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2100B2" w14:paraId="4D3957AD" w14:textId="77777777" w:rsidTr="00D74AE1">
        <w:trPr>
          <w:trHeight w:hRule="exact" w:val="2948"/>
        </w:trPr>
        <w:tc>
          <w:tcPr>
            <w:tcW w:w="11185" w:type="dxa"/>
          </w:tcPr>
          <w:p w14:paraId="4D5B9393" w14:textId="77777777" w:rsidR="00974E99" w:rsidRPr="002100B2" w:rsidRDefault="00974E99" w:rsidP="00CB1D11">
            <w:pPr>
              <w:pStyle w:val="Documenttype"/>
              <w:suppressAutoHyphens/>
            </w:pPr>
            <w:r w:rsidRPr="002100B2">
              <w:t xml:space="preserve">IALA </w:t>
            </w:r>
            <w:r w:rsidR="0093492E" w:rsidRPr="002100B2">
              <w:t>G</w:t>
            </w:r>
            <w:r w:rsidR="00722236" w:rsidRPr="002100B2">
              <w:t>uideline</w:t>
            </w:r>
          </w:p>
        </w:tc>
      </w:tr>
    </w:tbl>
    <w:p w14:paraId="2BE5698E" w14:textId="77777777" w:rsidR="008972C3" w:rsidRPr="002100B2" w:rsidRDefault="008972C3" w:rsidP="00CB1D11">
      <w:pPr>
        <w:suppressAutoHyphens/>
      </w:pPr>
    </w:p>
    <w:p w14:paraId="1B0F4108" w14:textId="77777777" w:rsidR="00D74AE1" w:rsidRPr="002100B2" w:rsidRDefault="00D74AE1" w:rsidP="00CB1D11">
      <w:pPr>
        <w:suppressAutoHyphens/>
      </w:pPr>
    </w:p>
    <w:p w14:paraId="333E9E95" w14:textId="77777777" w:rsidR="0093492E" w:rsidRPr="002100B2" w:rsidRDefault="002735DD" w:rsidP="00CB1D11">
      <w:pPr>
        <w:pStyle w:val="Documentnumber"/>
        <w:suppressAutoHyphens/>
      </w:pPr>
      <w:r w:rsidRPr="002100B2">
        <w:t>G</w:t>
      </w:r>
      <w:r w:rsidR="00161401" w:rsidRPr="002100B2">
        <w:t>nnnn</w:t>
      </w:r>
      <w:r w:rsidR="0074084C" w:rsidRPr="002100B2">
        <w:t xml:space="preserve"> </w:t>
      </w:r>
    </w:p>
    <w:p w14:paraId="06DF3522" w14:textId="15D83625" w:rsidR="00CF49CC" w:rsidRPr="002100B2" w:rsidRDefault="00E56597" w:rsidP="00697C8F">
      <w:pPr>
        <w:pStyle w:val="Documentname"/>
      </w:pPr>
      <w:r w:rsidRPr="00E56597">
        <w:t>IALA Guideline on Shore-based VDES Infrastructure</w:t>
      </w:r>
    </w:p>
    <w:p w14:paraId="3C06161E" w14:textId="77777777" w:rsidR="004E0BBB" w:rsidRPr="002100B2" w:rsidRDefault="004E0BBB" w:rsidP="00CB1D11">
      <w:pPr>
        <w:suppressAutoHyphens/>
      </w:pPr>
    </w:p>
    <w:p w14:paraId="508B62A6" w14:textId="77777777" w:rsidR="004E0BBB" w:rsidRPr="002100B2" w:rsidRDefault="004E0BBB" w:rsidP="00CB1D11">
      <w:pPr>
        <w:suppressAutoHyphens/>
      </w:pPr>
    </w:p>
    <w:p w14:paraId="0E546DC6" w14:textId="77777777" w:rsidR="004E0BBB" w:rsidRPr="002100B2" w:rsidRDefault="004E0BBB" w:rsidP="00CB1D11">
      <w:pPr>
        <w:suppressAutoHyphens/>
      </w:pPr>
    </w:p>
    <w:p w14:paraId="5803F4E2" w14:textId="77777777" w:rsidR="004E0BBB" w:rsidRPr="002100B2" w:rsidRDefault="004E0BBB" w:rsidP="00CB1D11">
      <w:pPr>
        <w:suppressAutoHyphens/>
      </w:pPr>
    </w:p>
    <w:p w14:paraId="2AD66588" w14:textId="77777777" w:rsidR="004E0BBB" w:rsidRPr="002100B2" w:rsidRDefault="004E0BBB" w:rsidP="00201579">
      <w:pPr>
        <w:pStyle w:val="BodyText"/>
      </w:pPr>
    </w:p>
    <w:p w14:paraId="7E01EDAA" w14:textId="77777777" w:rsidR="004E0BBB" w:rsidRPr="002100B2" w:rsidRDefault="004E0BBB" w:rsidP="00CB1D11">
      <w:pPr>
        <w:suppressAutoHyphens/>
      </w:pPr>
    </w:p>
    <w:p w14:paraId="2B079C1A" w14:textId="77777777" w:rsidR="00A87080" w:rsidRPr="002100B2" w:rsidRDefault="00A87080" w:rsidP="00CB1D11">
      <w:pPr>
        <w:suppressAutoHyphens/>
      </w:pPr>
    </w:p>
    <w:p w14:paraId="5DFC6956" w14:textId="77777777" w:rsidR="00A87080" w:rsidRPr="002100B2" w:rsidRDefault="00A87080" w:rsidP="00CB1D11">
      <w:pPr>
        <w:suppressAutoHyphens/>
      </w:pPr>
    </w:p>
    <w:p w14:paraId="3761E48E" w14:textId="77777777" w:rsidR="00A87080" w:rsidRPr="002100B2" w:rsidRDefault="00593EFC" w:rsidP="00CB1D11">
      <w:pPr>
        <w:tabs>
          <w:tab w:val="left" w:pos="6240"/>
        </w:tabs>
        <w:suppressAutoHyphens/>
      </w:pPr>
      <w:r w:rsidRPr="002100B2">
        <w:tab/>
      </w:r>
    </w:p>
    <w:p w14:paraId="4189ED09" w14:textId="77777777" w:rsidR="00A87080" w:rsidRPr="002100B2" w:rsidRDefault="00A87080" w:rsidP="00CB1D11">
      <w:pPr>
        <w:suppressAutoHyphens/>
      </w:pPr>
    </w:p>
    <w:p w14:paraId="635736C1" w14:textId="77777777" w:rsidR="00A87080" w:rsidRPr="002100B2" w:rsidRDefault="00A87080" w:rsidP="00CB1D11">
      <w:pPr>
        <w:suppressAutoHyphens/>
      </w:pPr>
    </w:p>
    <w:p w14:paraId="23DC64B4" w14:textId="77777777" w:rsidR="00A87080" w:rsidRPr="002100B2" w:rsidRDefault="00A87080" w:rsidP="00CB1D11">
      <w:pPr>
        <w:suppressAutoHyphens/>
      </w:pPr>
    </w:p>
    <w:p w14:paraId="59101805" w14:textId="77777777" w:rsidR="00A87080" w:rsidRPr="002100B2" w:rsidRDefault="00A87080" w:rsidP="00CB1D11">
      <w:pPr>
        <w:suppressAutoHyphens/>
      </w:pPr>
    </w:p>
    <w:p w14:paraId="59764E5B" w14:textId="77777777" w:rsidR="00A87080" w:rsidRPr="002100B2" w:rsidRDefault="00A87080" w:rsidP="00CB1D11">
      <w:pPr>
        <w:suppressAutoHyphens/>
      </w:pPr>
    </w:p>
    <w:p w14:paraId="2AA8F165" w14:textId="77777777" w:rsidR="00A87080" w:rsidRPr="002100B2" w:rsidRDefault="00A87080" w:rsidP="00CB1D11">
      <w:pPr>
        <w:suppressAutoHyphens/>
      </w:pPr>
    </w:p>
    <w:p w14:paraId="2E417E98" w14:textId="77777777" w:rsidR="00A87080" w:rsidRPr="002100B2" w:rsidRDefault="00A87080" w:rsidP="00CB1D11">
      <w:pPr>
        <w:suppressAutoHyphens/>
      </w:pPr>
    </w:p>
    <w:p w14:paraId="21A24AF6" w14:textId="77777777" w:rsidR="00A87080" w:rsidRPr="002100B2" w:rsidRDefault="00A87080" w:rsidP="00CB1D11">
      <w:pPr>
        <w:suppressAutoHyphens/>
      </w:pPr>
    </w:p>
    <w:p w14:paraId="6A228C9E" w14:textId="77777777" w:rsidR="004E0BBB" w:rsidRPr="002100B2" w:rsidRDefault="004E0BBB" w:rsidP="00CB1D11">
      <w:pPr>
        <w:suppressAutoHyphens/>
      </w:pPr>
    </w:p>
    <w:p w14:paraId="4A796DA7" w14:textId="77777777" w:rsidR="004E0BBB" w:rsidRPr="002100B2" w:rsidRDefault="004E0BBB" w:rsidP="00CB1D11">
      <w:pPr>
        <w:suppressAutoHyphens/>
      </w:pPr>
    </w:p>
    <w:p w14:paraId="2F707ADB" w14:textId="77777777" w:rsidR="000E0EC6" w:rsidRPr="002100B2" w:rsidRDefault="000E0EC6" w:rsidP="00CB1D11">
      <w:pPr>
        <w:suppressAutoHyphens/>
      </w:pPr>
    </w:p>
    <w:p w14:paraId="0925FF93" w14:textId="77777777" w:rsidR="00925B39" w:rsidRPr="002100B2" w:rsidRDefault="00925B39" w:rsidP="00CB1D11">
      <w:pPr>
        <w:suppressAutoHyphens/>
      </w:pPr>
    </w:p>
    <w:p w14:paraId="11CA5FFB" w14:textId="77777777" w:rsidR="004E0BBB" w:rsidRPr="002100B2" w:rsidRDefault="002735DD" w:rsidP="00CB1D11">
      <w:pPr>
        <w:pStyle w:val="Editionnumber"/>
        <w:suppressAutoHyphens/>
      </w:pPr>
      <w:r w:rsidRPr="002100B2">
        <w:t>Edition x.x</w:t>
      </w:r>
    </w:p>
    <w:p w14:paraId="1BD0CECB" w14:textId="77777777" w:rsidR="004E0BBB" w:rsidRPr="002100B2" w:rsidRDefault="002735DD" w:rsidP="00CB1D11">
      <w:pPr>
        <w:pStyle w:val="Documentdate"/>
        <w:suppressAutoHyphens/>
      </w:pPr>
      <w:r w:rsidRPr="002100B2">
        <w:t>Date (of approval by Council)</w:t>
      </w:r>
    </w:p>
    <w:p w14:paraId="3499F479" w14:textId="77777777" w:rsidR="00BC27F6" w:rsidRPr="002100B2" w:rsidRDefault="00BC27F6" w:rsidP="00CB1D11">
      <w:pPr>
        <w:suppressAutoHyphens/>
      </w:pPr>
    </w:p>
    <w:p w14:paraId="11449EAD" w14:textId="77777777" w:rsidR="000E0EC6" w:rsidRPr="002100B2" w:rsidRDefault="00F404B9" w:rsidP="00CB1D11">
      <w:pPr>
        <w:pStyle w:val="MRN"/>
        <w:suppressAutoHyphens/>
        <w:sectPr w:rsidR="000E0EC6" w:rsidRPr="002100B2" w:rsidSect="00D15F11">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4" w:left="1276" w:header="567" w:footer="760" w:gutter="0"/>
          <w:cols w:space="708"/>
          <w:docGrid w:linePitch="360"/>
        </w:sectPr>
      </w:pPr>
      <w:r w:rsidRPr="002100B2">
        <w:t>urn:mrn:iala:pub:gnnnn</w:t>
      </w:r>
    </w:p>
    <w:p w14:paraId="108808B9" w14:textId="77777777" w:rsidR="00914E26" w:rsidRPr="002100B2" w:rsidRDefault="00914E26" w:rsidP="00CB1D11">
      <w:pPr>
        <w:pStyle w:val="BodyText"/>
        <w:suppressAutoHyphens/>
      </w:pPr>
      <w:r w:rsidRPr="002100B2">
        <w:lastRenderedPageBreak/>
        <w:t xml:space="preserve">Revisions to this </w:t>
      </w:r>
      <w:r w:rsidR="00462095" w:rsidRPr="002100B2">
        <w:t>d</w:t>
      </w:r>
      <w:r w:rsidRPr="002100B2">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2100B2" w14:paraId="69E7C944" w14:textId="77777777" w:rsidTr="00F404B9">
        <w:tc>
          <w:tcPr>
            <w:tcW w:w="1908" w:type="dxa"/>
          </w:tcPr>
          <w:p w14:paraId="4DC36BAF" w14:textId="77777777" w:rsidR="00914E26" w:rsidRPr="002100B2" w:rsidRDefault="00914E26" w:rsidP="00CB1D11">
            <w:pPr>
              <w:pStyle w:val="Documentrevisiontabletitle"/>
              <w:suppressAutoHyphens/>
            </w:pPr>
            <w:r w:rsidRPr="002100B2">
              <w:t>Date</w:t>
            </w:r>
          </w:p>
        </w:tc>
        <w:tc>
          <w:tcPr>
            <w:tcW w:w="6025" w:type="dxa"/>
          </w:tcPr>
          <w:p w14:paraId="5D07078B" w14:textId="77777777" w:rsidR="00914E26" w:rsidRPr="002100B2" w:rsidRDefault="00F404B9" w:rsidP="00CB1D11">
            <w:pPr>
              <w:pStyle w:val="Documentrevisiontabletitle"/>
              <w:suppressAutoHyphens/>
            </w:pPr>
            <w:r w:rsidRPr="002100B2">
              <w:t>Details</w:t>
            </w:r>
          </w:p>
        </w:tc>
        <w:tc>
          <w:tcPr>
            <w:tcW w:w="2552" w:type="dxa"/>
          </w:tcPr>
          <w:p w14:paraId="71B939B5" w14:textId="77777777" w:rsidR="00914E26" w:rsidRPr="002100B2" w:rsidRDefault="00F404B9" w:rsidP="00CB1D11">
            <w:pPr>
              <w:pStyle w:val="Documentrevisiontabletitle"/>
              <w:suppressAutoHyphens/>
            </w:pPr>
            <w:r w:rsidRPr="002100B2">
              <w:t>Approval</w:t>
            </w:r>
          </w:p>
        </w:tc>
      </w:tr>
      <w:tr w:rsidR="005E4659" w:rsidRPr="002100B2" w14:paraId="67B69019" w14:textId="77777777" w:rsidTr="00F404B9">
        <w:trPr>
          <w:trHeight w:val="851"/>
        </w:trPr>
        <w:tc>
          <w:tcPr>
            <w:tcW w:w="1908" w:type="dxa"/>
            <w:vAlign w:val="center"/>
          </w:tcPr>
          <w:p w14:paraId="7C2120EC" w14:textId="77777777" w:rsidR="00914E26" w:rsidRPr="002100B2" w:rsidRDefault="00914E26" w:rsidP="00CB1D11">
            <w:pPr>
              <w:pStyle w:val="Tabletext"/>
              <w:suppressAutoHyphens/>
            </w:pPr>
          </w:p>
        </w:tc>
        <w:tc>
          <w:tcPr>
            <w:tcW w:w="6025" w:type="dxa"/>
            <w:vAlign w:val="center"/>
          </w:tcPr>
          <w:p w14:paraId="1DF8FB2B" w14:textId="77777777" w:rsidR="00914E26" w:rsidRPr="002100B2" w:rsidRDefault="00914E26" w:rsidP="00CB1D11">
            <w:pPr>
              <w:pStyle w:val="Tabletext"/>
              <w:suppressAutoHyphens/>
            </w:pPr>
          </w:p>
        </w:tc>
        <w:tc>
          <w:tcPr>
            <w:tcW w:w="2552" w:type="dxa"/>
            <w:vAlign w:val="center"/>
          </w:tcPr>
          <w:p w14:paraId="73C856CB" w14:textId="77777777" w:rsidR="00914E26" w:rsidRPr="002100B2" w:rsidRDefault="00914E26" w:rsidP="00CB1D11">
            <w:pPr>
              <w:pStyle w:val="Tabletext"/>
              <w:suppressAutoHyphens/>
            </w:pPr>
          </w:p>
        </w:tc>
      </w:tr>
      <w:tr w:rsidR="005E4659" w:rsidRPr="002100B2" w14:paraId="628C352F" w14:textId="77777777" w:rsidTr="00F404B9">
        <w:trPr>
          <w:trHeight w:val="851"/>
        </w:trPr>
        <w:tc>
          <w:tcPr>
            <w:tcW w:w="1908" w:type="dxa"/>
            <w:vAlign w:val="center"/>
          </w:tcPr>
          <w:p w14:paraId="61C2EDB7" w14:textId="77777777" w:rsidR="00914E26" w:rsidRPr="002100B2" w:rsidRDefault="00914E26" w:rsidP="00CB1D11">
            <w:pPr>
              <w:pStyle w:val="Tabletext"/>
              <w:suppressAutoHyphens/>
            </w:pPr>
          </w:p>
        </w:tc>
        <w:tc>
          <w:tcPr>
            <w:tcW w:w="6025" w:type="dxa"/>
            <w:vAlign w:val="center"/>
          </w:tcPr>
          <w:p w14:paraId="0E266F22" w14:textId="77777777" w:rsidR="00914E26" w:rsidRPr="002100B2" w:rsidRDefault="00914E26" w:rsidP="00CB1D11">
            <w:pPr>
              <w:pStyle w:val="Tabletext"/>
              <w:suppressAutoHyphens/>
            </w:pPr>
          </w:p>
        </w:tc>
        <w:tc>
          <w:tcPr>
            <w:tcW w:w="2552" w:type="dxa"/>
            <w:vAlign w:val="center"/>
          </w:tcPr>
          <w:p w14:paraId="7382232C" w14:textId="77777777" w:rsidR="00914E26" w:rsidRPr="002100B2" w:rsidRDefault="00914E26" w:rsidP="00CB1D11">
            <w:pPr>
              <w:pStyle w:val="Tabletext"/>
              <w:suppressAutoHyphens/>
            </w:pPr>
          </w:p>
        </w:tc>
      </w:tr>
      <w:tr w:rsidR="005E4659" w:rsidRPr="002100B2" w14:paraId="0AB957D9" w14:textId="77777777" w:rsidTr="00F404B9">
        <w:trPr>
          <w:trHeight w:val="851"/>
        </w:trPr>
        <w:tc>
          <w:tcPr>
            <w:tcW w:w="1908" w:type="dxa"/>
            <w:vAlign w:val="center"/>
          </w:tcPr>
          <w:p w14:paraId="37E142FC" w14:textId="77777777" w:rsidR="00914E26" w:rsidRPr="002100B2" w:rsidRDefault="00914E26" w:rsidP="00CB1D11">
            <w:pPr>
              <w:pStyle w:val="Tabletext"/>
              <w:suppressAutoHyphens/>
            </w:pPr>
          </w:p>
        </w:tc>
        <w:tc>
          <w:tcPr>
            <w:tcW w:w="6025" w:type="dxa"/>
            <w:vAlign w:val="center"/>
          </w:tcPr>
          <w:p w14:paraId="57D3A180" w14:textId="77777777" w:rsidR="00914E26" w:rsidRPr="002100B2" w:rsidRDefault="00914E26" w:rsidP="00CB1D11">
            <w:pPr>
              <w:pStyle w:val="Tabletext"/>
              <w:suppressAutoHyphens/>
            </w:pPr>
          </w:p>
        </w:tc>
        <w:tc>
          <w:tcPr>
            <w:tcW w:w="2552" w:type="dxa"/>
            <w:vAlign w:val="center"/>
          </w:tcPr>
          <w:p w14:paraId="6CE7912D" w14:textId="77777777" w:rsidR="00914E26" w:rsidRPr="002100B2" w:rsidRDefault="00914E26" w:rsidP="00CB1D11">
            <w:pPr>
              <w:pStyle w:val="Tabletext"/>
              <w:suppressAutoHyphens/>
            </w:pPr>
          </w:p>
        </w:tc>
      </w:tr>
      <w:tr w:rsidR="005E4659" w:rsidRPr="002100B2" w14:paraId="1CDD95C5" w14:textId="77777777" w:rsidTr="00F404B9">
        <w:trPr>
          <w:trHeight w:val="851"/>
        </w:trPr>
        <w:tc>
          <w:tcPr>
            <w:tcW w:w="1908" w:type="dxa"/>
            <w:vAlign w:val="center"/>
          </w:tcPr>
          <w:p w14:paraId="036BD3E9" w14:textId="77777777" w:rsidR="00914E26" w:rsidRPr="002100B2" w:rsidRDefault="00914E26" w:rsidP="00CB1D11">
            <w:pPr>
              <w:pStyle w:val="Tabletext"/>
              <w:suppressAutoHyphens/>
            </w:pPr>
          </w:p>
        </w:tc>
        <w:tc>
          <w:tcPr>
            <w:tcW w:w="6025" w:type="dxa"/>
            <w:vAlign w:val="center"/>
          </w:tcPr>
          <w:p w14:paraId="5AAD4E56" w14:textId="77777777" w:rsidR="00914E26" w:rsidRPr="002100B2" w:rsidRDefault="00914E26" w:rsidP="00CB1D11">
            <w:pPr>
              <w:pStyle w:val="Tabletext"/>
              <w:suppressAutoHyphens/>
            </w:pPr>
          </w:p>
        </w:tc>
        <w:tc>
          <w:tcPr>
            <w:tcW w:w="2552" w:type="dxa"/>
            <w:vAlign w:val="center"/>
          </w:tcPr>
          <w:p w14:paraId="45A31807" w14:textId="77777777" w:rsidR="00914E26" w:rsidRPr="002100B2" w:rsidRDefault="00914E26" w:rsidP="00CB1D11">
            <w:pPr>
              <w:pStyle w:val="Tabletext"/>
              <w:suppressAutoHyphens/>
            </w:pPr>
          </w:p>
        </w:tc>
      </w:tr>
      <w:tr w:rsidR="005E4659" w:rsidRPr="002100B2" w14:paraId="0F010B04" w14:textId="77777777" w:rsidTr="00F404B9">
        <w:trPr>
          <w:trHeight w:val="851"/>
        </w:trPr>
        <w:tc>
          <w:tcPr>
            <w:tcW w:w="1908" w:type="dxa"/>
            <w:vAlign w:val="center"/>
          </w:tcPr>
          <w:p w14:paraId="7BC75624" w14:textId="77777777" w:rsidR="00914E26" w:rsidRPr="002100B2" w:rsidRDefault="00914E26" w:rsidP="00CB1D11">
            <w:pPr>
              <w:pStyle w:val="Tabletext"/>
              <w:suppressAutoHyphens/>
            </w:pPr>
          </w:p>
        </w:tc>
        <w:tc>
          <w:tcPr>
            <w:tcW w:w="6025" w:type="dxa"/>
            <w:vAlign w:val="center"/>
          </w:tcPr>
          <w:p w14:paraId="2940B065" w14:textId="77777777" w:rsidR="00914E26" w:rsidRPr="002100B2" w:rsidRDefault="00914E26" w:rsidP="00CB1D11">
            <w:pPr>
              <w:pStyle w:val="Tabletext"/>
              <w:suppressAutoHyphens/>
            </w:pPr>
          </w:p>
        </w:tc>
        <w:tc>
          <w:tcPr>
            <w:tcW w:w="2552" w:type="dxa"/>
            <w:vAlign w:val="center"/>
          </w:tcPr>
          <w:p w14:paraId="31BBDC59" w14:textId="77777777" w:rsidR="00914E26" w:rsidRPr="002100B2" w:rsidRDefault="00914E26" w:rsidP="00CB1D11">
            <w:pPr>
              <w:pStyle w:val="Tabletext"/>
              <w:suppressAutoHyphens/>
            </w:pPr>
          </w:p>
        </w:tc>
      </w:tr>
      <w:tr w:rsidR="005E4659" w:rsidRPr="002100B2" w14:paraId="20315B1F" w14:textId="77777777" w:rsidTr="00F404B9">
        <w:trPr>
          <w:trHeight w:val="851"/>
        </w:trPr>
        <w:tc>
          <w:tcPr>
            <w:tcW w:w="1908" w:type="dxa"/>
            <w:vAlign w:val="center"/>
          </w:tcPr>
          <w:p w14:paraId="36105346" w14:textId="77777777" w:rsidR="00914E26" w:rsidRPr="002100B2" w:rsidRDefault="00914E26" w:rsidP="00CB1D11">
            <w:pPr>
              <w:pStyle w:val="Tabletext"/>
              <w:suppressAutoHyphens/>
            </w:pPr>
          </w:p>
        </w:tc>
        <w:tc>
          <w:tcPr>
            <w:tcW w:w="6025" w:type="dxa"/>
            <w:vAlign w:val="center"/>
          </w:tcPr>
          <w:p w14:paraId="2B576E76" w14:textId="77777777" w:rsidR="00914E26" w:rsidRPr="002100B2" w:rsidRDefault="00914E26" w:rsidP="00CB1D11">
            <w:pPr>
              <w:pStyle w:val="Tabletext"/>
              <w:suppressAutoHyphens/>
            </w:pPr>
          </w:p>
        </w:tc>
        <w:tc>
          <w:tcPr>
            <w:tcW w:w="2552" w:type="dxa"/>
            <w:vAlign w:val="center"/>
          </w:tcPr>
          <w:p w14:paraId="54356A06" w14:textId="77777777" w:rsidR="00914E26" w:rsidRPr="002100B2" w:rsidRDefault="00914E26" w:rsidP="00CB1D11">
            <w:pPr>
              <w:pStyle w:val="Tabletext"/>
              <w:suppressAutoHyphens/>
            </w:pPr>
          </w:p>
        </w:tc>
      </w:tr>
      <w:tr w:rsidR="005E4659" w:rsidRPr="002100B2" w14:paraId="21B50C65" w14:textId="77777777" w:rsidTr="00F404B9">
        <w:trPr>
          <w:trHeight w:val="851"/>
        </w:trPr>
        <w:tc>
          <w:tcPr>
            <w:tcW w:w="1908" w:type="dxa"/>
            <w:vAlign w:val="center"/>
          </w:tcPr>
          <w:p w14:paraId="2081802B" w14:textId="77777777" w:rsidR="00914E26" w:rsidRPr="002100B2" w:rsidRDefault="00914E26" w:rsidP="00CB1D11">
            <w:pPr>
              <w:pStyle w:val="Tabletext"/>
              <w:suppressAutoHyphens/>
            </w:pPr>
          </w:p>
        </w:tc>
        <w:tc>
          <w:tcPr>
            <w:tcW w:w="6025" w:type="dxa"/>
            <w:vAlign w:val="center"/>
          </w:tcPr>
          <w:p w14:paraId="231EA52D" w14:textId="77777777" w:rsidR="00914E26" w:rsidRPr="002100B2" w:rsidRDefault="00914E26" w:rsidP="00CB1D11">
            <w:pPr>
              <w:pStyle w:val="Tabletext"/>
              <w:suppressAutoHyphens/>
            </w:pPr>
          </w:p>
        </w:tc>
        <w:tc>
          <w:tcPr>
            <w:tcW w:w="2552" w:type="dxa"/>
            <w:vAlign w:val="center"/>
          </w:tcPr>
          <w:p w14:paraId="69B3619F" w14:textId="77777777" w:rsidR="00914E26" w:rsidRPr="002100B2" w:rsidRDefault="00914E26" w:rsidP="00CB1D11">
            <w:pPr>
              <w:pStyle w:val="Tabletext"/>
              <w:suppressAutoHyphens/>
            </w:pPr>
          </w:p>
        </w:tc>
      </w:tr>
    </w:tbl>
    <w:p w14:paraId="39A94D4B" w14:textId="77777777" w:rsidR="00914E26" w:rsidRPr="002100B2" w:rsidRDefault="00914E26" w:rsidP="00CB1D11">
      <w:pPr>
        <w:suppressAutoHyphens/>
      </w:pPr>
    </w:p>
    <w:p w14:paraId="2F06FE7A" w14:textId="77777777" w:rsidR="005E4659" w:rsidRPr="002100B2" w:rsidRDefault="005E4659" w:rsidP="00CB1D11">
      <w:pPr>
        <w:pStyle w:val="BodyText"/>
        <w:suppressAutoHyphens/>
        <w:sectPr w:rsidR="005E4659" w:rsidRPr="002100B2" w:rsidSect="00D15F11">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31A91BA5" w14:textId="044A39A4" w:rsidR="00B9608B" w:rsidRDefault="000C2857">
      <w:pPr>
        <w:pStyle w:val="TOC1"/>
        <w:rPr>
          <w:rFonts w:eastAsiaTheme="minorEastAsia"/>
          <w:b w:val="0"/>
          <w:caps w:val="0"/>
          <w:color w:val="auto"/>
          <w:kern w:val="2"/>
          <w:sz w:val="24"/>
          <w:szCs w:val="24"/>
          <w:lang w:val="sv-SE" w:eastAsia="sv-SE"/>
          <w14:ligatures w14:val="standardContextual"/>
        </w:rPr>
      </w:pPr>
      <w:r w:rsidRPr="002100B2">
        <w:rPr>
          <w:rFonts w:eastAsia="Times New Roman" w:cs="Times New Roman"/>
          <w:b w:val="0"/>
          <w:noProof w:val="0"/>
          <w:szCs w:val="20"/>
        </w:rPr>
        <w:lastRenderedPageBreak/>
        <w:fldChar w:fldCharType="begin"/>
      </w:r>
      <w:r w:rsidRPr="002100B2">
        <w:rPr>
          <w:rFonts w:eastAsia="Times New Roman" w:cs="Times New Roman"/>
          <w:b w:val="0"/>
          <w:noProof w:val="0"/>
          <w:szCs w:val="20"/>
        </w:rPr>
        <w:instrText xml:space="preserve"> TOC \o "1-3" \t "Annex title (Head 1),1,Appendix title (Head 1),1" </w:instrText>
      </w:r>
      <w:r w:rsidRPr="002100B2">
        <w:rPr>
          <w:rFonts w:eastAsia="Times New Roman" w:cs="Times New Roman"/>
          <w:b w:val="0"/>
          <w:noProof w:val="0"/>
          <w:szCs w:val="20"/>
        </w:rPr>
        <w:fldChar w:fldCharType="separate"/>
      </w:r>
      <w:r w:rsidR="00B9608B" w:rsidRPr="006967BA">
        <w:t>1.</w:t>
      </w:r>
      <w:r w:rsidR="00B9608B">
        <w:rPr>
          <w:rFonts w:eastAsiaTheme="minorEastAsia"/>
          <w:b w:val="0"/>
          <w:caps w:val="0"/>
          <w:color w:val="auto"/>
          <w:kern w:val="2"/>
          <w:sz w:val="24"/>
          <w:szCs w:val="24"/>
          <w:lang w:val="sv-SE" w:eastAsia="sv-SE"/>
          <w14:ligatures w14:val="standardContextual"/>
        </w:rPr>
        <w:tab/>
      </w:r>
      <w:r w:rsidR="00B9608B">
        <w:t>BACKGROUND</w:t>
      </w:r>
      <w:r w:rsidR="00B9608B">
        <w:tab/>
      </w:r>
      <w:r w:rsidR="00B9608B">
        <w:fldChar w:fldCharType="begin"/>
      </w:r>
      <w:r w:rsidR="00B9608B">
        <w:instrText xml:space="preserve"> PAGEREF _Toc222477534 \h </w:instrText>
      </w:r>
      <w:r w:rsidR="00B9608B">
        <w:fldChar w:fldCharType="separate"/>
      </w:r>
      <w:r w:rsidR="00B9608B">
        <w:t>6</w:t>
      </w:r>
      <w:r w:rsidR="00B9608B">
        <w:fldChar w:fldCharType="end"/>
      </w:r>
    </w:p>
    <w:p w14:paraId="3F96451C" w14:textId="32964A37" w:rsidR="00B9608B" w:rsidRDefault="00B9608B">
      <w:pPr>
        <w:pStyle w:val="TOC1"/>
        <w:rPr>
          <w:rFonts w:eastAsiaTheme="minorEastAsia"/>
          <w:b w:val="0"/>
          <w:caps w:val="0"/>
          <w:color w:val="auto"/>
          <w:kern w:val="2"/>
          <w:sz w:val="24"/>
          <w:szCs w:val="24"/>
          <w:lang w:val="sv-SE" w:eastAsia="sv-SE"/>
          <w14:ligatures w14:val="standardContextual"/>
        </w:rPr>
      </w:pPr>
      <w:r w:rsidRPr="006967BA">
        <w:rPr>
          <w:lang w:eastAsia="ko-KR"/>
        </w:rPr>
        <w:t>2.</w:t>
      </w:r>
      <w:r>
        <w:rPr>
          <w:rFonts w:eastAsiaTheme="minorEastAsia"/>
          <w:b w:val="0"/>
          <w:caps w:val="0"/>
          <w:color w:val="auto"/>
          <w:kern w:val="2"/>
          <w:sz w:val="24"/>
          <w:szCs w:val="24"/>
          <w:lang w:val="sv-SE" w:eastAsia="sv-SE"/>
          <w14:ligatures w14:val="standardContextual"/>
        </w:rPr>
        <w:tab/>
      </w:r>
      <w:r>
        <w:rPr>
          <w:lang w:eastAsia="ko-KR"/>
        </w:rPr>
        <w:t>PURPOSE OF THE DOCUMENT</w:t>
      </w:r>
      <w:r>
        <w:tab/>
      </w:r>
      <w:r>
        <w:fldChar w:fldCharType="begin"/>
      </w:r>
      <w:r>
        <w:instrText xml:space="preserve"> PAGEREF _Toc222477535 \h </w:instrText>
      </w:r>
      <w:r>
        <w:fldChar w:fldCharType="separate"/>
      </w:r>
      <w:r>
        <w:t>6</w:t>
      </w:r>
      <w:r>
        <w:fldChar w:fldCharType="end"/>
      </w:r>
    </w:p>
    <w:p w14:paraId="02E6178C" w14:textId="73667B8A" w:rsidR="00B9608B" w:rsidRDefault="00B9608B">
      <w:pPr>
        <w:pStyle w:val="TOC1"/>
        <w:rPr>
          <w:rFonts w:eastAsiaTheme="minorEastAsia"/>
          <w:b w:val="0"/>
          <w:caps w:val="0"/>
          <w:color w:val="auto"/>
          <w:kern w:val="2"/>
          <w:sz w:val="24"/>
          <w:szCs w:val="24"/>
          <w:lang w:val="sv-SE" w:eastAsia="sv-SE"/>
          <w14:ligatures w14:val="standardContextual"/>
        </w:rPr>
      </w:pPr>
      <w:r w:rsidRPr="006967BA">
        <w:t>3.</w:t>
      </w:r>
      <w:r>
        <w:rPr>
          <w:rFonts w:eastAsiaTheme="minorEastAsia"/>
          <w:b w:val="0"/>
          <w:caps w:val="0"/>
          <w:color w:val="auto"/>
          <w:kern w:val="2"/>
          <w:sz w:val="24"/>
          <w:szCs w:val="24"/>
          <w:lang w:val="sv-SE" w:eastAsia="sv-SE"/>
          <w14:ligatures w14:val="standardContextual"/>
        </w:rPr>
        <w:tab/>
      </w:r>
      <w:r>
        <w:t>RELATED DOCUMENTS</w:t>
      </w:r>
      <w:r>
        <w:tab/>
      </w:r>
      <w:r>
        <w:fldChar w:fldCharType="begin"/>
      </w:r>
      <w:r>
        <w:instrText xml:space="preserve"> PAGEREF _Toc222477536 \h </w:instrText>
      </w:r>
      <w:r>
        <w:fldChar w:fldCharType="separate"/>
      </w:r>
      <w:r>
        <w:t>6</w:t>
      </w:r>
      <w:r>
        <w:fldChar w:fldCharType="end"/>
      </w:r>
    </w:p>
    <w:p w14:paraId="5021F734" w14:textId="7DDFEFE3" w:rsidR="00B9608B" w:rsidRDefault="00B9608B">
      <w:pPr>
        <w:pStyle w:val="TOC1"/>
        <w:rPr>
          <w:rFonts w:eastAsiaTheme="minorEastAsia"/>
          <w:b w:val="0"/>
          <w:caps w:val="0"/>
          <w:color w:val="auto"/>
          <w:kern w:val="2"/>
          <w:sz w:val="24"/>
          <w:szCs w:val="24"/>
          <w:lang w:val="sv-SE" w:eastAsia="sv-SE"/>
          <w14:ligatures w14:val="standardContextual"/>
        </w:rPr>
      </w:pPr>
      <w:r w:rsidRPr="006967BA">
        <w:t>4.</w:t>
      </w:r>
      <w:r>
        <w:rPr>
          <w:rFonts w:eastAsiaTheme="minorEastAsia"/>
          <w:b w:val="0"/>
          <w:caps w:val="0"/>
          <w:color w:val="auto"/>
          <w:kern w:val="2"/>
          <w:sz w:val="24"/>
          <w:szCs w:val="24"/>
          <w:lang w:val="sv-SE" w:eastAsia="sv-SE"/>
          <w14:ligatures w14:val="standardContextual"/>
        </w:rPr>
        <w:tab/>
      </w:r>
      <w:r>
        <w:t>SHORE-BASED INFRASTRUCTURE FOR THE VDES SERVICE</w:t>
      </w:r>
      <w:r>
        <w:tab/>
      </w:r>
      <w:r>
        <w:fldChar w:fldCharType="begin"/>
      </w:r>
      <w:r>
        <w:instrText xml:space="preserve"> PAGEREF _Toc222477537 \h </w:instrText>
      </w:r>
      <w:r>
        <w:fldChar w:fldCharType="separate"/>
      </w:r>
      <w:r>
        <w:t>7</w:t>
      </w:r>
      <w:r>
        <w:fldChar w:fldCharType="end"/>
      </w:r>
    </w:p>
    <w:p w14:paraId="42155937" w14:textId="6EA2B23E" w:rsidR="00B9608B" w:rsidRDefault="00B9608B">
      <w:pPr>
        <w:pStyle w:val="TOC2"/>
        <w:rPr>
          <w:rFonts w:eastAsiaTheme="minorEastAsia"/>
          <w:color w:val="auto"/>
          <w:kern w:val="2"/>
          <w:sz w:val="24"/>
          <w:szCs w:val="24"/>
          <w:lang w:val="sv-SE" w:eastAsia="sv-SE"/>
          <w14:ligatures w14:val="standardContextual"/>
        </w:rPr>
      </w:pPr>
      <w:r w:rsidRPr="006967BA">
        <w:t>4.1.</w:t>
      </w:r>
      <w:r>
        <w:rPr>
          <w:rFonts w:eastAsiaTheme="minorEastAsia"/>
          <w:color w:val="auto"/>
          <w:kern w:val="2"/>
          <w:sz w:val="24"/>
          <w:szCs w:val="24"/>
          <w:lang w:val="sv-SE" w:eastAsia="sv-SE"/>
          <w14:ligatures w14:val="standardContextual"/>
        </w:rPr>
        <w:tab/>
      </w:r>
      <w:r>
        <w:t>Functional definitions of the shore-based infrastructure</w:t>
      </w:r>
      <w:r>
        <w:tab/>
      </w:r>
      <w:r>
        <w:fldChar w:fldCharType="begin"/>
      </w:r>
      <w:r>
        <w:instrText xml:space="preserve"> PAGEREF _Toc222477538 \h </w:instrText>
      </w:r>
      <w:r>
        <w:fldChar w:fldCharType="separate"/>
      </w:r>
      <w:r>
        <w:t>7</w:t>
      </w:r>
      <w:r>
        <w:fldChar w:fldCharType="end"/>
      </w:r>
    </w:p>
    <w:p w14:paraId="480C5CDC" w14:textId="08FE0590"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4.1.1.</w:t>
      </w:r>
      <w:r>
        <w:rPr>
          <w:rFonts w:eastAsiaTheme="minorEastAsia"/>
          <w:noProof/>
          <w:color w:val="auto"/>
          <w:kern w:val="2"/>
          <w:sz w:val="24"/>
          <w:szCs w:val="24"/>
          <w:lang w:val="sv-SE" w:eastAsia="sv-SE"/>
          <w14:ligatures w14:val="standardContextual"/>
        </w:rPr>
        <w:tab/>
      </w:r>
      <w:r>
        <w:rPr>
          <w:noProof/>
        </w:rPr>
        <w:t>VDES Physical shore station (VDES-PSS )</w:t>
      </w:r>
      <w:r>
        <w:rPr>
          <w:noProof/>
        </w:rPr>
        <w:tab/>
      </w:r>
      <w:r>
        <w:rPr>
          <w:noProof/>
        </w:rPr>
        <w:fldChar w:fldCharType="begin"/>
      </w:r>
      <w:r>
        <w:rPr>
          <w:noProof/>
        </w:rPr>
        <w:instrText xml:space="preserve"> PAGEREF _Toc222477539 \h </w:instrText>
      </w:r>
      <w:r>
        <w:rPr>
          <w:noProof/>
        </w:rPr>
      </w:r>
      <w:r>
        <w:rPr>
          <w:noProof/>
        </w:rPr>
        <w:fldChar w:fldCharType="separate"/>
      </w:r>
      <w:r>
        <w:rPr>
          <w:noProof/>
        </w:rPr>
        <w:t>9</w:t>
      </w:r>
      <w:r>
        <w:rPr>
          <w:noProof/>
        </w:rPr>
        <w:fldChar w:fldCharType="end"/>
      </w:r>
    </w:p>
    <w:p w14:paraId="1D534182" w14:textId="6009DD8A"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4.1.2.</w:t>
      </w:r>
      <w:r>
        <w:rPr>
          <w:rFonts w:eastAsiaTheme="minorEastAsia"/>
          <w:noProof/>
          <w:color w:val="auto"/>
          <w:kern w:val="2"/>
          <w:sz w:val="24"/>
          <w:szCs w:val="24"/>
          <w:lang w:val="sv-SE" w:eastAsia="sv-SE"/>
          <w14:ligatures w14:val="standardContextual"/>
        </w:rPr>
        <w:tab/>
      </w:r>
      <w:r>
        <w:rPr>
          <w:noProof/>
        </w:rPr>
        <w:t>VDES Logical Shore Station (VDES-LSS)</w:t>
      </w:r>
      <w:r>
        <w:rPr>
          <w:noProof/>
        </w:rPr>
        <w:tab/>
      </w:r>
      <w:r>
        <w:rPr>
          <w:noProof/>
        </w:rPr>
        <w:fldChar w:fldCharType="begin"/>
      </w:r>
      <w:r>
        <w:rPr>
          <w:noProof/>
        </w:rPr>
        <w:instrText xml:space="preserve"> PAGEREF _Toc222477540 \h </w:instrText>
      </w:r>
      <w:r>
        <w:rPr>
          <w:noProof/>
        </w:rPr>
      </w:r>
      <w:r>
        <w:rPr>
          <w:noProof/>
        </w:rPr>
        <w:fldChar w:fldCharType="separate"/>
      </w:r>
      <w:r>
        <w:rPr>
          <w:noProof/>
        </w:rPr>
        <w:t>12</w:t>
      </w:r>
      <w:r>
        <w:rPr>
          <w:noProof/>
        </w:rPr>
        <w:fldChar w:fldCharType="end"/>
      </w:r>
    </w:p>
    <w:p w14:paraId="1E04ED0C" w14:textId="036E70D7"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4.1.3.</w:t>
      </w:r>
      <w:r>
        <w:rPr>
          <w:rFonts w:eastAsiaTheme="minorEastAsia"/>
          <w:noProof/>
          <w:color w:val="auto"/>
          <w:kern w:val="2"/>
          <w:sz w:val="24"/>
          <w:szCs w:val="24"/>
          <w:lang w:val="sv-SE" w:eastAsia="sv-SE"/>
          <w14:ligatures w14:val="standardContextual"/>
        </w:rPr>
        <w:tab/>
      </w:r>
      <w:r>
        <w:rPr>
          <w:noProof/>
        </w:rPr>
        <w:t>VDES Service Control Station (VDES-SCS)</w:t>
      </w:r>
      <w:r>
        <w:rPr>
          <w:noProof/>
        </w:rPr>
        <w:tab/>
      </w:r>
      <w:r>
        <w:rPr>
          <w:noProof/>
        </w:rPr>
        <w:fldChar w:fldCharType="begin"/>
      </w:r>
      <w:r>
        <w:rPr>
          <w:noProof/>
        </w:rPr>
        <w:instrText xml:space="preserve"> PAGEREF _Toc222477541 \h </w:instrText>
      </w:r>
      <w:r>
        <w:rPr>
          <w:noProof/>
        </w:rPr>
      </w:r>
      <w:r>
        <w:rPr>
          <w:noProof/>
        </w:rPr>
        <w:fldChar w:fldCharType="separate"/>
      </w:r>
      <w:r>
        <w:rPr>
          <w:noProof/>
        </w:rPr>
        <w:t>12</w:t>
      </w:r>
      <w:r>
        <w:rPr>
          <w:noProof/>
        </w:rPr>
        <w:fldChar w:fldCharType="end"/>
      </w:r>
    </w:p>
    <w:p w14:paraId="3E06B083" w14:textId="6F3DFA7D"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4.1.4.</w:t>
      </w:r>
      <w:r>
        <w:rPr>
          <w:rFonts w:eastAsiaTheme="minorEastAsia"/>
          <w:noProof/>
          <w:color w:val="auto"/>
          <w:kern w:val="2"/>
          <w:sz w:val="24"/>
          <w:szCs w:val="24"/>
          <w:lang w:val="sv-SE" w:eastAsia="sv-SE"/>
          <w14:ligatures w14:val="standardContextual"/>
        </w:rPr>
        <w:tab/>
      </w:r>
      <w:r>
        <w:rPr>
          <w:noProof/>
        </w:rPr>
        <w:t>Nominal coverage plan</w:t>
      </w:r>
      <w:r>
        <w:rPr>
          <w:noProof/>
        </w:rPr>
        <w:tab/>
      </w:r>
      <w:r>
        <w:rPr>
          <w:noProof/>
        </w:rPr>
        <w:fldChar w:fldCharType="begin"/>
      </w:r>
      <w:r>
        <w:rPr>
          <w:noProof/>
        </w:rPr>
        <w:instrText xml:space="preserve"> PAGEREF _Toc222477542 \h </w:instrText>
      </w:r>
      <w:r>
        <w:rPr>
          <w:noProof/>
        </w:rPr>
      </w:r>
      <w:r>
        <w:rPr>
          <w:noProof/>
        </w:rPr>
        <w:fldChar w:fldCharType="separate"/>
      </w:r>
      <w:r>
        <w:rPr>
          <w:noProof/>
        </w:rPr>
        <w:t>13</w:t>
      </w:r>
      <w:r>
        <w:rPr>
          <w:noProof/>
        </w:rPr>
        <w:fldChar w:fldCharType="end"/>
      </w:r>
    </w:p>
    <w:p w14:paraId="21AE728D" w14:textId="4904E4AA"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4.1.5.</w:t>
      </w:r>
      <w:r>
        <w:rPr>
          <w:rFonts w:eastAsiaTheme="minorEastAsia"/>
          <w:noProof/>
          <w:color w:val="auto"/>
          <w:kern w:val="2"/>
          <w:sz w:val="24"/>
          <w:szCs w:val="24"/>
          <w:lang w:val="sv-SE" w:eastAsia="sv-SE"/>
          <w14:ligatures w14:val="standardContextual"/>
        </w:rPr>
        <w:tab/>
      </w:r>
      <w:r>
        <w:rPr>
          <w:noProof/>
        </w:rPr>
        <w:t>Service distribution configuration</w:t>
      </w:r>
      <w:r>
        <w:rPr>
          <w:noProof/>
        </w:rPr>
        <w:tab/>
      </w:r>
      <w:r>
        <w:rPr>
          <w:noProof/>
        </w:rPr>
        <w:fldChar w:fldCharType="begin"/>
      </w:r>
      <w:r>
        <w:rPr>
          <w:noProof/>
        </w:rPr>
        <w:instrText xml:space="preserve"> PAGEREF _Toc222477543 \h </w:instrText>
      </w:r>
      <w:r>
        <w:rPr>
          <w:noProof/>
        </w:rPr>
      </w:r>
      <w:r>
        <w:rPr>
          <w:noProof/>
        </w:rPr>
        <w:fldChar w:fldCharType="separate"/>
      </w:r>
      <w:r>
        <w:rPr>
          <w:noProof/>
        </w:rPr>
        <w:t>14</w:t>
      </w:r>
      <w:r>
        <w:rPr>
          <w:noProof/>
        </w:rPr>
        <w:fldChar w:fldCharType="end"/>
      </w:r>
    </w:p>
    <w:p w14:paraId="3C6D4059" w14:textId="34B553F4" w:rsidR="00B9608B" w:rsidRDefault="00B9608B">
      <w:pPr>
        <w:pStyle w:val="TOC2"/>
        <w:rPr>
          <w:rFonts w:eastAsiaTheme="minorEastAsia"/>
          <w:color w:val="auto"/>
          <w:kern w:val="2"/>
          <w:sz w:val="24"/>
          <w:szCs w:val="24"/>
          <w:lang w:val="sv-SE" w:eastAsia="sv-SE"/>
          <w14:ligatures w14:val="standardContextual"/>
        </w:rPr>
      </w:pPr>
      <w:r w:rsidRPr="006967BA">
        <w:t>4.2.</w:t>
      </w:r>
      <w:r>
        <w:rPr>
          <w:rFonts w:eastAsiaTheme="minorEastAsia"/>
          <w:color w:val="auto"/>
          <w:kern w:val="2"/>
          <w:sz w:val="24"/>
          <w:szCs w:val="24"/>
          <w:lang w:val="sv-SE" w:eastAsia="sv-SE"/>
          <w14:ligatures w14:val="standardContextual"/>
        </w:rPr>
        <w:tab/>
      </w:r>
      <w:r>
        <w:t>Shore-based VDES service</w:t>
      </w:r>
      <w:r>
        <w:tab/>
      </w:r>
      <w:r>
        <w:fldChar w:fldCharType="begin"/>
      </w:r>
      <w:r>
        <w:instrText xml:space="preserve"> PAGEREF _Toc222477544 \h </w:instrText>
      </w:r>
      <w:r>
        <w:fldChar w:fldCharType="separate"/>
      </w:r>
      <w:r>
        <w:t>16</w:t>
      </w:r>
      <w:r>
        <w:fldChar w:fldCharType="end"/>
      </w:r>
    </w:p>
    <w:p w14:paraId="464A67DB" w14:textId="7FB60A61"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lang w:eastAsia="ko-KR"/>
        </w:rPr>
        <w:t>4.2.1.</w:t>
      </w:r>
      <w:r>
        <w:rPr>
          <w:rFonts w:eastAsiaTheme="minorEastAsia"/>
          <w:noProof/>
          <w:color w:val="auto"/>
          <w:kern w:val="2"/>
          <w:sz w:val="24"/>
          <w:szCs w:val="24"/>
          <w:lang w:val="sv-SE" w:eastAsia="sv-SE"/>
          <w14:ligatures w14:val="standardContextual"/>
        </w:rPr>
        <w:tab/>
      </w:r>
      <w:r>
        <w:rPr>
          <w:noProof/>
          <w:lang w:eastAsia="ko-KR"/>
        </w:rPr>
        <w:t>Category Classification</w:t>
      </w:r>
      <w:r>
        <w:rPr>
          <w:noProof/>
        </w:rPr>
        <w:tab/>
      </w:r>
      <w:r>
        <w:rPr>
          <w:noProof/>
        </w:rPr>
        <w:fldChar w:fldCharType="begin"/>
      </w:r>
      <w:r>
        <w:rPr>
          <w:noProof/>
        </w:rPr>
        <w:instrText xml:space="preserve"> PAGEREF _Toc222477545 \h </w:instrText>
      </w:r>
      <w:r>
        <w:rPr>
          <w:noProof/>
        </w:rPr>
      </w:r>
      <w:r>
        <w:rPr>
          <w:noProof/>
        </w:rPr>
        <w:fldChar w:fldCharType="separate"/>
      </w:r>
      <w:r>
        <w:rPr>
          <w:noProof/>
        </w:rPr>
        <w:t>17</w:t>
      </w:r>
      <w:r>
        <w:rPr>
          <w:noProof/>
        </w:rPr>
        <w:fldChar w:fldCharType="end"/>
      </w:r>
    </w:p>
    <w:p w14:paraId="2F7F0803" w14:textId="28FE5FAB"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4.2.2.</w:t>
      </w:r>
      <w:r>
        <w:rPr>
          <w:rFonts w:eastAsiaTheme="minorEastAsia"/>
          <w:noProof/>
          <w:color w:val="auto"/>
          <w:kern w:val="2"/>
          <w:sz w:val="24"/>
          <w:szCs w:val="24"/>
          <w:lang w:val="sv-SE" w:eastAsia="sv-SE"/>
          <w14:ligatures w14:val="standardContextual"/>
        </w:rPr>
        <w:tab/>
      </w:r>
      <w:r>
        <w:rPr>
          <w:noProof/>
        </w:rPr>
        <w:t>Interaction model</w:t>
      </w:r>
      <w:r>
        <w:rPr>
          <w:noProof/>
        </w:rPr>
        <w:tab/>
      </w:r>
      <w:r>
        <w:rPr>
          <w:noProof/>
        </w:rPr>
        <w:fldChar w:fldCharType="begin"/>
      </w:r>
      <w:r>
        <w:rPr>
          <w:noProof/>
        </w:rPr>
        <w:instrText xml:space="preserve"> PAGEREF _Toc222477546 \h </w:instrText>
      </w:r>
      <w:r>
        <w:rPr>
          <w:noProof/>
        </w:rPr>
      </w:r>
      <w:r>
        <w:rPr>
          <w:noProof/>
        </w:rPr>
        <w:fldChar w:fldCharType="separate"/>
      </w:r>
      <w:r>
        <w:rPr>
          <w:noProof/>
        </w:rPr>
        <w:t>21</w:t>
      </w:r>
      <w:r>
        <w:rPr>
          <w:noProof/>
        </w:rPr>
        <w:fldChar w:fldCharType="end"/>
      </w:r>
    </w:p>
    <w:p w14:paraId="3763318F" w14:textId="083CFABA"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4.2.3.</w:t>
      </w:r>
      <w:r>
        <w:rPr>
          <w:rFonts w:eastAsiaTheme="minorEastAsia"/>
          <w:noProof/>
          <w:color w:val="auto"/>
          <w:kern w:val="2"/>
          <w:sz w:val="24"/>
          <w:szCs w:val="24"/>
          <w:lang w:val="sv-SE" w:eastAsia="sv-SE"/>
          <w14:ligatures w14:val="standardContextual"/>
        </w:rPr>
        <w:tab/>
      </w:r>
      <w:r>
        <w:rPr>
          <w:noProof/>
        </w:rPr>
        <w:t>Data flow model</w:t>
      </w:r>
      <w:r>
        <w:rPr>
          <w:noProof/>
        </w:rPr>
        <w:tab/>
      </w:r>
      <w:r>
        <w:rPr>
          <w:noProof/>
        </w:rPr>
        <w:fldChar w:fldCharType="begin"/>
      </w:r>
      <w:r>
        <w:rPr>
          <w:noProof/>
        </w:rPr>
        <w:instrText xml:space="preserve"> PAGEREF _Toc222477547 \h </w:instrText>
      </w:r>
      <w:r>
        <w:rPr>
          <w:noProof/>
        </w:rPr>
      </w:r>
      <w:r>
        <w:rPr>
          <w:noProof/>
        </w:rPr>
        <w:fldChar w:fldCharType="separate"/>
      </w:r>
      <w:r>
        <w:rPr>
          <w:noProof/>
        </w:rPr>
        <w:t>24</w:t>
      </w:r>
      <w:r>
        <w:rPr>
          <w:noProof/>
        </w:rPr>
        <w:fldChar w:fldCharType="end"/>
      </w:r>
    </w:p>
    <w:p w14:paraId="737105F3" w14:textId="02D39ABB"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4.2.4.</w:t>
      </w:r>
      <w:r>
        <w:rPr>
          <w:rFonts w:eastAsiaTheme="minorEastAsia"/>
          <w:noProof/>
          <w:color w:val="auto"/>
          <w:kern w:val="2"/>
          <w:sz w:val="24"/>
          <w:szCs w:val="24"/>
          <w:lang w:val="sv-SE" w:eastAsia="sv-SE"/>
          <w14:ligatures w14:val="standardContextual"/>
        </w:rPr>
        <w:tab/>
      </w:r>
      <w:r>
        <w:rPr>
          <w:noProof/>
        </w:rPr>
        <w:t>Data model</w:t>
      </w:r>
      <w:r>
        <w:rPr>
          <w:noProof/>
        </w:rPr>
        <w:tab/>
      </w:r>
      <w:r>
        <w:rPr>
          <w:noProof/>
        </w:rPr>
        <w:fldChar w:fldCharType="begin"/>
      </w:r>
      <w:r>
        <w:rPr>
          <w:noProof/>
        </w:rPr>
        <w:instrText xml:space="preserve"> PAGEREF _Toc222477548 \h </w:instrText>
      </w:r>
      <w:r>
        <w:rPr>
          <w:noProof/>
        </w:rPr>
      </w:r>
      <w:r>
        <w:rPr>
          <w:noProof/>
        </w:rPr>
        <w:fldChar w:fldCharType="separate"/>
      </w:r>
      <w:r>
        <w:rPr>
          <w:noProof/>
        </w:rPr>
        <w:t>26</w:t>
      </w:r>
      <w:r>
        <w:rPr>
          <w:noProof/>
        </w:rPr>
        <w:fldChar w:fldCharType="end"/>
      </w:r>
    </w:p>
    <w:p w14:paraId="51FE34A9" w14:textId="5BE8C4AB"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4.2.5.</w:t>
      </w:r>
      <w:r>
        <w:rPr>
          <w:rFonts w:eastAsiaTheme="minorEastAsia"/>
          <w:noProof/>
          <w:color w:val="auto"/>
          <w:kern w:val="2"/>
          <w:sz w:val="24"/>
          <w:szCs w:val="24"/>
          <w:lang w:val="sv-SE" w:eastAsia="sv-SE"/>
          <w14:ligatures w14:val="standardContextual"/>
        </w:rPr>
        <w:tab/>
      </w:r>
      <w:r>
        <w:rPr>
          <w:noProof/>
        </w:rPr>
        <w:t>Interface Model</w:t>
      </w:r>
      <w:r>
        <w:rPr>
          <w:noProof/>
        </w:rPr>
        <w:tab/>
      </w:r>
      <w:r>
        <w:rPr>
          <w:noProof/>
        </w:rPr>
        <w:fldChar w:fldCharType="begin"/>
      </w:r>
      <w:r>
        <w:rPr>
          <w:noProof/>
        </w:rPr>
        <w:instrText xml:space="preserve"> PAGEREF _Toc222477549 \h </w:instrText>
      </w:r>
      <w:r>
        <w:rPr>
          <w:noProof/>
        </w:rPr>
      </w:r>
      <w:r>
        <w:rPr>
          <w:noProof/>
        </w:rPr>
        <w:fldChar w:fldCharType="separate"/>
      </w:r>
      <w:r>
        <w:rPr>
          <w:noProof/>
        </w:rPr>
        <w:t>27</w:t>
      </w:r>
      <w:r>
        <w:rPr>
          <w:noProof/>
        </w:rPr>
        <w:fldChar w:fldCharType="end"/>
      </w:r>
    </w:p>
    <w:p w14:paraId="20371B20" w14:textId="714E75B5" w:rsidR="00B9608B" w:rsidRDefault="00B9608B">
      <w:pPr>
        <w:pStyle w:val="TOC2"/>
        <w:rPr>
          <w:rFonts w:eastAsiaTheme="minorEastAsia"/>
          <w:color w:val="auto"/>
          <w:kern w:val="2"/>
          <w:sz w:val="24"/>
          <w:szCs w:val="24"/>
          <w:lang w:val="sv-SE" w:eastAsia="sv-SE"/>
          <w14:ligatures w14:val="standardContextual"/>
        </w:rPr>
      </w:pPr>
      <w:r w:rsidRPr="006967BA">
        <w:t>4.3.</w:t>
      </w:r>
      <w:r>
        <w:rPr>
          <w:rFonts w:eastAsiaTheme="minorEastAsia"/>
          <w:color w:val="auto"/>
          <w:kern w:val="2"/>
          <w:sz w:val="24"/>
          <w:szCs w:val="24"/>
          <w:lang w:val="sv-SE" w:eastAsia="sv-SE"/>
          <w14:ligatures w14:val="standardContextual"/>
        </w:rPr>
        <w:tab/>
      </w:r>
      <w:r>
        <w:t>VDES Data Transfer Network</w:t>
      </w:r>
      <w:r>
        <w:tab/>
      </w:r>
      <w:r>
        <w:fldChar w:fldCharType="begin"/>
      </w:r>
      <w:r>
        <w:instrText xml:space="preserve"> PAGEREF _Toc222477550 \h </w:instrText>
      </w:r>
      <w:r>
        <w:fldChar w:fldCharType="separate"/>
      </w:r>
      <w:r>
        <w:t>30</w:t>
      </w:r>
      <w:r>
        <w:fldChar w:fldCharType="end"/>
      </w:r>
    </w:p>
    <w:p w14:paraId="7D186B65" w14:textId="1A4B74E9"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4.3.1.</w:t>
      </w:r>
      <w:r>
        <w:rPr>
          <w:rFonts w:eastAsiaTheme="minorEastAsia"/>
          <w:noProof/>
          <w:color w:val="auto"/>
          <w:kern w:val="2"/>
          <w:sz w:val="24"/>
          <w:szCs w:val="24"/>
          <w:lang w:val="sv-SE" w:eastAsia="sv-SE"/>
          <w14:ligatures w14:val="standardContextual"/>
        </w:rPr>
        <w:tab/>
      </w:r>
      <w:r>
        <w:rPr>
          <w:noProof/>
        </w:rPr>
        <w:t>Primary concepts and requirements</w:t>
      </w:r>
      <w:r>
        <w:rPr>
          <w:noProof/>
        </w:rPr>
        <w:tab/>
      </w:r>
      <w:r>
        <w:rPr>
          <w:noProof/>
        </w:rPr>
        <w:fldChar w:fldCharType="begin"/>
      </w:r>
      <w:r>
        <w:rPr>
          <w:noProof/>
        </w:rPr>
        <w:instrText xml:space="preserve"> PAGEREF _Toc222477551 \h </w:instrText>
      </w:r>
      <w:r>
        <w:rPr>
          <w:noProof/>
        </w:rPr>
      </w:r>
      <w:r>
        <w:rPr>
          <w:noProof/>
        </w:rPr>
        <w:fldChar w:fldCharType="separate"/>
      </w:r>
      <w:r>
        <w:rPr>
          <w:noProof/>
        </w:rPr>
        <w:t>30</w:t>
      </w:r>
      <w:r>
        <w:rPr>
          <w:noProof/>
        </w:rPr>
        <w:fldChar w:fldCharType="end"/>
      </w:r>
    </w:p>
    <w:p w14:paraId="2CDCFA8D" w14:textId="743DBF37"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4.3.2.</w:t>
      </w:r>
      <w:r>
        <w:rPr>
          <w:rFonts w:eastAsiaTheme="minorEastAsia"/>
          <w:noProof/>
          <w:color w:val="auto"/>
          <w:kern w:val="2"/>
          <w:sz w:val="24"/>
          <w:szCs w:val="24"/>
          <w:lang w:val="sv-SE" w:eastAsia="sv-SE"/>
          <w14:ligatures w14:val="standardContextual"/>
        </w:rPr>
        <w:tab/>
      </w:r>
      <w:r>
        <w:rPr>
          <w:noProof/>
        </w:rPr>
        <w:t>Progression concepts and requirements</w:t>
      </w:r>
      <w:r>
        <w:rPr>
          <w:noProof/>
        </w:rPr>
        <w:tab/>
      </w:r>
      <w:r>
        <w:rPr>
          <w:noProof/>
        </w:rPr>
        <w:fldChar w:fldCharType="begin"/>
      </w:r>
      <w:r>
        <w:rPr>
          <w:noProof/>
        </w:rPr>
        <w:instrText xml:space="preserve"> PAGEREF _Toc222477552 \h </w:instrText>
      </w:r>
      <w:r>
        <w:rPr>
          <w:noProof/>
        </w:rPr>
      </w:r>
      <w:r>
        <w:rPr>
          <w:noProof/>
        </w:rPr>
        <w:fldChar w:fldCharType="separate"/>
      </w:r>
      <w:r>
        <w:rPr>
          <w:noProof/>
        </w:rPr>
        <w:t>31</w:t>
      </w:r>
      <w:r>
        <w:rPr>
          <w:noProof/>
        </w:rPr>
        <w:fldChar w:fldCharType="end"/>
      </w:r>
    </w:p>
    <w:p w14:paraId="3484CC9D" w14:textId="704D2A22" w:rsidR="00B9608B" w:rsidRDefault="00B9608B">
      <w:pPr>
        <w:pStyle w:val="TOC1"/>
        <w:rPr>
          <w:rFonts w:eastAsiaTheme="minorEastAsia"/>
          <w:b w:val="0"/>
          <w:caps w:val="0"/>
          <w:color w:val="auto"/>
          <w:kern w:val="2"/>
          <w:sz w:val="24"/>
          <w:szCs w:val="24"/>
          <w:lang w:val="sv-SE" w:eastAsia="sv-SE"/>
          <w14:ligatures w14:val="standardContextual"/>
        </w:rPr>
      </w:pPr>
      <w:r w:rsidRPr="006967BA">
        <w:t>5.</w:t>
      </w:r>
      <w:r>
        <w:rPr>
          <w:rFonts w:eastAsiaTheme="minorEastAsia"/>
          <w:b w:val="0"/>
          <w:caps w:val="0"/>
          <w:color w:val="auto"/>
          <w:kern w:val="2"/>
          <w:sz w:val="24"/>
          <w:szCs w:val="24"/>
          <w:lang w:val="sv-SE" w:eastAsia="sv-SE"/>
          <w14:ligatures w14:val="standardContextual"/>
        </w:rPr>
        <w:tab/>
      </w:r>
      <w:r>
        <w:t>VDES mode operation</w:t>
      </w:r>
      <w:r>
        <w:tab/>
      </w:r>
      <w:r>
        <w:fldChar w:fldCharType="begin"/>
      </w:r>
      <w:r>
        <w:instrText xml:space="preserve"> PAGEREF _Toc222477553 \h </w:instrText>
      </w:r>
      <w:r>
        <w:fldChar w:fldCharType="separate"/>
      </w:r>
      <w:r>
        <w:t>31</w:t>
      </w:r>
      <w:r>
        <w:fldChar w:fldCharType="end"/>
      </w:r>
    </w:p>
    <w:p w14:paraId="65AA7142" w14:textId="1789F19E" w:rsidR="00B9608B" w:rsidRDefault="00B9608B">
      <w:pPr>
        <w:pStyle w:val="TOC2"/>
        <w:rPr>
          <w:rFonts w:eastAsiaTheme="minorEastAsia"/>
          <w:color w:val="auto"/>
          <w:kern w:val="2"/>
          <w:sz w:val="24"/>
          <w:szCs w:val="24"/>
          <w:lang w:val="sv-SE" w:eastAsia="sv-SE"/>
          <w14:ligatures w14:val="standardContextual"/>
        </w:rPr>
      </w:pPr>
      <w:r w:rsidRPr="006967BA">
        <w:t>5.1.</w:t>
      </w:r>
      <w:r>
        <w:rPr>
          <w:rFonts w:eastAsiaTheme="minorEastAsia"/>
          <w:color w:val="auto"/>
          <w:kern w:val="2"/>
          <w:sz w:val="24"/>
          <w:szCs w:val="24"/>
          <w:lang w:val="sv-SE" w:eastAsia="sv-SE"/>
          <w14:ligatures w14:val="standardContextual"/>
        </w:rPr>
        <w:tab/>
      </w:r>
      <w:r>
        <w:t>Functional Definitions of VDES modes</w:t>
      </w:r>
      <w:r>
        <w:tab/>
      </w:r>
      <w:r>
        <w:fldChar w:fldCharType="begin"/>
      </w:r>
      <w:r>
        <w:instrText xml:space="preserve"> PAGEREF _Toc222477554 \h </w:instrText>
      </w:r>
      <w:r>
        <w:fldChar w:fldCharType="separate"/>
      </w:r>
      <w:r>
        <w:t>32</w:t>
      </w:r>
      <w:r>
        <w:fldChar w:fldCharType="end"/>
      </w:r>
    </w:p>
    <w:p w14:paraId="56C7E317" w14:textId="7EAF9E3E" w:rsidR="00B9608B" w:rsidRDefault="00B9608B">
      <w:pPr>
        <w:pStyle w:val="TOC2"/>
        <w:rPr>
          <w:rFonts w:eastAsiaTheme="minorEastAsia"/>
          <w:color w:val="auto"/>
          <w:kern w:val="2"/>
          <w:sz w:val="24"/>
          <w:szCs w:val="24"/>
          <w:lang w:val="sv-SE" w:eastAsia="sv-SE"/>
          <w14:ligatures w14:val="standardContextual"/>
        </w:rPr>
      </w:pPr>
      <w:r w:rsidRPr="006967BA">
        <w:t>5.2.</w:t>
      </w:r>
      <w:r>
        <w:rPr>
          <w:rFonts w:eastAsiaTheme="minorEastAsia"/>
          <w:color w:val="auto"/>
          <w:kern w:val="2"/>
          <w:sz w:val="24"/>
          <w:szCs w:val="24"/>
          <w:lang w:val="sv-SE" w:eastAsia="sv-SE"/>
          <w14:ligatures w14:val="standardContextual"/>
        </w:rPr>
        <w:tab/>
      </w:r>
      <w:r>
        <w:t>Technical definitions of mode operation / ALTERNATIVE : OPERATION METHOD OF MODE</w:t>
      </w:r>
      <w:r>
        <w:tab/>
      </w:r>
      <w:r>
        <w:fldChar w:fldCharType="begin"/>
      </w:r>
      <w:r>
        <w:instrText xml:space="preserve"> PAGEREF _Toc222477555 \h </w:instrText>
      </w:r>
      <w:r>
        <w:fldChar w:fldCharType="separate"/>
      </w:r>
      <w:r>
        <w:t>32</w:t>
      </w:r>
      <w:r>
        <w:fldChar w:fldCharType="end"/>
      </w:r>
    </w:p>
    <w:p w14:paraId="4D5FDBB2" w14:textId="41B58D87"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5.2.1.</w:t>
      </w:r>
      <w:r>
        <w:rPr>
          <w:rFonts w:eastAsiaTheme="minorEastAsia"/>
          <w:noProof/>
          <w:color w:val="auto"/>
          <w:kern w:val="2"/>
          <w:sz w:val="24"/>
          <w:szCs w:val="24"/>
          <w:lang w:val="sv-SE" w:eastAsia="sv-SE"/>
          <w14:ligatures w14:val="standardContextual"/>
        </w:rPr>
        <w:tab/>
      </w:r>
      <w:r>
        <w:rPr>
          <w:noProof/>
        </w:rPr>
        <w:t>Simplex Mode Operation</w:t>
      </w:r>
      <w:r>
        <w:rPr>
          <w:noProof/>
        </w:rPr>
        <w:tab/>
      </w:r>
      <w:r>
        <w:rPr>
          <w:noProof/>
        </w:rPr>
        <w:fldChar w:fldCharType="begin"/>
      </w:r>
      <w:r>
        <w:rPr>
          <w:noProof/>
        </w:rPr>
        <w:instrText xml:space="preserve"> PAGEREF _Toc222477556 \h </w:instrText>
      </w:r>
      <w:r>
        <w:rPr>
          <w:noProof/>
        </w:rPr>
      </w:r>
      <w:r>
        <w:rPr>
          <w:noProof/>
        </w:rPr>
        <w:fldChar w:fldCharType="separate"/>
      </w:r>
      <w:r>
        <w:rPr>
          <w:noProof/>
        </w:rPr>
        <w:t>33</w:t>
      </w:r>
      <w:r>
        <w:rPr>
          <w:noProof/>
        </w:rPr>
        <w:fldChar w:fldCharType="end"/>
      </w:r>
    </w:p>
    <w:p w14:paraId="717C1C8B" w14:textId="33EC3BF9"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5.2.2.</w:t>
      </w:r>
      <w:r>
        <w:rPr>
          <w:rFonts w:eastAsiaTheme="minorEastAsia"/>
          <w:noProof/>
          <w:color w:val="auto"/>
          <w:kern w:val="2"/>
          <w:sz w:val="24"/>
          <w:szCs w:val="24"/>
          <w:lang w:val="sv-SE" w:eastAsia="sv-SE"/>
          <w14:ligatures w14:val="standardContextual"/>
        </w:rPr>
        <w:tab/>
      </w:r>
      <w:r>
        <w:rPr>
          <w:noProof/>
        </w:rPr>
        <w:t>Duplex Mode Operation</w:t>
      </w:r>
      <w:r>
        <w:rPr>
          <w:noProof/>
        </w:rPr>
        <w:tab/>
      </w:r>
      <w:r>
        <w:rPr>
          <w:noProof/>
        </w:rPr>
        <w:fldChar w:fldCharType="begin"/>
      </w:r>
      <w:r>
        <w:rPr>
          <w:noProof/>
        </w:rPr>
        <w:instrText xml:space="preserve"> PAGEREF _Toc222477557 \h </w:instrText>
      </w:r>
      <w:r>
        <w:rPr>
          <w:noProof/>
        </w:rPr>
      </w:r>
      <w:r>
        <w:rPr>
          <w:noProof/>
        </w:rPr>
        <w:fldChar w:fldCharType="separate"/>
      </w:r>
      <w:r>
        <w:rPr>
          <w:noProof/>
        </w:rPr>
        <w:t>33</w:t>
      </w:r>
      <w:r>
        <w:rPr>
          <w:noProof/>
        </w:rPr>
        <w:fldChar w:fldCharType="end"/>
      </w:r>
    </w:p>
    <w:p w14:paraId="415FFB61" w14:textId="1BE234F6" w:rsidR="00B9608B" w:rsidRDefault="00B9608B">
      <w:pPr>
        <w:pStyle w:val="TOC2"/>
        <w:rPr>
          <w:rFonts w:eastAsiaTheme="minorEastAsia"/>
          <w:color w:val="auto"/>
          <w:kern w:val="2"/>
          <w:sz w:val="24"/>
          <w:szCs w:val="24"/>
          <w:lang w:val="sv-SE" w:eastAsia="sv-SE"/>
          <w14:ligatures w14:val="standardContextual"/>
        </w:rPr>
      </w:pPr>
      <w:r w:rsidRPr="006967BA">
        <w:t>5.3.</w:t>
      </w:r>
      <w:r>
        <w:rPr>
          <w:rFonts w:eastAsiaTheme="minorEastAsia"/>
          <w:color w:val="auto"/>
          <w:kern w:val="2"/>
          <w:sz w:val="24"/>
          <w:szCs w:val="24"/>
          <w:lang w:val="sv-SE" w:eastAsia="sv-SE"/>
          <w14:ligatures w14:val="standardContextual"/>
        </w:rPr>
        <w:tab/>
      </w:r>
      <w:r>
        <w:t>R-Mode Operation</w:t>
      </w:r>
      <w:r>
        <w:tab/>
      </w:r>
      <w:r>
        <w:fldChar w:fldCharType="begin"/>
      </w:r>
      <w:r>
        <w:instrText xml:space="preserve"> PAGEREF _Toc222477558 \h </w:instrText>
      </w:r>
      <w:r>
        <w:fldChar w:fldCharType="separate"/>
      </w:r>
      <w:r>
        <w:t>34</w:t>
      </w:r>
      <w:r>
        <w:fldChar w:fldCharType="end"/>
      </w:r>
    </w:p>
    <w:p w14:paraId="1A3B8DE2" w14:textId="0B11372D"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5.3.1.</w:t>
      </w:r>
      <w:r>
        <w:rPr>
          <w:rFonts w:eastAsiaTheme="minorEastAsia"/>
          <w:noProof/>
          <w:color w:val="auto"/>
          <w:kern w:val="2"/>
          <w:sz w:val="24"/>
          <w:szCs w:val="24"/>
          <w:lang w:val="sv-SE" w:eastAsia="sv-SE"/>
          <w14:ligatures w14:val="standardContextual"/>
        </w:rPr>
        <w:tab/>
      </w:r>
      <w:r>
        <w:rPr>
          <w:noProof/>
        </w:rPr>
        <w:t>Functional Impact on Shore Infrastructure</w:t>
      </w:r>
      <w:r>
        <w:rPr>
          <w:noProof/>
        </w:rPr>
        <w:tab/>
      </w:r>
      <w:r>
        <w:rPr>
          <w:noProof/>
        </w:rPr>
        <w:fldChar w:fldCharType="begin"/>
      </w:r>
      <w:r>
        <w:rPr>
          <w:noProof/>
        </w:rPr>
        <w:instrText xml:space="preserve"> PAGEREF _Toc222477559 \h </w:instrText>
      </w:r>
      <w:r>
        <w:rPr>
          <w:noProof/>
        </w:rPr>
      </w:r>
      <w:r>
        <w:rPr>
          <w:noProof/>
        </w:rPr>
        <w:fldChar w:fldCharType="separate"/>
      </w:r>
      <w:r>
        <w:rPr>
          <w:noProof/>
        </w:rPr>
        <w:t>34</w:t>
      </w:r>
      <w:r>
        <w:rPr>
          <w:noProof/>
        </w:rPr>
        <w:fldChar w:fldCharType="end"/>
      </w:r>
    </w:p>
    <w:p w14:paraId="79BEE22D" w14:textId="42B4713D"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5.3.2.</w:t>
      </w:r>
      <w:r>
        <w:rPr>
          <w:rFonts w:eastAsiaTheme="minorEastAsia"/>
          <w:noProof/>
          <w:color w:val="auto"/>
          <w:kern w:val="2"/>
          <w:sz w:val="24"/>
          <w:szCs w:val="24"/>
          <w:lang w:val="sv-SE" w:eastAsia="sv-SE"/>
          <w14:ligatures w14:val="standardContextual"/>
        </w:rPr>
        <w:tab/>
      </w:r>
      <w:r>
        <w:rPr>
          <w:noProof/>
        </w:rPr>
        <w:t>Optional Operational Capabilities</w:t>
      </w:r>
      <w:r>
        <w:rPr>
          <w:noProof/>
        </w:rPr>
        <w:tab/>
      </w:r>
      <w:r>
        <w:rPr>
          <w:noProof/>
        </w:rPr>
        <w:fldChar w:fldCharType="begin"/>
      </w:r>
      <w:r>
        <w:rPr>
          <w:noProof/>
        </w:rPr>
        <w:instrText xml:space="preserve"> PAGEREF _Toc222477560 \h </w:instrText>
      </w:r>
      <w:r>
        <w:rPr>
          <w:noProof/>
        </w:rPr>
      </w:r>
      <w:r>
        <w:rPr>
          <w:noProof/>
        </w:rPr>
        <w:fldChar w:fldCharType="separate"/>
      </w:r>
      <w:r>
        <w:rPr>
          <w:noProof/>
        </w:rPr>
        <w:t>34</w:t>
      </w:r>
      <w:r>
        <w:rPr>
          <w:noProof/>
        </w:rPr>
        <w:fldChar w:fldCharType="end"/>
      </w:r>
    </w:p>
    <w:p w14:paraId="2AF7D8B4" w14:textId="1C3F4C05"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5.3.3.</w:t>
      </w:r>
      <w:r>
        <w:rPr>
          <w:rFonts w:eastAsiaTheme="minorEastAsia"/>
          <w:noProof/>
          <w:color w:val="auto"/>
          <w:kern w:val="2"/>
          <w:sz w:val="24"/>
          <w:szCs w:val="24"/>
          <w:lang w:val="sv-SE" w:eastAsia="sv-SE"/>
          <w14:ligatures w14:val="standardContextual"/>
        </w:rPr>
        <w:tab/>
      </w:r>
      <w:r>
        <w:rPr>
          <w:noProof/>
        </w:rPr>
        <w:t>Timing and Synchronization Requirements</w:t>
      </w:r>
      <w:r>
        <w:rPr>
          <w:noProof/>
        </w:rPr>
        <w:tab/>
      </w:r>
      <w:r>
        <w:rPr>
          <w:noProof/>
        </w:rPr>
        <w:fldChar w:fldCharType="begin"/>
      </w:r>
      <w:r>
        <w:rPr>
          <w:noProof/>
        </w:rPr>
        <w:instrText xml:space="preserve"> PAGEREF _Toc222477561 \h </w:instrText>
      </w:r>
      <w:r>
        <w:rPr>
          <w:noProof/>
        </w:rPr>
      </w:r>
      <w:r>
        <w:rPr>
          <w:noProof/>
        </w:rPr>
        <w:fldChar w:fldCharType="separate"/>
      </w:r>
      <w:r>
        <w:rPr>
          <w:noProof/>
        </w:rPr>
        <w:t>35</w:t>
      </w:r>
      <w:r>
        <w:rPr>
          <w:noProof/>
        </w:rPr>
        <w:fldChar w:fldCharType="end"/>
      </w:r>
    </w:p>
    <w:p w14:paraId="01412AB7" w14:textId="0B8DB9E7"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5.3.4.</w:t>
      </w:r>
      <w:r>
        <w:rPr>
          <w:rFonts w:eastAsiaTheme="minorEastAsia"/>
          <w:noProof/>
          <w:color w:val="auto"/>
          <w:kern w:val="2"/>
          <w:sz w:val="24"/>
          <w:szCs w:val="24"/>
          <w:lang w:val="sv-SE" w:eastAsia="sv-SE"/>
          <w14:ligatures w14:val="standardContextual"/>
        </w:rPr>
        <w:tab/>
      </w:r>
      <w:r>
        <w:rPr>
          <w:noProof/>
        </w:rPr>
        <w:t>Coverage and Site Geometry</w:t>
      </w:r>
      <w:r>
        <w:rPr>
          <w:noProof/>
        </w:rPr>
        <w:tab/>
      </w:r>
      <w:r>
        <w:rPr>
          <w:noProof/>
        </w:rPr>
        <w:fldChar w:fldCharType="begin"/>
      </w:r>
      <w:r>
        <w:rPr>
          <w:noProof/>
        </w:rPr>
        <w:instrText xml:space="preserve"> PAGEREF _Toc222477562 \h </w:instrText>
      </w:r>
      <w:r>
        <w:rPr>
          <w:noProof/>
        </w:rPr>
      </w:r>
      <w:r>
        <w:rPr>
          <w:noProof/>
        </w:rPr>
        <w:fldChar w:fldCharType="separate"/>
      </w:r>
      <w:r>
        <w:rPr>
          <w:noProof/>
        </w:rPr>
        <w:t>35</w:t>
      </w:r>
      <w:r>
        <w:rPr>
          <w:noProof/>
        </w:rPr>
        <w:fldChar w:fldCharType="end"/>
      </w:r>
    </w:p>
    <w:p w14:paraId="3C10603C" w14:textId="3E108CA3" w:rsidR="00B9608B" w:rsidRDefault="00B9608B">
      <w:pPr>
        <w:pStyle w:val="TOC1"/>
        <w:rPr>
          <w:rFonts w:eastAsiaTheme="minorEastAsia"/>
          <w:b w:val="0"/>
          <w:caps w:val="0"/>
          <w:color w:val="auto"/>
          <w:kern w:val="2"/>
          <w:sz w:val="24"/>
          <w:szCs w:val="24"/>
          <w:lang w:val="sv-SE" w:eastAsia="sv-SE"/>
          <w14:ligatures w14:val="standardContextual"/>
        </w:rPr>
      </w:pPr>
      <w:r w:rsidRPr="006967BA">
        <w:t>6.</w:t>
      </w:r>
      <w:r>
        <w:rPr>
          <w:rFonts w:eastAsiaTheme="minorEastAsia"/>
          <w:b w:val="0"/>
          <w:caps w:val="0"/>
          <w:color w:val="auto"/>
          <w:kern w:val="2"/>
          <w:sz w:val="24"/>
          <w:szCs w:val="24"/>
          <w:lang w:val="sv-SE" w:eastAsia="sv-SE"/>
          <w14:ligatures w14:val="standardContextual"/>
        </w:rPr>
        <w:tab/>
      </w:r>
      <w:r>
        <w:t>VHF Data link Integrity Monitoring</w:t>
      </w:r>
      <w:r>
        <w:tab/>
      </w:r>
      <w:r>
        <w:fldChar w:fldCharType="begin"/>
      </w:r>
      <w:r>
        <w:instrText xml:space="preserve"> PAGEREF _Toc222477563 \h </w:instrText>
      </w:r>
      <w:r>
        <w:fldChar w:fldCharType="separate"/>
      </w:r>
      <w:r>
        <w:t>35</w:t>
      </w:r>
      <w:r>
        <w:fldChar w:fldCharType="end"/>
      </w:r>
    </w:p>
    <w:p w14:paraId="5B48A8A6" w14:textId="662765A3" w:rsidR="00B9608B" w:rsidRDefault="00B9608B">
      <w:pPr>
        <w:pStyle w:val="TOC2"/>
        <w:rPr>
          <w:rFonts w:eastAsiaTheme="minorEastAsia"/>
          <w:color w:val="auto"/>
          <w:kern w:val="2"/>
          <w:sz w:val="24"/>
          <w:szCs w:val="24"/>
          <w:lang w:val="sv-SE" w:eastAsia="sv-SE"/>
          <w14:ligatures w14:val="standardContextual"/>
        </w:rPr>
      </w:pPr>
      <w:r w:rsidRPr="006967BA">
        <w:t>6.1.</w:t>
      </w:r>
      <w:r>
        <w:rPr>
          <w:rFonts w:eastAsiaTheme="minorEastAsia"/>
          <w:color w:val="auto"/>
          <w:kern w:val="2"/>
          <w:sz w:val="24"/>
          <w:szCs w:val="24"/>
          <w:lang w:val="sv-SE" w:eastAsia="sv-SE"/>
          <w14:ligatures w14:val="standardContextual"/>
        </w:rPr>
        <w:tab/>
      </w:r>
      <w:r>
        <w:t>Functional Definitions of VDL Integrity</w:t>
      </w:r>
      <w:r>
        <w:tab/>
      </w:r>
      <w:r>
        <w:fldChar w:fldCharType="begin"/>
      </w:r>
      <w:r>
        <w:instrText xml:space="preserve"> PAGEREF _Toc222477564 \h </w:instrText>
      </w:r>
      <w:r>
        <w:fldChar w:fldCharType="separate"/>
      </w:r>
      <w:r>
        <w:t>36</w:t>
      </w:r>
      <w:r>
        <w:fldChar w:fldCharType="end"/>
      </w:r>
    </w:p>
    <w:p w14:paraId="0D7ADF38" w14:textId="26D974CB" w:rsidR="00B9608B" w:rsidRDefault="00B9608B">
      <w:pPr>
        <w:pStyle w:val="TOC2"/>
        <w:rPr>
          <w:rFonts w:eastAsiaTheme="minorEastAsia"/>
          <w:color w:val="auto"/>
          <w:kern w:val="2"/>
          <w:sz w:val="24"/>
          <w:szCs w:val="24"/>
          <w:lang w:val="sv-SE" w:eastAsia="sv-SE"/>
          <w14:ligatures w14:val="standardContextual"/>
        </w:rPr>
      </w:pPr>
      <w:r w:rsidRPr="006967BA">
        <w:t>6.2.</w:t>
      </w:r>
      <w:r>
        <w:rPr>
          <w:rFonts w:eastAsiaTheme="minorEastAsia"/>
          <w:color w:val="auto"/>
          <w:kern w:val="2"/>
          <w:sz w:val="24"/>
          <w:szCs w:val="24"/>
          <w:lang w:val="sv-SE" w:eastAsia="sv-SE"/>
          <w14:ligatures w14:val="standardContextual"/>
        </w:rPr>
        <w:tab/>
      </w:r>
      <w:r>
        <w:t>Big data analytics model</w:t>
      </w:r>
      <w:r>
        <w:tab/>
      </w:r>
      <w:r>
        <w:fldChar w:fldCharType="begin"/>
      </w:r>
      <w:r>
        <w:instrText xml:space="preserve"> PAGEREF _Toc222477565 \h </w:instrText>
      </w:r>
      <w:r>
        <w:fldChar w:fldCharType="separate"/>
      </w:r>
      <w:r>
        <w:t>36</w:t>
      </w:r>
      <w:r>
        <w:fldChar w:fldCharType="end"/>
      </w:r>
    </w:p>
    <w:p w14:paraId="3DD224EF" w14:textId="79F2D9C5" w:rsidR="00B9608B" w:rsidRDefault="00B9608B">
      <w:pPr>
        <w:pStyle w:val="TOC2"/>
        <w:rPr>
          <w:rFonts w:eastAsiaTheme="minorEastAsia"/>
          <w:color w:val="auto"/>
          <w:kern w:val="2"/>
          <w:sz w:val="24"/>
          <w:szCs w:val="24"/>
          <w:lang w:val="sv-SE" w:eastAsia="sv-SE"/>
          <w14:ligatures w14:val="standardContextual"/>
        </w:rPr>
      </w:pPr>
      <w:r w:rsidRPr="006967BA">
        <w:t>6.3.</w:t>
      </w:r>
      <w:r>
        <w:rPr>
          <w:rFonts w:eastAsiaTheme="minorEastAsia"/>
          <w:color w:val="auto"/>
          <w:kern w:val="2"/>
          <w:sz w:val="24"/>
          <w:szCs w:val="24"/>
          <w:lang w:val="sv-SE" w:eastAsia="sv-SE"/>
          <w14:ligatures w14:val="standardContextual"/>
        </w:rPr>
        <w:tab/>
      </w:r>
      <w:r>
        <w:t>Detection</w:t>
      </w:r>
      <w:r>
        <w:tab/>
      </w:r>
      <w:r>
        <w:fldChar w:fldCharType="begin"/>
      </w:r>
      <w:r>
        <w:instrText xml:space="preserve"> PAGEREF _Toc222477566 \h </w:instrText>
      </w:r>
      <w:r>
        <w:fldChar w:fldCharType="separate"/>
      </w:r>
      <w:r>
        <w:t>37</w:t>
      </w:r>
      <w:r>
        <w:fldChar w:fldCharType="end"/>
      </w:r>
    </w:p>
    <w:p w14:paraId="41DFCA81" w14:textId="389E1BF0" w:rsidR="00B9608B" w:rsidRDefault="00B9608B">
      <w:pPr>
        <w:pStyle w:val="TOC2"/>
        <w:rPr>
          <w:rFonts w:eastAsiaTheme="minorEastAsia"/>
          <w:color w:val="auto"/>
          <w:kern w:val="2"/>
          <w:sz w:val="24"/>
          <w:szCs w:val="24"/>
          <w:lang w:val="sv-SE" w:eastAsia="sv-SE"/>
          <w14:ligatures w14:val="standardContextual"/>
        </w:rPr>
      </w:pPr>
      <w:r w:rsidRPr="006967BA">
        <w:t>6.4.</w:t>
      </w:r>
      <w:r>
        <w:rPr>
          <w:rFonts w:eastAsiaTheme="minorEastAsia"/>
          <w:color w:val="auto"/>
          <w:kern w:val="2"/>
          <w:sz w:val="24"/>
          <w:szCs w:val="24"/>
          <w:lang w:val="sv-SE" w:eastAsia="sv-SE"/>
          <w14:ligatures w14:val="standardContextual"/>
        </w:rPr>
        <w:tab/>
      </w:r>
      <w:r>
        <w:t>Investigation</w:t>
      </w:r>
      <w:r>
        <w:tab/>
      </w:r>
      <w:r>
        <w:fldChar w:fldCharType="begin"/>
      </w:r>
      <w:r>
        <w:instrText xml:space="preserve"> PAGEREF _Toc222477567 \h </w:instrText>
      </w:r>
      <w:r>
        <w:fldChar w:fldCharType="separate"/>
      </w:r>
      <w:r>
        <w:t>38</w:t>
      </w:r>
      <w:r>
        <w:fldChar w:fldCharType="end"/>
      </w:r>
    </w:p>
    <w:p w14:paraId="41687CFF" w14:textId="0BD11604" w:rsidR="00B9608B" w:rsidRDefault="00B9608B">
      <w:pPr>
        <w:pStyle w:val="TOC2"/>
        <w:rPr>
          <w:rFonts w:eastAsiaTheme="minorEastAsia"/>
          <w:color w:val="auto"/>
          <w:kern w:val="2"/>
          <w:sz w:val="24"/>
          <w:szCs w:val="24"/>
          <w:lang w:val="sv-SE" w:eastAsia="sv-SE"/>
          <w14:ligatures w14:val="standardContextual"/>
        </w:rPr>
      </w:pPr>
      <w:r w:rsidRPr="006967BA">
        <w:t>6.5.</w:t>
      </w:r>
      <w:r>
        <w:rPr>
          <w:rFonts w:eastAsiaTheme="minorEastAsia"/>
          <w:color w:val="auto"/>
          <w:kern w:val="2"/>
          <w:sz w:val="24"/>
          <w:szCs w:val="24"/>
          <w:lang w:val="sv-SE" w:eastAsia="sv-SE"/>
          <w14:ligatures w14:val="standardContextual"/>
        </w:rPr>
        <w:tab/>
      </w:r>
      <w:r>
        <w:t>Report and inform method</w:t>
      </w:r>
      <w:r>
        <w:tab/>
      </w:r>
      <w:r>
        <w:fldChar w:fldCharType="begin"/>
      </w:r>
      <w:r>
        <w:instrText xml:space="preserve"> PAGEREF _Toc222477568 \h </w:instrText>
      </w:r>
      <w:r>
        <w:fldChar w:fldCharType="separate"/>
      </w:r>
      <w:r>
        <w:t>39</w:t>
      </w:r>
      <w:r>
        <w:fldChar w:fldCharType="end"/>
      </w:r>
    </w:p>
    <w:p w14:paraId="60901D13" w14:textId="754B2E6D" w:rsidR="00B9608B" w:rsidRDefault="00B9608B">
      <w:pPr>
        <w:pStyle w:val="TOC1"/>
        <w:rPr>
          <w:rFonts w:eastAsiaTheme="minorEastAsia"/>
          <w:b w:val="0"/>
          <w:caps w:val="0"/>
          <w:color w:val="auto"/>
          <w:kern w:val="2"/>
          <w:sz w:val="24"/>
          <w:szCs w:val="24"/>
          <w:lang w:val="sv-SE" w:eastAsia="sv-SE"/>
          <w14:ligatures w14:val="standardContextual"/>
        </w:rPr>
      </w:pPr>
      <w:r w:rsidRPr="006967BA">
        <w:rPr>
          <w:rFonts w:eastAsia="Malgun Gothic"/>
          <w:lang w:eastAsia="ko-KR"/>
        </w:rPr>
        <w:t>7.</w:t>
      </w:r>
      <w:r>
        <w:rPr>
          <w:rFonts w:eastAsiaTheme="minorEastAsia"/>
          <w:b w:val="0"/>
          <w:caps w:val="0"/>
          <w:color w:val="auto"/>
          <w:kern w:val="2"/>
          <w:sz w:val="24"/>
          <w:szCs w:val="24"/>
          <w:lang w:val="sv-SE" w:eastAsia="sv-SE"/>
          <w14:ligatures w14:val="standardContextual"/>
        </w:rPr>
        <w:tab/>
      </w:r>
      <w:r>
        <w:t>RESOURCE SHARING management AND COORDINATION (revised)</w:t>
      </w:r>
      <w:r>
        <w:tab/>
      </w:r>
      <w:r>
        <w:fldChar w:fldCharType="begin"/>
      </w:r>
      <w:r>
        <w:instrText xml:space="preserve"> PAGEREF _Toc222477569 \h </w:instrText>
      </w:r>
      <w:r>
        <w:fldChar w:fldCharType="separate"/>
      </w:r>
      <w:r>
        <w:t>40</w:t>
      </w:r>
      <w:r>
        <w:fldChar w:fldCharType="end"/>
      </w:r>
    </w:p>
    <w:p w14:paraId="13B844F6" w14:textId="37B128C7" w:rsidR="00B9608B" w:rsidRDefault="00B9608B">
      <w:pPr>
        <w:pStyle w:val="TOC2"/>
        <w:rPr>
          <w:rFonts w:eastAsiaTheme="minorEastAsia"/>
          <w:color w:val="auto"/>
          <w:kern w:val="2"/>
          <w:sz w:val="24"/>
          <w:szCs w:val="24"/>
          <w:lang w:val="sv-SE" w:eastAsia="sv-SE"/>
          <w14:ligatures w14:val="standardContextual"/>
        </w:rPr>
      </w:pPr>
      <w:r w:rsidRPr="006967BA">
        <w:rPr>
          <w:rFonts w:eastAsia="Malgun Gothic"/>
          <w:lang w:eastAsia="ko-KR"/>
        </w:rPr>
        <w:t>7.1.</w:t>
      </w:r>
      <w:r>
        <w:rPr>
          <w:rFonts w:eastAsiaTheme="minorEastAsia"/>
          <w:color w:val="auto"/>
          <w:kern w:val="2"/>
          <w:sz w:val="24"/>
          <w:szCs w:val="24"/>
          <w:lang w:val="sv-SE" w:eastAsia="sv-SE"/>
          <w14:ligatures w14:val="standardContextual"/>
        </w:rPr>
        <w:tab/>
      </w:r>
      <w:r>
        <w:t>Functional Definitions of VDES resource sharing</w:t>
      </w:r>
      <w:r>
        <w:tab/>
      </w:r>
      <w:r>
        <w:fldChar w:fldCharType="begin"/>
      </w:r>
      <w:r>
        <w:instrText xml:space="preserve"> PAGEREF _Toc222477570 \h </w:instrText>
      </w:r>
      <w:r>
        <w:fldChar w:fldCharType="separate"/>
      </w:r>
      <w:r>
        <w:t>41</w:t>
      </w:r>
      <w:r>
        <w:fldChar w:fldCharType="end"/>
      </w:r>
    </w:p>
    <w:p w14:paraId="1F3A49CA" w14:textId="282B9705" w:rsidR="00B9608B" w:rsidRDefault="00B9608B">
      <w:pPr>
        <w:pStyle w:val="TOC2"/>
        <w:rPr>
          <w:rFonts w:eastAsiaTheme="minorEastAsia"/>
          <w:color w:val="auto"/>
          <w:kern w:val="2"/>
          <w:sz w:val="24"/>
          <w:szCs w:val="24"/>
          <w:lang w:val="sv-SE" w:eastAsia="sv-SE"/>
          <w14:ligatures w14:val="standardContextual"/>
        </w:rPr>
      </w:pPr>
      <w:r w:rsidRPr="006967BA">
        <w:rPr>
          <w:rFonts w:eastAsia="Malgun Gothic"/>
        </w:rPr>
        <w:t>7.2.</w:t>
      </w:r>
      <w:r>
        <w:rPr>
          <w:rFonts w:eastAsiaTheme="minorEastAsia"/>
          <w:color w:val="auto"/>
          <w:kern w:val="2"/>
          <w:sz w:val="24"/>
          <w:szCs w:val="24"/>
          <w:lang w:val="sv-SE" w:eastAsia="sv-SE"/>
          <w14:ligatures w14:val="standardContextual"/>
        </w:rPr>
        <w:tab/>
      </w:r>
      <w:r>
        <w:rPr>
          <w:lang w:eastAsia="ja-JP"/>
        </w:rPr>
        <w:t xml:space="preserve">VDES </w:t>
      </w:r>
      <w:r>
        <w:t>Coordination</w:t>
      </w:r>
      <w:r>
        <w:tab/>
      </w:r>
      <w:r>
        <w:fldChar w:fldCharType="begin"/>
      </w:r>
      <w:r>
        <w:instrText xml:space="preserve"> PAGEREF _Toc222477571 \h </w:instrText>
      </w:r>
      <w:r>
        <w:fldChar w:fldCharType="separate"/>
      </w:r>
      <w:r>
        <w:t>42</w:t>
      </w:r>
      <w:r>
        <w:fldChar w:fldCharType="end"/>
      </w:r>
    </w:p>
    <w:p w14:paraId="1A2D9B9C" w14:textId="55BD7FFC"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7.2.1.</w:t>
      </w:r>
      <w:r>
        <w:rPr>
          <w:rFonts w:eastAsiaTheme="minorEastAsia"/>
          <w:noProof/>
          <w:color w:val="auto"/>
          <w:kern w:val="2"/>
          <w:sz w:val="24"/>
          <w:szCs w:val="24"/>
          <w:lang w:val="sv-SE" w:eastAsia="sv-SE"/>
          <w14:ligatures w14:val="standardContextual"/>
        </w:rPr>
        <w:tab/>
      </w:r>
      <w:r>
        <w:rPr>
          <w:noProof/>
        </w:rPr>
        <w:t>Coordination of AIS function in VDES Shore Stations</w:t>
      </w:r>
      <w:r>
        <w:rPr>
          <w:noProof/>
        </w:rPr>
        <w:tab/>
      </w:r>
      <w:r>
        <w:rPr>
          <w:noProof/>
        </w:rPr>
        <w:fldChar w:fldCharType="begin"/>
      </w:r>
      <w:r>
        <w:rPr>
          <w:noProof/>
        </w:rPr>
        <w:instrText xml:space="preserve"> PAGEREF _Toc222477572 \h </w:instrText>
      </w:r>
      <w:r>
        <w:rPr>
          <w:noProof/>
        </w:rPr>
      </w:r>
      <w:r>
        <w:rPr>
          <w:noProof/>
        </w:rPr>
        <w:fldChar w:fldCharType="separate"/>
      </w:r>
      <w:r>
        <w:rPr>
          <w:noProof/>
        </w:rPr>
        <w:t>42</w:t>
      </w:r>
      <w:r>
        <w:rPr>
          <w:noProof/>
        </w:rPr>
        <w:fldChar w:fldCharType="end"/>
      </w:r>
    </w:p>
    <w:p w14:paraId="62B75F40" w14:textId="7D8E5723"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lastRenderedPageBreak/>
        <w:t>7.2.2.</w:t>
      </w:r>
      <w:r>
        <w:rPr>
          <w:rFonts w:eastAsiaTheme="minorEastAsia"/>
          <w:noProof/>
          <w:color w:val="auto"/>
          <w:kern w:val="2"/>
          <w:sz w:val="24"/>
          <w:szCs w:val="24"/>
          <w:lang w:val="sv-SE" w:eastAsia="sv-SE"/>
          <w14:ligatures w14:val="standardContextual"/>
        </w:rPr>
        <w:tab/>
      </w:r>
      <w:r>
        <w:rPr>
          <w:noProof/>
        </w:rPr>
        <w:t>Coordination of ASM function in VDES Shore Stations</w:t>
      </w:r>
      <w:r>
        <w:rPr>
          <w:noProof/>
        </w:rPr>
        <w:tab/>
      </w:r>
      <w:r>
        <w:rPr>
          <w:noProof/>
        </w:rPr>
        <w:fldChar w:fldCharType="begin"/>
      </w:r>
      <w:r>
        <w:rPr>
          <w:noProof/>
        </w:rPr>
        <w:instrText xml:space="preserve"> PAGEREF _Toc222477573 \h </w:instrText>
      </w:r>
      <w:r>
        <w:rPr>
          <w:noProof/>
        </w:rPr>
      </w:r>
      <w:r>
        <w:rPr>
          <w:noProof/>
        </w:rPr>
        <w:fldChar w:fldCharType="separate"/>
      </w:r>
      <w:r>
        <w:rPr>
          <w:noProof/>
        </w:rPr>
        <w:t>42</w:t>
      </w:r>
      <w:r>
        <w:rPr>
          <w:noProof/>
        </w:rPr>
        <w:fldChar w:fldCharType="end"/>
      </w:r>
    </w:p>
    <w:p w14:paraId="2FCE0134" w14:textId="384FD192"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lang w:eastAsia="ja-JP"/>
        </w:rPr>
        <w:t>7.2.3.</w:t>
      </w:r>
      <w:r>
        <w:rPr>
          <w:rFonts w:eastAsiaTheme="minorEastAsia"/>
          <w:noProof/>
          <w:color w:val="auto"/>
          <w:kern w:val="2"/>
          <w:sz w:val="24"/>
          <w:szCs w:val="24"/>
          <w:lang w:val="sv-SE" w:eastAsia="sv-SE"/>
          <w14:ligatures w14:val="standardContextual"/>
        </w:rPr>
        <w:tab/>
      </w:r>
      <w:r>
        <w:rPr>
          <w:noProof/>
        </w:rPr>
        <w:t>Coordination of VDE-TER function in VDES Shore Stations</w:t>
      </w:r>
      <w:r>
        <w:rPr>
          <w:noProof/>
        </w:rPr>
        <w:tab/>
      </w:r>
      <w:r>
        <w:rPr>
          <w:noProof/>
        </w:rPr>
        <w:fldChar w:fldCharType="begin"/>
      </w:r>
      <w:r>
        <w:rPr>
          <w:noProof/>
        </w:rPr>
        <w:instrText xml:space="preserve"> PAGEREF _Toc222477574 \h </w:instrText>
      </w:r>
      <w:r>
        <w:rPr>
          <w:noProof/>
        </w:rPr>
      </w:r>
      <w:r>
        <w:rPr>
          <w:noProof/>
        </w:rPr>
        <w:fldChar w:fldCharType="separate"/>
      </w:r>
      <w:r>
        <w:rPr>
          <w:noProof/>
        </w:rPr>
        <w:t>42</w:t>
      </w:r>
      <w:r>
        <w:rPr>
          <w:noProof/>
        </w:rPr>
        <w:fldChar w:fldCharType="end"/>
      </w:r>
    </w:p>
    <w:p w14:paraId="0D10F166" w14:textId="3293C693"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7.2.4.</w:t>
      </w:r>
      <w:r>
        <w:rPr>
          <w:rFonts w:eastAsiaTheme="minorEastAsia"/>
          <w:noProof/>
          <w:color w:val="auto"/>
          <w:kern w:val="2"/>
          <w:sz w:val="24"/>
          <w:szCs w:val="24"/>
          <w:lang w:val="sv-SE" w:eastAsia="sv-SE"/>
          <w14:ligatures w14:val="standardContextual"/>
        </w:rPr>
        <w:tab/>
      </w:r>
      <w:r>
        <w:rPr>
          <w:noProof/>
        </w:rPr>
        <w:t>TBB Logical Channel assignment process</w:t>
      </w:r>
      <w:r>
        <w:rPr>
          <w:noProof/>
        </w:rPr>
        <w:tab/>
      </w:r>
      <w:r>
        <w:rPr>
          <w:noProof/>
        </w:rPr>
        <w:fldChar w:fldCharType="begin"/>
      </w:r>
      <w:r>
        <w:rPr>
          <w:noProof/>
        </w:rPr>
        <w:instrText xml:space="preserve"> PAGEREF _Toc222477575 \h </w:instrText>
      </w:r>
      <w:r>
        <w:rPr>
          <w:noProof/>
        </w:rPr>
      </w:r>
      <w:r>
        <w:rPr>
          <w:noProof/>
        </w:rPr>
        <w:fldChar w:fldCharType="separate"/>
      </w:r>
      <w:r>
        <w:rPr>
          <w:noProof/>
        </w:rPr>
        <w:t>44</w:t>
      </w:r>
      <w:r>
        <w:rPr>
          <w:noProof/>
        </w:rPr>
        <w:fldChar w:fldCharType="end"/>
      </w:r>
    </w:p>
    <w:p w14:paraId="5E0990CC" w14:textId="2A73D0B1"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lang w:eastAsia="ko-KR"/>
        </w:rPr>
        <w:t>7.2.5.</w:t>
      </w:r>
      <w:r>
        <w:rPr>
          <w:rFonts w:eastAsiaTheme="minorEastAsia"/>
          <w:noProof/>
          <w:color w:val="auto"/>
          <w:kern w:val="2"/>
          <w:sz w:val="24"/>
          <w:szCs w:val="24"/>
          <w:lang w:val="sv-SE" w:eastAsia="sv-SE"/>
          <w14:ligatures w14:val="standardContextual"/>
        </w:rPr>
        <w:tab/>
      </w:r>
      <w:r>
        <w:rPr>
          <w:noProof/>
        </w:rPr>
        <w:t>Examples</w:t>
      </w:r>
      <w:r>
        <w:rPr>
          <w:noProof/>
          <w:lang w:eastAsia="ko-KR"/>
        </w:rPr>
        <w:t xml:space="preserve"> of VDE-TER Resource sharing management and coordination scheme</w:t>
      </w:r>
      <w:r>
        <w:rPr>
          <w:noProof/>
        </w:rPr>
        <w:tab/>
      </w:r>
      <w:r>
        <w:rPr>
          <w:noProof/>
        </w:rPr>
        <w:fldChar w:fldCharType="begin"/>
      </w:r>
      <w:r>
        <w:rPr>
          <w:noProof/>
        </w:rPr>
        <w:instrText xml:space="preserve"> PAGEREF _Toc222477576 \h </w:instrText>
      </w:r>
      <w:r>
        <w:rPr>
          <w:noProof/>
        </w:rPr>
      </w:r>
      <w:r>
        <w:rPr>
          <w:noProof/>
        </w:rPr>
        <w:fldChar w:fldCharType="separate"/>
      </w:r>
      <w:r>
        <w:rPr>
          <w:noProof/>
        </w:rPr>
        <w:t>44</w:t>
      </w:r>
      <w:r>
        <w:rPr>
          <w:noProof/>
        </w:rPr>
        <w:fldChar w:fldCharType="end"/>
      </w:r>
    </w:p>
    <w:p w14:paraId="3004CB89" w14:textId="5507934B" w:rsidR="00B9608B" w:rsidRDefault="00B9608B">
      <w:pPr>
        <w:pStyle w:val="TOC1"/>
        <w:rPr>
          <w:rFonts w:eastAsiaTheme="minorEastAsia"/>
          <w:b w:val="0"/>
          <w:caps w:val="0"/>
          <w:color w:val="auto"/>
          <w:kern w:val="2"/>
          <w:sz w:val="24"/>
          <w:szCs w:val="24"/>
          <w:lang w:val="sv-SE" w:eastAsia="sv-SE"/>
          <w14:ligatures w14:val="standardContextual"/>
        </w:rPr>
      </w:pPr>
      <w:r w:rsidRPr="006967BA">
        <w:t>8.</w:t>
      </w:r>
      <w:r>
        <w:rPr>
          <w:rFonts w:eastAsiaTheme="minorEastAsia"/>
          <w:b w:val="0"/>
          <w:caps w:val="0"/>
          <w:color w:val="auto"/>
          <w:kern w:val="2"/>
          <w:sz w:val="24"/>
          <w:szCs w:val="24"/>
          <w:lang w:val="sv-SE" w:eastAsia="sv-SE"/>
          <w14:ligatures w14:val="standardContextual"/>
        </w:rPr>
        <w:tab/>
      </w:r>
      <w:r>
        <w:t>installation, implementation and maintenance</w:t>
      </w:r>
      <w:r>
        <w:tab/>
      </w:r>
      <w:r>
        <w:fldChar w:fldCharType="begin"/>
      </w:r>
      <w:r>
        <w:instrText xml:space="preserve"> PAGEREF _Toc222477577 \h </w:instrText>
      </w:r>
      <w:r>
        <w:fldChar w:fldCharType="separate"/>
      </w:r>
      <w:r>
        <w:t>49</w:t>
      </w:r>
      <w:r>
        <w:fldChar w:fldCharType="end"/>
      </w:r>
    </w:p>
    <w:p w14:paraId="4301100D" w14:textId="100CA8A3" w:rsidR="00B9608B" w:rsidRDefault="00B9608B">
      <w:pPr>
        <w:pStyle w:val="TOC2"/>
        <w:rPr>
          <w:rFonts w:eastAsiaTheme="minorEastAsia"/>
          <w:color w:val="auto"/>
          <w:kern w:val="2"/>
          <w:sz w:val="24"/>
          <w:szCs w:val="24"/>
          <w:lang w:val="sv-SE" w:eastAsia="sv-SE"/>
          <w14:ligatures w14:val="standardContextual"/>
        </w:rPr>
      </w:pPr>
      <w:r w:rsidRPr="006967BA">
        <w:t>8.1.</w:t>
      </w:r>
      <w:r>
        <w:rPr>
          <w:rFonts w:eastAsiaTheme="minorEastAsia"/>
          <w:color w:val="auto"/>
          <w:kern w:val="2"/>
          <w:sz w:val="24"/>
          <w:szCs w:val="24"/>
          <w:lang w:val="sv-SE" w:eastAsia="sv-SE"/>
          <w14:ligatures w14:val="standardContextual"/>
        </w:rPr>
        <w:tab/>
      </w:r>
      <w:r>
        <w:t>Installation</w:t>
      </w:r>
      <w:r>
        <w:tab/>
      </w:r>
      <w:r>
        <w:fldChar w:fldCharType="begin"/>
      </w:r>
      <w:r>
        <w:instrText xml:space="preserve"> PAGEREF _Toc222477578 \h </w:instrText>
      </w:r>
      <w:r>
        <w:fldChar w:fldCharType="separate"/>
      </w:r>
      <w:r>
        <w:t>49</w:t>
      </w:r>
      <w:r>
        <w:fldChar w:fldCharType="end"/>
      </w:r>
    </w:p>
    <w:p w14:paraId="1AD18EED" w14:textId="47725C68"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8.1.1.</w:t>
      </w:r>
      <w:r>
        <w:rPr>
          <w:rFonts w:eastAsiaTheme="minorEastAsia"/>
          <w:noProof/>
          <w:color w:val="auto"/>
          <w:kern w:val="2"/>
          <w:sz w:val="24"/>
          <w:szCs w:val="24"/>
          <w:lang w:val="sv-SE" w:eastAsia="sv-SE"/>
          <w14:ligatures w14:val="standardContextual"/>
        </w:rPr>
        <w:tab/>
      </w:r>
      <w:r>
        <w:rPr>
          <w:noProof/>
        </w:rPr>
        <w:t>vdes shore station installation</w:t>
      </w:r>
      <w:r>
        <w:rPr>
          <w:noProof/>
        </w:rPr>
        <w:tab/>
      </w:r>
      <w:r>
        <w:rPr>
          <w:noProof/>
        </w:rPr>
        <w:fldChar w:fldCharType="begin"/>
      </w:r>
      <w:r>
        <w:rPr>
          <w:noProof/>
        </w:rPr>
        <w:instrText xml:space="preserve"> PAGEREF _Toc222477579 \h </w:instrText>
      </w:r>
      <w:r>
        <w:rPr>
          <w:noProof/>
        </w:rPr>
      </w:r>
      <w:r>
        <w:rPr>
          <w:noProof/>
        </w:rPr>
        <w:fldChar w:fldCharType="separate"/>
      </w:r>
      <w:r>
        <w:rPr>
          <w:noProof/>
        </w:rPr>
        <w:t>49</w:t>
      </w:r>
      <w:r>
        <w:rPr>
          <w:noProof/>
        </w:rPr>
        <w:fldChar w:fldCharType="end"/>
      </w:r>
    </w:p>
    <w:p w14:paraId="7464E985" w14:textId="5A3B76D1"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8.1.2.</w:t>
      </w:r>
      <w:r>
        <w:rPr>
          <w:rFonts w:eastAsiaTheme="minorEastAsia"/>
          <w:noProof/>
          <w:color w:val="auto"/>
          <w:kern w:val="2"/>
          <w:sz w:val="24"/>
          <w:szCs w:val="24"/>
          <w:lang w:val="sv-SE" w:eastAsia="sv-SE"/>
          <w14:ligatures w14:val="standardContextual"/>
        </w:rPr>
        <w:tab/>
      </w:r>
      <w:r>
        <w:rPr>
          <w:noProof/>
        </w:rPr>
        <w:t>vdes antenna(s) installation</w:t>
      </w:r>
      <w:r>
        <w:rPr>
          <w:noProof/>
        </w:rPr>
        <w:tab/>
      </w:r>
      <w:r>
        <w:rPr>
          <w:noProof/>
        </w:rPr>
        <w:fldChar w:fldCharType="begin"/>
      </w:r>
      <w:r>
        <w:rPr>
          <w:noProof/>
        </w:rPr>
        <w:instrText xml:space="preserve"> PAGEREF _Toc222477580 \h </w:instrText>
      </w:r>
      <w:r>
        <w:rPr>
          <w:noProof/>
        </w:rPr>
      </w:r>
      <w:r>
        <w:rPr>
          <w:noProof/>
        </w:rPr>
        <w:fldChar w:fldCharType="separate"/>
      </w:r>
      <w:r>
        <w:rPr>
          <w:noProof/>
        </w:rPr>
        <w:t>49</w:t>
      </w:r>
      <w:r>
        <w:rPr>
          <w:noProof/>
        </w:rPr>
        <w:fldChar w:fldCharType="end"/>
      </w:r>
    </w:p>
    <w:p w14:paraId="5E5F81D6" w14:textId="53A17C23"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Calibri"/>
          <w:noProof/>
        </w:rPr>
        <w:t>8.1.3.</w:t>
      </w:r>
      <w:r>
        <w:rPr>
          <w:rFonts w:eastAsiaTheme="minorEastAsia"/>
          <w:noProof/>
          <w:color w:val="auto"/>
          <w:kern w:val="2"/>
          <w:sz w:val="24"/>
          <w:szCs w:val="24"/>
          <w:lang w:val="sv-SE" w:eastAsia="sv-SE"/>
          <w14:ligatures w14:val="standardContextual"/>
        </w:rPr>
        <w:tab/>
      </w:r>
      <w:r w:rsidRPr="006967BA">
        <w:rPr>
          <w:rFonts w:eastAsia="Calibri"/>
          <w:noProof/>
        </w:rPr>
        <w:t xml:space="preserve">Antenna </w:t>
      </w:r>
      <w:r>
        <w:rPr>
          <w:noProof/>
        </w:rPr>
        <w:t>Location</w:t>
      </w:r>
      <w:r>
        <w:rPr>
          <w:noProof/>
        </w:rPr>
        <w:tab/>
      </w:r>
      <w:r>
        <w:rPr>
          <w:noProof/>
        </w:rPr>
        <w:fldChar w:fldCharType="begin"/>
      </w:r>
      <w:r>
        <w:rPr>
          <w:noProof/>
        </w:rPr>
        <w:instrText xml:space="preserve"> PAGEREF _Toc222477581 \h </w:instrText>
      </w:r>
      <w:r>
        <w:rPr>
          <w:noProof/>
        </w:rPr>
      </w:r>
      <w:r>
        <w:rPr>
          <w:noProof/>
        </w:rPr>
        <w:fldChar w:fldCharType="separate"/>
      </w:r>
      <w:r>
        <w:rPr>
          <w:noProof/>
        </w:rPr>
        <w:t>49</w:t>
      </w:r>
      <w:r>
        <w:rPr>
          <w:noProof/>
        </w:rPr>
        <w:fldChar w:fldCharType="end"/>
      </w:r>
    </w:p>
    <w:p w14:paraId="1104C596" w14:textId="0A1EE4C8"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8.1.4.</w:t>
      </w:r>
      <w:r>
        <w:rPr>
          <w:rFonts w:eastAsiaTheme="minorEastAsia"/>
          <w:noProof/>
          <w:color w:val="auto"/>
          <w:kern w:val="2"/>
          <w:sz w:val="24"/>
          <w:szCs w:val="24"/>
          <w:lang w:val="sv-SE" w:eastAsia="sv-SE"/>
          <w14:ligatures w14:val="standardContextual"/>
        </w:rPr>
        <w:tab/>
      </w:r>
      <w:r>
        <w:rPr>
          <w:noProof/>
        </w:rPr>
        <w:t>gnss antenna installation</w:t>
      </w:r>
      <w:r>
        <w:rPr>
          <w:noProof/>
        </w:rPr>
        <w:tab/>
      </w:r>
      <w:r>
        <w:rPr>
          <w:noProof/>
        </w:rPr>
        <w:fldChar w:fldCharType="begin"/>
      </w:r>
      <w:r>
        <w:rPr>
          <w:noProof/>
        </w:rPr>
        <w:instrText xml:space="preserve"> PAGEREF _Toc222477582 \h </w:instrText>
      </w:r>
      <w:r>
        <w:rPr>
          <w:noProof/>
        </w:rPr>
      </w:r>
      <w:r>
        <w:rPr>
          <w:noProof/>
        </w:rPr>
        <w:fldChar w:fldCharType="separate"/>
      </w:r>
      <w:r>
        <w:rPr>
          <w:noProof/>
        </w:rPr>
        <w:t>50</w:t>
      </w:r>
      <w:r>
        <w:rPr>
          <w:noProof/>
        </w:rPr>
        <w:fldChar w:fldCharType="end"/>
      </w:r>
    </w:p>
    <w:p w14:paraId="7F1CD2F8" w14:textId="2DCBD1B6"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8.1.5.</w:t>
      </w:r>
      <w:r>
        <w:rPr>
          <w:rFonts w:eastAsiaTheme="minorEastAsia"/>
          <w:noProof/>
          <w:color w:val="auto"/>
          <w:kern w:val="2"/>
          <w:sz w:val="24"/>
          <w:szCs w:val="24"/>
          <w:lang w:val="sv-SE" w:eastAsia="sv-SE"/>
          <w14:ligatures w14:val="standardContextual"/>
        </w:rPr>
        <w:tab/>
      </w:r>
      <w:r>
        <w:rPr>
          <w:noProof/>
        </w:rPr>
        <w:t>power source</w:t>
      </w:r>
      <w:r>
        <w:rPr>
          <w:noProof/>
        </w:rPr>
        <w:tab/>
      </w:r>
      <w:r>
        <w:rPr>
          <w:noProof/>
        </w:rPr>
        <w:fldChar w:fldCharType="begin"/>
      </w:r>
      <w:r>
        <w:rPr>
          <w:noProof/>
        </w:rPr>
        <w:instrText xml:space="preserve"> PAGEREF _Toc222477583 \h </w:instrText>
      </w:r>
      <w:r>
        <w:rPr>
          <w:noProof/>
        </w:rPr>
      </w:r>
      <w:r>
        <w:rPr>
          <w:noProof/>
        </w:rPr>
        <w:fldChar w:fldCharType="separate"/>
      </w:r>
      <w:r>
        <w:rPr>
          <w:noProof/>
        </w:rPr>
        <w:t>50</w:t>
      </w:r>
      <w:r>
        <w:rPr>
          <w:noProof/>
        </w:rPr>
        <w:fldChar w:fldCharType="end"/>
      </w:r>
    </w:p>
    <w:p w14:paraId="0FD67F3D" w14:textId="49823262"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8.1.6.</w:t>
      </w:r>
      <w:r>
        <w:rPr>
          <w:rFonts w:eastAsiaTheme="minorEastAsia"/>
          <w:noProof/>
          <w:color w:val="auto"/>
          <w:kern w:val="2"/>
          <w:sz w:val="24"/>
          <w:szCs w:val="24"/>
          <w:lang w:val="sv-SE" w:eastAsia="sv-SE"/>
          <w14:ligatures w14:val="standardContextual"/>
        </w:rPr>
        <w:tab/>
      </w:r>
      <w:r w:rsidRPr="006967BA">
        <w:rPr>
          <w:rFonts w:eastAsia="Malgun Gothic"/>
          <w:noProof/>
          <w:lang w:eastAsia="ko-KR"/>
        </w:rPr>
        <w:t>Certificates for VDES Link Layer authentication</w:t>
      </w:r>
      <w:r>
        <w:rPr>
          <w:noProof/>
        </w:rPr>
        <w:tab/>
      </w:r>
      <w:r>
        <w:rPr>
          <w:noProof/>
        </w:rPr>
        <w:fldChar w:fldCharType="begin"/>
      </w:r>
      <w:r>
        <w:rPr>
          <w:noProof/>
        </w:rPr>
        <w:instrText xml:space="preserve"> PAGEREF _Toc222477584 \h </w:instrText>
      </w:r>
      <w:r>
        <w:rPr>
          <w:noProof/>
        </w:rPr>
      </w:r>
      <w:r>
        <w:rPr>
          <w:noProof/>
        </w:rPr>
        <w:fldChar w:fldCharType="separate"/>
      </w:r>
      <w:r>
        <w:rPr>
          <w:noProof/>
        </w:rPr>
        <w:t>50</w:t>
      </w:r>
      <w:r>
        <w:rPr>
          <w:noProof/>
        </w:rPr>
        <w:fldChar w:fldCharType="end"/>
      </w:r>
    </w:p>
    <w:p w14:paraId="32DC067A" w14:textId="30BFAEE5" w:rsidR="00B9608B" w:rsidRDefault="00B9608B">
      <w:pPr>
        <w:pStyle w:val="TOC2"/>
        <w:rPr>
          <w:rFonts w:eastAsiaTheme="minorEastAsia"/>
          <w:color w:val="auto"/>
          <w:kern w:val="2"/>
          <w:sz w:val="24"/>
          <w:szCs w:val="24"/>
          <w:lang w:val="sv-SE" w:eastAsia="sv-SE"/>
          <w14:ligatures w14:val="standardContextual"/>
        </w:rPr>
      </w:pPr>
      <w:r w:rsidRPr="006967BA">
        <w:rPr>
          <w:rFonts w:eastAsia="Malgun Gothic"/>
          <w:lang w:eastAsia="ko-KR"/>
        </w:rPr>
        <w:t>8.2.</w:t>
      </w:r>
      <w:r>
        <w:rPr>
          <w:rFonts w:eastAsiaTheme="minorEastAsia"/>
          <w:color w:val="auto"/>
          <w:kern w:val="2"/>
          <w:sz w:val="24"/>
          <w:szCs w:val="24"/>
          <w:lang w:val="sv-SE" w:eastAsia="sv-SE"/>
          <w14:ligatures w14:val="standardContextual"/>
        </w:rPr>
        <w:tab/>
      </w:r>
      <w:r w:rsidRPr="006967BA">
        <w:rPr>
          <w:rFonts w:eastAsia="Malgun Gothic"/>
          <w:lang w:eastAsia="ko-KR"/>
        </w:rPr>
        <w:t>Operations and maintenance</w:t>
      </w:r>
      <w:r>
        <w:tab/>
      </w:r>
      <w:r>
        <w:fldChar w:fldCharType="begin"/>
      </w:r>
      <w:r>
        <w:instrText xml:space="preserve"> PAGEREF _Toc222477585 \h </w:instrText>
      </w:r>
      <w:r>
        <w:fldChar w:fldCharType="separate"/>
      </w:r>
      <w:r>
        <w:t>51</w:t>
      </w:r>
      <w:r>
        <w:fldChar w:fldCharType="end"/>
      </w:r>
    </w:p>
    <w:p w14:paraId="3DF13C74" w14:textId="13DF2BBE"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8.2.1.</w:t>
      </w:r>
      <w:r>
        <w:rPr>
          <w:rFonts w:eastAsiaTheme="minorEastAsia"/>
          <w:noProof/>
          <w:color w:val="auto"/>
          <w:kern w:val="2"/>
          <w:sz w:val="24"/>
          <w:szCs w:val="24"/>
          <w:lang w:val="sv-SE" w:eastAsia="sv-SE"/>
          <w14:ligatures w14:val="standardContextual"/>
        </w:rPr>
        <w:tab/>
      </w:r>
      <w:r w:rsidRPr="006967BA">
        <w:rPr>
          <w:rFonts w:eastAsia="Malgun Gothic"/>
          <w:noProof/>
          <w:lang w:eastAsia="ko-KR"/>
        </w:rPr>
        <w:t>TBB Usage analysis</w:t>
      </w:r>
      <w:r>
        <w:rPr>
          <w:noProof/>
        </w:rPr>
        <w:tab/>
      </w:r>
      <w:r>
        <w:rPr>
          <w:noProof/>
        </w:rPr>
        <w:fldChar w:fldCharType="begin"/>
      </w:r>
      <w:r>
        <w:rPr>
          <w:noProof/>
        </w:rPr>
        <w:instrText xml:space="preserve"> PAGEREF _Toc222477586 \h </w:instrText>
      </w:r>
      <w:r>
        <w:rPr>
          <w:noProof/>
        </w:rPr>
      </w:r>
      <w:r>
        <w:rPr>
          <w:noProof/>
        </w:rPr>
        <w:fldChar w:fldCharType="separate"/>
      </w:r>
      <w:r>
        <w:rPr>
          <w:noProof/>
        </w:rPr>
        <w:t>51</w:t>
      </w:r>
      <w:r>
        <w:rPr>
          <w:noProof/>
        </w:rPr>
        <w:fldChar w:fldCharType="end"/>
      </w:r>
    </w:p>
    <w:p w14:paraId="6AA90894" w14:textId="07A03EA9"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8.2.2.</w:t>
      </w:r>
      <w:r>
        <w:rPr>
          <w:rFonts w:eastAsiaTheme="minorEastAsia"/>
          <w:noProof/>
          <w:color w:val="auto"/>
          <w:kern w:val="2"/>
          <w:sz w:val="24"/>
          <w:szCs w:val="24"/>
          <w:lang w:val="sv-SE" w:eastAsia="sv-SE"/>
          <w14:ligatures w14:val="standardContextual"/>
        </w:rPr>
        <w:tab/>
      </w:r>
      <w:r>
        <w:rPr>
          <w:noProof/>
        </w:rPr>
        <w:t>R</w:t>
      </w:r>
      <w:r w:rsidRPr="006967BA">
        <w:rPr>
          <w:rFonts w:eastAsia="Malgun Gothic"/>
          <w:noProof/>
          <w:lang w:eastAsia="ko-KR"/>
        </w:rPr>
        <w:t>ole of authorities</w:t>
      </w:r>
      <w:r>
        <w:rPr>
          <w:noProof/>
        </w:rPr>
        <w:tab/>
      </w:r>
      <w:r>
        <w:rPr>
          <w:noProof/>
        </w:rPr>
        <w:fldChar w:fldCharType="begin"/>
      </w:r>
      <w:r>
        <w:rPr>
          <w:noProof/>
        </w:rPr>
        <w:instrText xml:space="preserve"> PAGEREF _Toc222477587 \h </w:instrText>
      </w:r>
      <w:r>
        <w:rPr>
          <w:noProof/>
        </w:rPr>
      </w:r>
      <w:r>
        <w:rPr>
          <w:noProof/>
        </w:rPr>
        <w:fldChar w:fldCharType="separate"/>
      </w:r>
      <w:r>
        <w:rPr>
          <w:noProof/>
        </w:rPr>
        <w:t>51</w:t>
      </w:r>
      <w:r>
        <w:rPr>
          <w:noProof/>
        </w:rPr>
        <w:fldChar w:fldCharType="end"/>
      </w:r>
    </w:p>
    <w:p w14:paraId="71BAF8D1" w14:textId="26F535A8"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8.2.3.</w:t>
      </w:r>
      <w:r>
        <w:rPr>
          <w:rFonts w:eastAsiaTheme="minorEastAsia"/>
          <w:noProof/>
          <w:color w:val="auto"/>
          <w:kern w:val="2"/>
          <w:sz w:val="24"/>
          <w:szCs w:val="24"/>
          <w:lang w:val="sv-SE" w:eastAsia="sv-SE"/>
          <w14:ligatures w14:val="standardContextual"/>
        </w:rPr>
        <w:tab/>
      </w:r>
      <w:r w:rsidRPr="006967BA">
        <w:rPr>
          <w:rFonts w:eastAsia="Malgun Gothic"/>
          <w:noProof/>
          <w:lang w:eastAsia="ko-KR"/>
        </w:rPr>
        <w:t>operator</w:t>
      </w:r>
      <w:r>
        <w:rPr>
          <w:noProof/>
        </w:rPr>
        <w:tab/>
      </w:r>
      <w:r>
        <w:rPr>
          <w:noProof/>
        </w:rPr>
        <w:fldChar w:fldCharType="begin"/>
      </w:r>
      <w:r>
        <w:rPr>
          <w:noProof/>
        </w:rPr>
        <w:instrText xml:space="preserve"> PAGEREF _Toc222477588 \h </w:instrText>
      </w:r>
      <w:r>
        <w:rPr>
          <w:noProof/>
        </w:rPr>
      </w:r>
      <w:r>
        <w:rPr>
          <w:noProof/>
        </w:rPr>
        <w:fldChar w:fldCharType="separate"/>
      </w:r>
      <w:r>
        <w:rPr>
          <w:noProof/>
        </w:rPr>
        <w:t>51</w:t>
      </w:r>
      <w:r>
        <w:rPr>
          <w:noProof/>
        </w:rPr>
        <w:fldChar w:fldCharType="end"/>
      </w:r>
    </w:p>
    <w:p w14:paraId="2CE86F13" w14:textId="41150689"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8.2.4.</w:t>
      </w:r>
      <w:r>
        <w:rPr>
          <w:rFonts w:eastAsiaTheme="minorEastAsia"/>
          <w:noProof/>
          <w:color w:val="auto"/>
          <w:kern w:val="2"/>
          <w:sz w:val="24"/>
          <w:szCs w:val="24"/>
          <w:lang w:val="sv-SE" w:eastAsia="sv-SE"/>
          <w14:ligatures w14:val="standardContextual"/>
        </w:rPr>
        <w:tab/>
      </w:r>
      <w:r w:rsidRPr="006967BA">
        <w:rPr>
          <w:rFonts w:eastAsia="Malgun Gothic"/>
          <w:noProof/>
          <w:lang w:eastAsia="ko-KR"/>
        </w:rPr>
        <w:t>protection and security</w:t>
      </w:r>
      <w:r>
        <w:rPr>
          <w:noProof/>
        </w:rPr>
        <w:tab/>
      </w:r>
      <w:r>
        <w:rPr>
          <w:noProof/>
        </w:rPr>
        <w:fldChar w:fldCharType="begin"/>
      </w:r>
      <w:r>
        <w:rPr>
          <w:noProof/>
        </w:rPr>
        <w:instrText xml:space="preserve"> PAGEREF _Toc222477589 \h </w:instrText>
      </w:r>
      <w:r>
        <w:rPr>
          <w:noProof/>
        </w:rPr>
      </w:r>
      <w:r>
        <w:rPr>
          <w:noProof/>
        </w:rPr>
        <w:fldChar w:fldCharType="separate"/>
      </w:r>
      <w:r>
        <w:rPr>
          <w:noProof/>
        </w:rPr>
        <w:t>51</w:t>
      </w:r>
      <w:r>
        <w:rPr>
          <w:noProof/>
        </w:rPr>
        <w:fldChar w:fldCharType="end"/>
      </w:r>
    </w:p>
    <w:p w14:paraId="6BF9FD32" w14:textId="04B9986A"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8.2.5.</w:t>
      </w:r>
      <w:r>
        <w:rPr>
          <w:rFonts w:eastAsiaTheme="minorEastAsia"/>
          <w:noProof/>
          <w:color w:val="auto"/>
          <w:kern w:val="2"/>
          <w:sz w:val="24"/>
          <w:szCs w:val="24"/>
          <w:lang w:val="sv-SE" w:eastAsia="sv-SE"/>
          <w14:ligatures w14:val="standardContextual"/>
        </w:rPr>
        <w:tab/>
      </w:r>
      <w:r w:rsidRPr="006967BA">
        <w:rPr>
          <w:rFonts w:eastAsia="Malgun Gothic"/>
          <w:noProof/>
          <w:lang w:eastAsia="ko-KR"/>
        </w:rPr>
        <w:t>failure warning and indication</w:t>
      </w:r>
      <w:r>
        <w:rPr>
          <w:noProof/>
        </w:rPr>
        <w:tab/>
      </w:r>
      <w:r>
        <w:rPr>
          <w:noProof/>
        </w:rPr>
        <w:fldChar w:fldCharType="begin"/>
      </w:r>
      <w:r>
        <w:rPr>
          <w:noProof/>
        </w:rPr>
        <w:instrText xml:space="preserve"> PAGEREF _Toc222477590 \h </w:instrText>
      </w:r>
      <w:r>
        <w:rPr>
          <w:noProof/>
        </w:rPr>
      </w:r>
      <w:r>
        <w:rPr>
          <w:noProof/>
        </w:rPr>
        <w:fldChar w:fldCharType="separate"/>
      </w:r>
      <w:r>
        <w:rPr>
          <w:noProof/>
        </w:rPr>
        <w:t>51</w:t>
      </w:r>
      <w:r>
        <w:rPr>
          <w:noProof/>
        </w:rPr>
        <w:fldChar w:fldCharType="end"/>
      </w:r>
    </w:p>
    <w:p w14:paraId="70736A70" w14:textId="570D3DEC"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8.2.6.</w:t>
      </w:r>
      <w:r>
        <w:rPr>
          <w:rFonts w:eastAsiaTheme="minorEastAsia"/>
          <w:noProof/>
          <w:color w:val="auto"/>
          <w:kern w:val="2"/>
          <w:sz w:val="24"/>
          <w:szCs w:val="24"/>
          <w:lang w:val="sv-SE" w:eastAsia="sv-SE"/>
          <w14:ligatures w14:val="standardContextual"/>
        </w:rPr>
        <w:tab/>
      </w:r>
      <w:r w:rsidRPr="006967BA">
        <w:rPr>
          <w:rFonts w:eastAsia="Malgun Gothic"/>
          <w:noProof/>
          <w:lang w:eastAsia="ko-KR"/>
        </w:rPr>
        <w:t>Software Upgrades</w:t>
      </w:r>
      <w:r>
        <w:rPr>
          <w:noProof/>
        </w:rPr>
        <w:tab/>
      </w:r>
      <w:r>
        <w:rPr>
          <w:noProof/>
        </w:rPr>
        <w:fldChar w:fldCharType="begin"/>
      </w:r>
      <w:r>
        <w:rPr>
          <w:noProof/>
        </w:rPr>
        <w:instrText xml:space="preserve"> PAGEREF _Toc222477591 \h </w:instrText>
      </w:r>
      <w:r>
        <w:rPr>
          <w:noProof/>
        </w:rPr>
      </w:r>
      <w:r>
        <w:rPr>
          <w:noProof/>
        </w:rPr>
        <w:fldChar w:fldCharType="separate"/>
      </w:r>
      <w:r>
        <w:rPr>
          <w:noProof/>
        </w:rPr>
        <w:t>51</w:t>
      </w:r>
      <w:r>
        <w:rPr>
          <w:noProof/>
        </w:rPr>
        <w:fldChar w:fldCharType="end"/>
      </w:r>
    </w:p>
    <w:p w14:paraId="16C72D85" w14:textId="48D99B12"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8.2.7.</w:t>
      </w:r>
      <w:r>
        <w:rPr>
          <w:rFonts w:eastAsiaTheme="minorEastAsia"/>
          <w:noProof/>
          <w:color w:val="auto"/>
          <w:kern w:val="2"/>
          <w:sz w:val="24"/>
          <w:szCs w:val="24"/>
          <w:lang w:val="sv-SE" w:eastAsia="sv-SE"/>
          <w14:ligatures w14:val="standardContextual"/>
        </w:rPr>
        <w:tab/>
      </w:r>
      <w:r w:rsidRPr="006967BA">
        <w:rPr>
          <w:rFonts w:eastAsia="Malgun Gothic"/>
          <w:noProof/>
          <w:lang w:eastAsia="ko-KR"/>
        </w:rPr>
        <w:t>Hardware Replacements</w:t>
      </w:r>
      <w:r>
        <w:rPr>
          <w:noProof/>
        </w:rPr>
        <w:tab/>
      </w:r>
      <w:r>
        <w:rPr>
          <w:noProof/>
        </w:rPr>
        <w:fldChar w:fldCharType="begin"/>
      </w:r>
      <w:r>
        <w:rPr>
          <w:noProof/>
        </w:rPr>
        <w:instrText xml:space="preserve"> PAGEREF _Toc222477592 \h </w:instrText>
      </w:r>
      <w:r>
        <w:rPr>
          <w:noProof/>
        </w:rPr>
      </w:r>
      <w:r>
        <w:rPr>
          <w:noProof/>
        </w:rPr>
        <w:fldChar w:fldCharType="separate"/>
      </w:r>
      <w:r>
        <w:rPr>
          <w:noProof/>
        </w:rPr>
        <w:t>52</w:t>
      </w:r>
      <w:r>
        <w:rPr>
          <w:noProof/>
        </w:rPr>
        <w:fldChar w:fldCharType="end"/>
      </w:r>
    </w:p>
    <w:p w14:paraId="722A1145" w14:textId="3E34A583"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8.2.8.</w:t>
      </w:r>
      <w:r>
        <w:rPr>
          <w:rFonts w:eastAsiaTheme="minorEastAsia"/>
          <w:noProof/>
          <w:color w:val="auto"/>
          <w:kern w:val="2"/>
          <w:sz w:val="24"/>
          <w:szCs w:val="24"/>
          <w:lang w:val="sv-SE" w:eastAsia="sv-SE"/>
          <w14:ligatures w14:val="standardContextual"/>
        </w:rPr>
        <w:tab/>
      </w:r>
      <w:r w:rsidRPr="006967BA">
        <w:rPr>
          <w:rFonts w:eastAsia="Malgun Gothic"/>
          <w:noProof/>
          <w:lang w:eastAsia="ko-KR"/>
        </w:rPr>
        <w:t>Certificate Maintenance</w:t>
      </w:r>
      <w:r>
        <w:rPr>
          <w:noProof/>
        </w:rPr>
        <w:tab/>
      </w:r>
      <w:r>
        <w:rPr>
          <w:noProof/>
        </w:rPr>
        <w:fldChar w:fldCharType="begin"/>
      </w:r>
      <w:r>
        <w:rPr>
          <w:noProof/>
        </w:rPr>
        <w:instrText xml:space="preserve"> PAGEREF _Toc222477593 \h </w:instrText>
      </w:r>
      <w:r>
        <w:rPr>
          <w:noProof/>
        </w:rPr>
      </w:r>
      <w:r>
        <w:rPr>
          <w:noProof/>
        </w:rPr>
        <w:fldChar w:fldCharType="separate"/>
      </w:r>
      <w:r>
        <w:rPr>
          <w:noProof/>
        </w:rPr>
        <w:t>52</w:t>
      </w:r>
      <w:r>
        <w:rPr>
          <w:noProof/>
        </w:rPr>
        <w:fldChar w:fldCharType="end"/>
      </w:r>
    </w:p>
    <w:p w14:paraId="52E5689F" w14:textId="1A40F364"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rFonts w:eastAsia="Malgun Gothic"/>
          <w:noProof/>
          <w:lang w:eastAsia="ko-KR"/>
        </w:rPr>
        <w:t>8.2.9.</w:t>
      </w:r>
      <w:r>
        <w:rPr>
          <w:rFonts w:eastAsiaTheme="minorEastAsia"/>
          <w:noProof/>
          <w:color w:val="auto"/>
          <w:kern w:val="2"/>
          <w:sz w:val="24"/>
          <w:szCs w:val="24"/>
          <w:lang w:val="sv-SE" w:eastAsia="sv-SE"/>
          <w14:ligatures w14:val="standardContextual"/>
        </w:rPr>
        <w:tab/>
      </w:r>
      <w:r w:rsidRPr="006967BA">
        <w:rPr>
          <w:rFonts w:eastAsia="Malgun Gothic"/>
          <w:noProof/>
          <w:lang w:eastAsia="ko-KR"/>
        </w:rPr>
        <w:t>Compliance regression testing</w:t>
      </w:r>
      <w:r>
        <w:rPr>
          <w:noProof/>
        </w:rPr>
        <w:tab/>
      </w:r>
      <w:r>
        <w:rPr>
          <w:noProof/>
        </w:rPr>
        <w:fldChar w:fldCharType="begin"/>
      </w:r>
      <w:r>
        <w:rPr>
          <w:noProof/>
        </w:rPr>
        <w:instrText xml:space="preserve"> PAGEREF _Toc222477594 \h </w:instrText>
      </w:r>
      <w:r>
        <w:rPr>
          <w:noProof/>
        </w:rPr>
      </w:r>
      <w:r>
        <w:rPr>
          <w:noProof/>
        </w:rPr>
        <w:fldChar w:fldCharType="separate"/>
      </w:r>
      <w:r>
        <w:rPr>
          <w:noProof/>
        </w:rPr>
        <w:t>53</w:t>
      </w:r>
      <w:r>
        <w:rPr>
          <w:noProof/>
        </w:rPr>
        <w:fldChar w:fldCharType="end"/>
      </w:r>
    </w:p>
    <w:p w14:paraId="45EB6C9C" w14:textId="708B2C9F" w:rsidR="00B9608B" w:rsidRDefault="00B9608B">
      <w:pPr>
        <w:pStyle w:val="TOC2"/>
        <w:rPr>
          <w:rFonts w:eastAsiaTheme="minorEastAsia"/>
          <w:color w:val="auto"/>
          <w:kern w:val="2"/>
          <w:sz w:val="24"/>
          <w:szCs w:val="24"/>
          <w:lang w:val="sv-SE" w:eastAsia="sv-SE"/>
          <w14:ligatures w14:val="standardContextual"/>
        </w:rPr>
      </w:pPr>
      <w:r w:rsidRPr="006967BA">
        <w:t>8.3.</w:t>
      </w:r>
      <w:r>
        <w:rPr>
          <w:rFonts w:eastAsiaTheme="minorEastAsia"/>
          <w:color w:val="auto"/>
          <w:kern w:val="2"/>
          <w:sz w:val="24"/>
          <w:szCs w:val="24"/>
          <w:lang w:val="sv-SE" w:eastAsia="sv-SE"/>
          <w14:ligatures w14:val="standardContextual"/>
        </w:rPr>
        <w:tab/>
      </w:r>
      <w:r>
        <w:t>Implementation and maintenance</w:t>
      </w:r>
      <w:r>
        <w:tab/>
      </w:r>
      <w:r>
        <w:fldChar w:fldCharType="begin"/>
      </w:r>
      <w:r>
        <w:instrText xml:space="preserve"> PAGEREF _Toc222477595 \h </w:instrText>
      </w:r>
      <w:r>
        <w:fldChar w:fldCharType="separate"/>
      </w:r>
      <w:r>
        <w:t>53</w:t>
      </w:r>
      <w:r>
        <w:fldChar w:fldCharType="end"/>
      </w:r>
    </w:p>
    <w:p w14:paraId="73B27622" w14:textId="5EC012D2"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8.3.1.</w:t>
      </w:r>
      <w:r>
        <w:rPr>
          <w:rFonts w:eastAsiaTheme="minorEastAsia"/>
          <w:noProof/>
          <w:color w:val="auto"/>
          <w:kern w:val="2"/>
          <w:sz w:val="24"/>
          <w:szCs w:val="24"/>
          <w:lang w:val="sv-SE" w:eastAsia="sv-SE"/>
          <w14:ligatures w14:val="standardContextual"/>
        </w:rPr>
        <w:tab/>
      </w:r>
      <w:r>
        <w:rPr>
          <w:noProof/>
        </w:rPr>
        <w:t>Role of authorities</w:t>
      </w:r>
      <w:r>
        <w:rPr>
          <w:noProof/>
        </w:rPr>
        <w:tab/>
      </w:r>
      <w:r>
        <w:rPr>
          <w:noProof/>
        </w:rPr>
        <w:fldChar w:fldCharType="begin"/>
      </w:r>
      <w:r>
        <w:rPr>
          <w:noProof/>
        </w:rPr>
        <w:instrText xml:space="preserve"> PAGEREF _Toc222477596 \h </w:instrText>
      </w:r>
      <w:r>
        <w:rPr>
          <w:noProof/>
        </w:rPr>
      </w:r>
      <w:r>
        <w:rPr>
          <w:noProof/>
        </w:rPr>
        <w:fldChar w:fldCharType="separate"/>
      </w:r>
      <w:r>
        <w:rPr>
          <w:noProof/>
        </w:rPr>
        <w:t>53</w:t>
      </w:r>
      <w:r>
        <w:rPr>
          <w:noProof/>
        </w:rPr>
        <w:fldChar w:fldCharType="end"/>
      </w:r>
    </w:p>
    <w:p w14:paraId="206AF1E9" w14:textId="32D39D18"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8.3.2.</w:t>
      </w:r>
      <w:r>
        <w:rPr>
          <w:rFonts w:eastAsiaTheme="minorEastAsia"/>
          <w:noProof/>
          <w:color w:val="auto"/>
          <w:kern w:val="2"/>
          <w:sz w:val="24"/>
          <w:szCs w:val="24"/>
          <w:lang w:val="sv-SE" w:eastAsia="sv-SE"/>
          <w14:ligatures w14:val="standardContextual"/>
        </w:rPr>
        <w:tab/>
      </w:r>
      <w:r>
        <w:rPr>
          <w:noProof/>
        </w:rPr>
        <w:t>Operator</w:t>
      </w:r>
      <w:r>
        <w:rPr>
          <w:noProof/>
        </w:rPr>
        <w:tab/>
      </w:r>
      <w:r>
        <w:rPr>
          <w:noProof/>
        </w:rPr>
        <w:fldChar w:fldCharType="begin"/>
      </w:r>
      <w:r>
        <w:rPr>
          <w:noProof/>
        </w:rPr>
        <w:instrText xml:space="preserve"> PAGEREF _Toc222477597 \h </w:instrText>
      </w:r>
      <w:r>
        <w:rPr>
          <w:noProof/>
        </w:rPr>
      </w:r>
      <w:r>
        <w:rPr>
          <w:noProof/>
        </w:rPr>
        <w:fldChar w:fldCharType="separate"/>
      </w:r>
      <w:r>
        <w:rPr>
          <w:noProof/>
        </w:rPr>
        <w:t>53</w:t>
      </w:r>
      <w:r>
        <w:rPr>
          <w:noProof/>
        </w:rPr>
        <w:fldChar w:fldCharType="end"/>
      </w:r>
    </w:p>
    <w:p w14:paraId="41CF3F5A" w14:textId="2702CF87"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8.3.3.</w:t>
      </w:r>
      <w:r>
        <w:rPr>
          <w:rFonts w:eastAsiaTheme="minorEastAsia"/>
          <w:noProof/>
          <w:color w:val="auto"/>
          <w:kern w:val="2"/>
          <w:sz w:val="24"/>
          <w:szCs w:val="24"/>
          <w:lang w:val="sv-SE" w:eastAsia="sv-SE"/>
          <w14:ligatures w14:val="standardContextual"/>
        </w:rPr>
        <w:tab/>
      </w:r>
      <w:r>
        <w:rPr>
          <w:noProof/>
        </w:rPr>
        <w:t>Protection and security</w:t>
      </w:r>
      <w:r>
        <w:rPr>
          <w:noProof/>
        </w:rPr>
        <w:tab/>
      </w:r>
      <w:r>
        <w:rPr>
          <w:noProof/>
        </w:rPr>
        <w:fldChar w:fldCharType="begin"/>
      </w:r>
      <w:r>
        <w:rPr>
          <w:noProof/>
        </w:rPr>
        <w:instrText xml:space="preserve"> PAGEREF _Toc222477598 \h </w:instrText>
      </w:r>
      <w:r>
        <w:rPr>
          <w:noProof/>
        </w:rPr>
      </w:r>
      <w:r>
        <w:rPr>
          <w:noProof/>
        </w:rPr>
        <w:fldChar w:fldCharType="separate"/>
      </w:r>
      <w:r>
        <w:rPr>
          <w:noProof/>
        </w:rPr>
        <w:t>54</w:t>
      </w:r>
      <w:r>
        <w:rPr>
          <w:noProof/>
        </w:rPr>
        <w:fldChar w:fldCharType="end"/>
      </w:r>
    </w:p>
    <w:p w14:paraId="46BE3304" w14:textId="02B70BD9" w:rsidR="00B9608B" w:rsidRDefault="00B9608B">
      <w:pPr>
        <w:pStyle w:val="TOC3"/>
        <w:tabs>
          <w:tab w:val="left" w:pos="1134"/>
        </w:tabs>
        <w:rPr>
          <w:rFonts w:eastAsiaTheme="minorEastAsia"/>
          <w:noProof/>
          <w:color w:val="auto"/>
          <w:kern w:val="2"/>
          <w:sz w:val="24"/>
          <w:szCs w:val="24"/>
          <w:lang w:val="sv-SE" w:eastAsia="sv-SE"/>
          <w14:ligatures w14:val="standardContextual"/>
        </w:rPr>
      </w:pPr>
      <w:r w:rsidRPr="006967BA">
        <w:rPr>
          <w:noProof/>
        </w:rPr>
        <w:t>8.3.4.</w:t>
      </w:r>
      <w:r>
        <w:rPr>
          <w:rFonts w:eastAsiaTheme="minorEastAsia"/>
          <w:noProof/>
          <w:color w:val="auto"/>
          <w:kern w:val="2"/>
          <w:sz w:val="24"/>
          <w:szCs w:val="24"/>
          <w:lang w:val="sv-SE" w:eastAsia="sv-SE"/>
          <w14:ligatures w14:val="standardContextual"/>
        </w:rPr>
        <w:tab/>
      </w:r>
      <w:r>
        <w:rPr>
          <w:noProof/>
        </w:rPr>
        <w:t>Failure warning and indication</w:t>
      </w:r>
      <w:r>
        <w:rPr>
          <w:noProof/>
        </w:rPr>
        <w:tab/>
      </w:r>
      <w:r>
        <w:rPr>
          <w:noProof/>
        </w:rPr>
        <w:fldChar w:fldCharType="begin"/>
      </w:r>
      <w:r>
        <w:rPr>
          <w:noProof/>
        </w:rPr>
        <w:instrText xml:space="preserve"> PAGEREF _Toc222477599 \h </w:instrText>
      </w:r>
      <w:r>
        <w:rPr>
          <w:noProof/>
        </w:rPr>
      </w:r>
      <w:r>
        <w:rPr>
          <w:noProof/>
        </w:rPr>
        <w:fldChar w:fldCharType="separate"/>
      </w:r>
      <w:r>
        <w:rPr>
          <w:noProof/>
        </w:rPr>
        <w:t>54</w:t>
      </w:r>
      <w:r>
        <w:rPr>
          <w:noProof/>
        </w:rPr>
        <w:fldChar w:fldCharType="end"/>
      </w:r>
    </w:p>
    <w:p w14:paraId="3136D6C3" w14:textId="09B7F9B2" w:rsidR="00642025" w:rsidRPr="002100B2" w:rsidRDefault="000C2857" w:rsidP="00CB1D11">
      <w:pPr>
        <w:pStyle w:val="BodyText"/>
        <w:suppressAutoHyphens/>
      </w:pPr>
      <w:r w:rsidRPr="002100B2">
        <w:rPr>
          <w:rFonts w:eastAsia="Times New Roman" w:cs="Times New Roman"/>
          <w:b/>
          <w:color w:val="00558C" w:themeColor="accent1"/>
          <w:szCs w:val="20"/>
        </w:rPr>
        <w:fldChar w:fldCharType="end"/>
      </w:r>
    </w:p>
    <w:p w14:paraId="1FD9CC69" w14:textId="77777777" w:rsidR="00D15F11" w:rsidRPr="002100B2" w:rsidRDefault="00D15F11" w:rsidP="00CB1D11">
      <w:pPr>
        <w:pStyle w:val="ListofFigures"/>
        <w:suppressAutoHyphens/>
      </w:pPr>
      <w:r w:rsidRPr="002100B2">
        <w:t xml:space="preserve">List of Tables </w:t>
      </w:r>
    </w:p>
    <w:p w14:paraId="676BF537" w14:textId="2BDCEAEE" w:rsidR="00B9608B" w:rsidRDefault="000E0E0B">
      <w:pPr>
        <w:pStyle w:val="TableofFigures"/>
        <w:rPr>
          <w:rFonts w:eastAsiaTheme="minorEastAsia"/>
          <w:i w:val="0"/>
          <w:noProof/>
          <w:color w:val="auto"/>
          <w:kern w:val="2"/>
          <w:sz w:val="24"/>
          <w:szCs w:val="24"/>
          <w:lang w:val="sv-SE" w:eastAsia="sv-SE"/>
          <w14:ligatures w14:val="standardContextual"/>
        </w:rPr>
      </w:pPr>
      <w:r>
        <w:fldChar w:fldCharType="begin"/>
      </w:r>
      <w:r>
        <w:instrText xml:space="preserve"> TOC \t "Table caption" \c </w:instrText>
      </w:r>
      <w:r>
        <w:fldChar w:fldCharType="separate"/>
      </w:r>
      <w:r w:rsidR="00B9608B" w:rsidRPr="00EA5DD1">
        <w:rPr>
          <w:rFonts w:ascii="Calibri" w:hAnsi="Calibri"/>
          <w:noProof/>
          <w:lang w:eastAsia="ko-KR"/>
        </w:rPr>
        <w:t>Table 1</w:t>
      </w:r>
      <w:r w:rsidR="00B9608B">
        <w:rPr>
          <w:rFonts w:eastAsiaTheme="minorEastAsia"/>
          <w:i w:val="0"/>
          <w:noProof/>
          <w:color w:val="auto"/>
          <w:kern w:val="2"/>
          <w:sz w:val="24"/>
          <w:szCs w:val="24"/>
          <w:lang w:val="sv-SE" w:eastAsia="sv-SE"/>
          <w14:ligatures w14:val="standardContextual"/>
        </w:rPr>
        <w:tab/>
      </w:r>
      <w:r w:rsidR="00B9608B">
        <w:rPr>
          <w:noProof/>
          <w:lang w:eastAsia="ko-KR"/>
        </w:rPr>
        <w:t xml:space="preserve">Criteria and </w:t>
      </w:r>
      <w:r w:rsidR="00B9608B">
        <w:rPr>
          <w:noProof/>
        </w:rPr>
        <w:t>recommendations</w:t>
      </w:r>
      <w:r w:rsidR="00B9608B">
        <w:rPr>
          <w:noProof/>
          <w:lang w:eastAsia="ko-KR"/>
        </w:rPr>
        <w:t xml:space="preserve"> for selecting an appropriate VDES service distribution</w:t>
      </w:r>
      <w:r w:rsidR="00B9608B">
        <w:rPr>
          <w:noProof/>
        </w:rPr>
        <w:tab/>
      </w:r>
      <w:r w:rsidR="00B9608B">
        <w:rPr>
          <w:noProof/>
        </w:rPr>
        <w:fldChar w:fldCharType="begin"/>
      </w:r>
      <w:r w:rsidR="00B9608B">
        <w:rPr>
          <w:noProof/>
        </w:rPr>
        <w:instrText xml:space="preserve"> PAGEREF _Toc222477600 \h </w:instrText>
      </w:r>
      <w:r w:rsidR="00B9608B">
        <w:rPr>
          <w:noProof/>
        </w:rPr>
      </w:r>
      <w:r w:rsidR="00B9608B">
        <w:rPr>
          <w:noProof/>
        </w:rPr>
        <w:fldChar w:fldCharType="separate"/>
      </w:r>
      <w:r w:rsidR="00B9608B">
        <w:rPr>
          <w:noProof/>
        </w:rPr>
        <w:t>15</w:t>
      </w:r>
      <w:r w:rsidR="00B9608B">
        <w:rPr>
          <w:noProof/>
        </w:rPr>
        <w:fldChar w:fldCharType="end"/>
      </w:r>
    </w:p>
    <w:p w14:paraId="33AB35BE" w14:textId="4ED69186" w:rsidR="00B9608B" w:rsidRDefault="00B9608B">
      <w:pPr>
        <w:pStyle w:val="TableofFigures"/>
        <w:rPr>
          <w:rFonts w:eastAsiaTheme="minorEastAsia"/>
          <w:i w:val="0"/>
          <w:noProof/>
          <w:color w:val="auto"/>
          <w:kern w:val="2"/>
          <w:sz w:val="24"/>
          <w:szCs w:val="24"/>
          <w:lang w:val="sv-SE" w:eastAsia="sv-SE"/>
          <w14:ligatures w14:val="standardContextual"/>
        </w:rPr>
      </w:pPr>
      <w:r w:rsidRPr="00EA5DD1">
        <w:rPr>
          <w:rFonts w:ascii="Calibri" w:hAnsi="Calibri"/>
          <w:noProof/>
          <w:lang w:eastAsia="ko-KR"/>
        </w:rPr>
        <w:t>Table 2</w:t>
      </w:r>
      <w:r>
        <w:rPr>
          <w:rFonts w:eastAsiaTheme="minorEastAsia"/>
          <w:i w:val="0"/>
          <w:noProof/>
          <w:color w:val="auto"/>
          <w:kern w:val="2"/>
          <w:sz w:val="24"/>
          <w:szCs w:val="24"/>
          <w:lang w:val="sv-SE" w:eastAsia="sv-SE"/>
          <w14:ligatures w14:val="standardContextual"/>
        </w:rPr>
        <w:tab/>
      </w:r>
      <w:r>
        <w:rPr>
          <w:noProof/>
          <w:lang w:eastAsia="ko-KR"/>
        </w:rPr>
        <w:t>Category classification of the whole VDES Service</w:t>
      </w:r>
      <w:r>
        <w:rPr>
          <w:noProof/>
        </w:rPr>
        <w:tab/>
      </w:r>
      <w:r>
        <w:rPr>
          <w:noProof/>
        </w:rPr>
        <w:fldChar w:fldCharType="begin"/>
      </w:r>
      <w:r>
        <w:rPr>
          <w:noProof/>
        </w:rPr>
        <w:instrText xml:space="preserve"> PAGEREF _Toc222477601 \h </w:instrText>
      </w:r>
      <w:r>
        <w:rPr>
          <w:noProof/>
        </w:rPr>
      </w:r>
      <w:r>
        <w:rPr>
          <w:noProof/>
        </w:rPr>
        <w:fldChar w:fldCharType="separate"/>
      </w:r>
      <w:r>
        <w:rPr>
          <w:noProof/>
        </w:rPr>
        <w:t>18</w:t>
      </w:r>
      <w:r>
        <w:rPr>
          <w:noProof/>
        </w:rPr>
        <w:fldChar w:fldCharType="end"/>
      </w:r>
    </w:p>
    <w:p w14:paraId="4A39900A" w14:textId="5A03D710" w:rsidR="00B9608B" w:rsidRDefault="00B9608B">
      <w:pPr>
        <w:pStyle w:val="TableofFigures"/>
        <w:rPr>
          <w:rFonts w:eastAsiaTheme="minorEastAsia"/>
          <w:i w:val="0"/>
          <w:noProof/>
          <w:color w:val="auto"/>
          <w:kern w:val="2"/>
          <w:sz w:val="24"/>
          <w:szCs w:val="24"/>
          <w:lang w:val="sv-SE" w:eastAsia="sv-SE"/>
          <w14:ligatures w14:val="standardContextual"/>
        </w:rPr>
      </w:pPr>
      <w:r w:rsidRPr="00EA5DD1">
        <w:rPr>
          <w:rFonts w:ascii="Calibri" w:hAnsi="Calibri"/>
          <w:noProof/>
          <w:lang w:eastAsia="ko-KR"/>
        </w:rPr>
        <w:t>Table 3</w:t>
      </w:r>
      <w:r>
        <w:rPr>
          <w:rFonts w:eastAsiaTheme="minorEastAsia"/>
          <w:i w:val="0"/>
          <w:noProof/>
          <w:color w:val="auto"/>
          <w:kern w:val="2"/>
          <w:sz w:val="24"/>
          <w:szCs w:val="24"/>
          <w:lang w:val="sv-SE" w:eastAsia="sv-SE"/>
          <w14:ligatures w14:val="standardContextual"/>
        </w:rPr>
        <w:tab/>
      </w:r>
      <w:r>
        <w:rPr>
          <w:noProof/>
          <w:lang w:eastAsia="ko-KR"/>
        </w:rPr>
        <w:t>VDES Frequencies and Channel Modes</w:t>
      </w:r>
      <w:r>
        <w:rPr>
          <w:noProof/>
        </w:rPr>
        <w:tab/>
      </w:r>
      <w:r>
        <w:rPr>
          <w:noProof/>
        </w:rPr>
        <w:fldChar w:fldCharType="begin"/>
      </w:r>
      <w:r>
        <w:rPr>
          <w:noProof/>
        </w:rPr>
        <w:instrText xml:space="preserve"> PAGEREF _Toc222477602 \h </w:instrText>
      </w:r>
      <w:r>
        <w:rPr>
          <w:noProof/>
        </w:rPr>
      </w:r>
      <w:r>
        <w:rPr>
          <w:noProof/>
        </w:rPr>
        <w:fldChar w:fldCharType="separate"/>
      </w:r>
      <w:r>
        <w:rPr>
          <w:noProof/>
        </w:rPr>
        <w:t>32</w:t>
      </w:r>
      <w:r>
        <w:rPr>
          <w:noProof/>
        </w:rPr>
        <w:fldChar w:fldCharType="end"/>
      </w:r>
    </w:p>
    <w:p w14:paraId="1D57BD8E" w14:textId="1F7222B6" w:rsidR="00B9608B" w:rsidRDefault="00B9608B">
      <w:pPr>
        <w:pStyle w:val="TableofFigures"/>
        <w:rPr>
          <w:rFonts w:eastAsiaTheme="minorEastAsia"/>
          <w:i w:val="0"/>
          <w:noProof/>
          <w:color w:val="auto"/>
          <w:kern w:val="2"/>
          <w:sz w:val="24"/>
          <w:szCs w:val="24"/>
          <w:lang w:val="sv-SE" w:eastAsia="sv-SE"/>
          <w14:ligatures w14:val="standardContextual"/>
        </w:rPr>
      </w:pPr>
      <w:r w:rsidRPr="00EA5DD1">
        <w:rPr>
          <w:rFonts w:ascii="Calibri" w:hAnsi="Calibri"/>
          <w:noProof/>
        </w:rPr>
        <w:t>Table 4</w:t>
      </w:r>
      <w:r>
        <w:rPr>
          <w:rFonts w:eastAsiaTheme="minorEastAsia"/>
          <w:i w:val="0"/>
          <w:noProof/>
          <w:color w:val="auto"/>
          <w:kern w:val="2"/>
          <w:sz w:val="24"/>
          <w:szCs w:val="24"/>
          <w:lang w:val="sv-SE" w:eastAsia="sv-SE"/>
          <w14:ligatures w14:val="standardContextual"/>
        </w:rPr>
        <w:tab/>
      </w:r>
      <w:r>
        <w:rPr>
          <w:noProof/>
        </w:rPr>
        <w:t>Recommended classification framework</w:t>
      </w:r>
      <w:r>
        <w:rPr>
          <w:noProof/>
        </w:rPr>
        <w:tab/>
      </w:r>
      <w:r>
        <w:rPr>
          <w:noProof/>
        </w:rPr>
        <w:fldChar w:fldCharType="begin"/>
      </w:r>
      <w:r>
        <w:rPr>
          <w:noProof/>
        </w:rPr>
        <w:instrText xml:space="preserve"> PAGEREF _Toc222477603 \h </w:instrText>
      </w:r>
      <w:r>
        <w:rPr>
          <w:noProof/>
        </w:rPr>
      </w:r>
      <w:r>
        <w:rPr>
          <w:noProof/>
        </w:rPr>
        <w:fldChar w:fldCharType="separate"/>
      </w:r>
      <w:r>
        <w:rPr>
          <w:noProof/>
        </w:rPr>
        <w:t>38</w:t>
      </w:r>
      <w:r>
        <w:rPr>
          <w:noProof/>
        </w:rPr>
        <w:fldChar w:fldCharType="end"/>
      </w:r>
    </w:p>
    <w:p w14:paraId="4A0FB5F8" w14:textId="3D12F4D3" w:rsidR="00B9608B" w:rsidRDefault="00B9608B">
      <w:pPr>
        <w:pStyle w:val="TableofFigures"/>
        <w:rPr>
          <w:rFonts w:eastAsiaTheme="minorEastAsia"/>
          <w:i w:val="0"/>
          <w:noProof/>
          <w:color w:val="auto"/>
          <w:kern w:val="2"/>
          <w:sz w:val="24"/>
          <w:szCs w:val="24"/>
          <w:lang w:val="sv-SE" w:eastAsia="sv-SE"/>
          <w14:ligatures w14:val="standardContextual"/>
        </w:rPr>
      </w:pPr>
      <w:r w:rsidRPr="00EA5DD1">
        <w:rPr>
          <w:rFonts w:ascii="Calibri" w:hAnsi="Calibri"/>
          <w:noProof/>
          <w:lang w:eastAsia="ko-KR"/>
        </w:rPr>
        <w:t>Table 5</w:t>
      </w:r>
      <w:r>
        <w:rPr>
          <w:rFonts w:eastAsiaTheme="minorEastAsia"/>
          <w:i w:val="0"/>
          <w:noProof/>
          <w:color w:val="auto"/>
          <w:kern w:val="2"/>
          <w:sz w:val="24"/>
          <w:szCs w:val="24"/>
          <w:lang w:val="sv-SE" w:eastAsia="sv-SE"/>
          <w14:ligatures w14:val="standardContextual"/>
        </w:rPr>
        <w:tab/>
      </w:r>
      <w:r>
        <w:rPr>
          <w:noProof/>
          <w:lang w:eastAsia="ko-KR"/>
        </w:rPr>
        <w:t>IALA AIS FATDMA reservation scheme</w:t>
      </w:r>
      <w:r>
        <w:rPr>
          <w:noProof/>
        </w:rPr>
        <w:tab/>
      </w:r>
      <w:r>
        <w:rPr>
          <w:noProof/>
        </w:rPr>
        <w:fldChar w:fldCharType="begin"/>
      </w:r>
      <w:r>
        <w:rPr>
          <w:noProof/>
        </w:rPr>
        <w:instrText xml:space="preserve"> PAGEREF _Toc222477604 \h </w:instrText>
      </w:r>
      <w:r>
        <w:rPr>
          <w:noProof/>
        </w:rPr>
      </w:r>
      <w:r>
        <w:rPr>
          <w:noProof/>
        </w:rPr>
        <w:fldChar w:fldCharType="separate"/>
      </w:r>
      <w:r>
        <w:rPr>
          <w:noProof/>
        </w:rPr>
        <w:t>42</w:t>
      </w:r>
      <w:r>
        <w:rPr>
          <w:noProof/>
        </w:rPr>
        <w:fldChar w:fldCharType="end"/>
      </w:r>
    </w:p>
    <w:p w14:paraId="57C4CC93" w14:textId="135ED0F7" w:rsidR="00B9608B" w:rsidRDefault="00B9608B">
      <w:pPr>
        <w:pStyle w:val="TableofFigures"/>
        <w:rPr>
          <w:rFonts w:eastAsiaTheme="minorEastAsia"/>
          <w:i w:val="0"/>
          <w:noProof/>
          <w:color w:val="auto"/>
          <w:kern w:val="2"/>
          <w:sz w:val="24"/>
          <w:szCs w:val="24"/>
          <w:lang w:val="sv-SE" w:eastAsia="sv-SE"/>
          <w14:ligatures w14:val="standardContextual"/>
        </w:rPr>
      </w:pPr>
      <w:r w:rsidRPr="00EA5DD1">
        <w:rPr>
          <w:rFonts w:ascii="Calibri" w:hAnsi="Calibri"/>
          <w:noProof/>
        </w:rPr>
        <w:t>Table 6</w:t>
      </w:r>
      <w:r>
        <w:rPr>
          <w:rFonts w:eastAsiaTheme="minorEastAsia"/>
          <w:i w:val="0"/>
          <w:noProof/>
          <w:color w:val="auto"/>
          <w:kern w:val="2"/>
          <w:sz w:val="24"/>
          <w:szCs w:val="24"/>
          <w:lang w:val="sv-SE" w:eastAsia="sv-SE"/>
          <w14:ligatures w14:val="standardContextual"/>
        </w:rPr>
        <w:tab/>
      </w:r>
      <w:r>
        <w:rPr>
          <w:noProof/>
        </w:rPr>
        <w:t>Example of table with row headers</w:t>
      </w:r>
      <w:r>
        <w:rPr>
          <w:noProof/>
        </w:rPr>
        <w:tab/>
      </w:r>
      <w:r>
        <w:rPr>
          <w:noProof/>
        </w:rPr>
        <w:fldChar w:fldCharType="begin"/>
      </w:r>
      <w:r>
        <w:rPr>
          <w:noProof/>
        </w:rPr>
        <w:instrText xml:space="preserve"> PAGEREF _Toc222477605 \h </w:instrText>
      </w:r>
      <w:r>
        <w:rPr>
          <w:noProof/>
        </w:rPr>
      </w:r>
      <w:r>
        <w:rPr>
          <w:noProof/>
        </w:rPr>
        <w:fldChar w:fldCharType="separate"/>
      </w:r>
      <w:r>
        <w:rPr>
          <w:noProof/>
        </w:rPr>
        <w:t>65</w:t>
      </w:r>
      <w:r>
        <w:rPr>
          <w:noProof/>
        </w:rPr>
        <w:fldChar w:fldCharType="end"/>
      </w:r>
    </w:p>
    <w:p w14:paraId="33E9094E" w14:textId="421050C5" w:rsidR="00B9608B" w:rsidRDefault="00B9608B">
      <w:pPr>
        <w:pStyle w:val="TableofFigures"/>
        <w:rPr>
          <w:rFonts w:eastAsiaTheme="minorEastAsia"/>
          <w:i w:val="0"/>
          <w:noProof/>
          <w:color w:val="auto"/>
          <w:kern w:val="2"/>
          <w:sz w:val="24"/>
          <w:szCs w:val="24"/>
          <w:lang w:val="sv-SE" w:eastAsia="sv-SE"/>
          <w14:ligatures w14:val="standardContextual"/>
        </w:rPr>
      </w:pPr>
      <w:r w:rsidRPr="00EA5DD1">
        <w:rPr>
          <w:rFonts w:ascii="Calibri" w:hAnsi="Calibri"/>
          <w:noProof/>
        </w:rPr>
        <w:t>Table 7</w:t>
      </w:r>
      <w:r>
        <w:rPr>
          <w:rFonts w:eastAsiaTheme="minorEastAsia"/>
          <w:i w:val="0"/>
          <w:noProof/>
          <w:color w:val="auto"/>
          <w:kern w:val="2"/>
          <w:sz w:val="24"/>
          <w:szCs w:val="24"/>
          <w:lang w:val="sv-SE" w:eastAsia="sv-SE"/>
          <w14:ligatures w14:val="standardContextual"/>
        </w:rPr>
        <w:tab/>
      </w:r>
      <w:r>
        <w:rPr>
          <w:noProof/>
        </w:rPr>
        <w:t>Example of table with column headers</w:t>
      </w:r>
      <w:r>
        <w:rPr>
          <w:noProof/>
        </w:rPr>
        <w:tab/>
      </w:r>
      <w:r>
        <w:rPr>
          <w:noProof/>
        </w:rPr>
        <w:fldChar w:fldCharType="begin"/>
      </w:r>
      <w:r>
        <w:rPr>
          <w:noProof/>
        </w:rPr>
        <w:instrText xml:space="preserve"> PAGEREF _Toc222477606 \h </w:instrText>
      </w:r>
      <w:r>
        <w:rPr>
          <w:noProof/>
        </w:rPr>
      </w:r>
      <w:r>
        <w:rPr>
          <w:noProof/>
        </w:rPr>
        <w:fldChar w:fldCharType="separate"/>
      </w:r>
      <w:r>
        <w:rPr>
          <w:noProof/>
        </w:rPr>
        <w:t>65</w:t>
      </w:r>
      <w:r>
        <w:rPr>
          <w:noProof/>
        </w:rPr>
        <w:fldChar w:fldCharType="end"/>
      </w:r>
    </w:p>
    <w:p w14:paraId="0BE26372" w14:textId="0E16D061" w:rsidR="00161325" w:rsidRPr="002100B2" w:rsidRDefault="000E0E0B" w:rsidP="00CB1D11">
      <w:pPr>
        <w:pStyle w:val="BodyText"/>
        <w:suppressAutoHyphens/>
      </w:pPr>
      <w:r>
        <w:fldChar w:fldCharType="end"/>
      </w:r>
    </w:p>
    <w:p w14:paraId="070DC63A" w14:textId="77777777" w:rsidR="00994D97" w:rsidRPr="002100B2" w:rsidRDefault="00994D97" w:rsidP="00CB1D11">
      <w:pPr>
        <w:pStyle w:val="ListofFigures"/>
        <w:suppressAutoHyphens/>
      </w:pPr>
      <w:r w:rsidRPr="002100B2">
        <w:t>List of Figures</w:t>
      </w:r>
    </w:p>
    <w:p w14:paraId="64DE6AC1" w14:textId="4251D1D1" w:rsidR="00A515AA" w:rsidRDefault="00923B4D">
      <w:pPr>
        <w:pStyle w:val="TableofFigures"/>
        <w:rPr>
          <w:rFonts w:eastAsiaTheme="minorEastAsia"/>
          <w:i w:val="0"/>
          <w:noProof/>
          <w:color w:val="auto"/>
          <w:kern w:val="2"/>
          <w:sz w:val="24"/>
          <w:szCs w:val="24"/>
          <w:lang w:val="sv-SE" w:eastAsia="sv-SE"/>
          <w14:ligatures w14:val="standardContextual"/>
        </w:rPr>
      </w:pPr>
      <w:r w:rsidRPr="002100B2">
        <w:lastRenderedPageBreak/>
        <w:fldChar w:fldCharType="begin"/>
      </w:r>
      <w:r w:rsidRPr="002100B2">
        <w:instrText xml:space="preserve"> TOC \t "Figure caption" \c </w:instrText>
      </w:r>
      <w:r w:rsidRPr="002100B2">
        <w:fldChar w:fldCharType="separate"/>
      </w:r>
      <w:r w:rsidR="00A515AA">
        <w:rPr>
          <w:noProof/>
          <w:lang w:eastAsia="ko-KR"/>
        </w:rPr>
        <w:t>Figure 1</w:t>
      </w:r>
      <w:r w:rsidR="00A515AA">
        <w:rPr>
          <w:rFonts w:eastAsiaTheme="minorEastAsia"/>
          <w:i w:val="0"/>
          <w:noProof/>
          <w:color w:val="auto"/>
          <w:kern w:val="2"/>
          <w:sz w:val="24"/>
          <w:szCs w:val="24"/>
          <w:lang w:val="sv-SE" w:eastAsia="sv-SE"/>
          <w14:ligatures w14:val="standardContextual"/>
        </w:rPr>
        <w:tab/>
      </w:r>
      <w:r w:rsidR="00A515AA">
        <w:rPr>
          <w:noProof/>
          <w:lang w:eastAsia="ko-KR"/>
        </w:rPr>
        <w:t>Reference architecture of shore-based infrastructure for the terrestrial VDES service</w:t>
      </w:r>
      <w:r w:rsidR="00A515AA">
        <w:rPr>
          <w:noProof/>
        </w:rPr>
        <w:tab/>
      </w:r>
      <w:r w:rsidR="00A515AA">
        <w:rPr>
          <w:noProof/>
        </w:rPr>
        <w:fldChar w:fldCharType="begin"/>
      </w:r>
      <w:r w:rsidR="00A515AA">
        <w:rPr>
          <w:noProof/>
        </w:rPr>
        <w:instrText xml:space="preserve"> PAGEREF _Toc222475843 \h </w:instrText>
      </w:r>
      <w:r w:rsidR="00A515AA">
        <w:rPr>
          <w:noProof/>
        </w:rPr>
      </w:r>
      <w:r w:rsidR="00A515AA">
        <w:rPr>
          <w:noProof/>
        </w:rPr>
        <w:fldChar w:fldCharType="separate"/>
      </w:r>
      <w:r w:rsidR="00A515AA">
        <w:rPr>
          <w:noProof/>
        </w:rPr>
        <w:t>8</w:t>
      </w:r>
      <w:r w:rsidR="00A515AA">
        <w:rPr>
          <w:noProof/>
        </w:rPr>
        <w:fldChar w:fldCharType="end"/>
      </w:r>
    </w:p>
    <w:p w14:paraId="43B26852" w14:textId="6F37CEF6"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2</w:t>
      </w:r>
      <w:r>
        <w:rPr>
          <w:rFonts w:eastAsiaTheme="minorEastAsia"/>
          <w:i w:val="0"/>
          <w:noProof/>
          <w:color w:val="auto"/>
          <w:kern w:val="2"/>
          <w:sz w:val="24"/>
          <w:szCs w:val="24"/>
          <w:lang w:val="sv-SE" w:eastAsia="sv-SE"/>
          <w14:ligatures w14:val="standardContextual"/>
        </w:rPr>
        <w:tab/>
      </w:r>
      <w:r>
        <w:rPr>
          <w:noProof/>
          <w:lang w:eastAsia="ko-KR"/>
        </w:rPr>
        <w:t>Example of a VDES physical shore station for the VDES service</w:t>
      </w:r>
      <w:r>
        <w:rPr>
          <w:noProof/>
        </w:rPr>
        <w:tab/>
      </w:r>
      <w:r>
        <w:rPr>
          <w:noProof/>
        </w:rPr>
        <w:fldChar w:fldCharType="begin"/>
      </w:r>
      <w:r>
        <w:rPr>
          <w:noProof/>
        </w:rPr>
        <w:instrText xml:space="preserve"> PAGEREF _Toc222475844 \h </w:instrText>
      </w:r>
      <w:r>
        <w:rPr>
          <w:noProof/>
        </w:rPr>
      </w:r>
      <w:r>
        <w:rPr>
          <w:noProof/>
        </w:rPr>
        <w:fldChar w:fldCharType="separate"/>
      </w:r>
      <w:r>
        <w:rPr>
          <w:noProof/>
        </w:rPr>
        <w:t>10</w:t>
      </w:r>
      <w:r>
        <w:rPr>
          <w:noProof/>
        </w:rPr>
        <w:fldChar w:fldCharType="end"/>
      </w:r>
    </w:p>
    <w:p w14:paraId="2E58F572" w14:textId="1779A1E1"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3</w:t>
      </w:r>
      <w:r>
        <w:rPr>
          <w:rFonts w:eastAsiaTheme="minorEastAsia"/>
          <w:i w:val="0"/>
          <w:noProof/>
          <w:color w:val="auto"/>
          <w:kern w:val="2"/>
          <w:sz w:val="24"/>
          <w:szCs w:val="24"/>
          <w:lang w:val="sv-SE" w:eastAsia="sv-SE"/>
          <w14:ligatures w14:val="standardContextual"/>
        </w:rPr>
        <w:tab/>
      </w:r>
      <w:r>
        <w:rPr>
          <w:noProof/>
          <w:lang w:eastAsia="ko-KR"/>
        </w:rPr>
        <w:t>Figure 3 Block diagram of VDES fixed station</w:t>
      </w:r>
      <w:r>
        <w:rPr>
          <w:noProof/>
        </w:rPr>
        <w:tab/>
      </w:r>
      <w:r>
        <w:rPr>
          <w:noProof/>
        </w:rPr>
        <w:fldChar w:fldCharType="begin"/>
      </w:r>
      <w:r>
        <w:rPr>
          <w:noProof/>
        </w:rPr>
        <w:instrText xml:space="preserve"> PAGEREF _Toc222475845 \h </w:instrText>
      </w:r>
      <w:r>
        <w:rPr>
          <w:noProof/>
        </w:rPr>
      </w:r>
      <w:r>
        <w:rPr>
          <w:noProof/>
        </w:rPr>
        <w:fldChar w:fldCharType="separate"/>
      </w:r>
      <w:r>
        <w:rPr>
          <w:noProof/>
        </w:rPr>
        <w:t>11</w:t>
      </w:r>
      <w:r>
        <w:rPr>
          <w:noProof/>
        </w:rPr>
        <w:fldChar w:fldCharType="end"/>
      </w:r>
    </w:p>
    <w:p w14:paraId="25CCE038" w14:textId="3AE5187C"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4</w:t>
      </w:r>
      <w:r>
        <w:rPr>
          <w:rFonts w:eastAsiaTheme="minorEastAsia"/>
          <w:i w:val="0"/>
          <w:noProof/>
          <w:color w:val="auto"/>
          <w:kern w:val="2"/>
          <w:sz w:val="24"/>
          <w:szCs w:val="24"/>
          <w:lang w:val="sv-SE" w:eastAsia="sv-SE"/>
          <w14:ligatures w14:val="standardContextual"/>
        </w:rPr>
        <w:tab/>
      </w:r>
      <w:r>
        <w:rPr>
          <w:noProof/>
        </w:rPr>
        <w:t>Graphical</w:t>
      </w:r>
      <w:r>
        <w:rPr>
          <w:noProof/>
          <w:lang w:eastAsia="ko-KR"/>
        </w:rPr>
        <w:t xml:space="preserve"> representation of nominal coverage definitions</w:t>
      </w:r>
      <w:r>
        <w:rPr>
          <w:noProof/>
        </w:rPr>
        <w:tab/>
      </w:r>
      <w:r>
        <w:rPr>
          <w:noProof/>
        </w:rPr>
        <w:fldChar w:fldCharType="begin"/>
      </w:r>
      <w:r>
        <w:rPr>
          <w:noProof/>
        </w:rPr>
        <w:instrText xml:space="preserve"> PAGEREF _Toc222475846 \h </w:instrText>
      </w:r>
      <w:r>
        <w:rPr>
          <w:noProof/>
        </w:rPr>
      </w:r>
      <w:r>
        <w:rPr>
          <w:noProof/>
        </w:rPr>
        <w:fldChar w:fldCharType="separate"/>
      </w:r>
      <w:r>
        <w:rPr>
          <w:noProof/>
        </w:rPr>
        <w:t>14</w:t>
      </w:r>
      <w:r>
        <w:rPr>
          <w:noProof/>
        </w:rPr>
        <w:fldChar w:fldCharType="end"/>
      </w:r>
    </w:p>
    <w:p w14:paraId="3FC29AF6" w14:textId="69183D8A"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5</w:t>
      </w:r>
      <w:r>
        <w:rPr>
          <w:rFonts w:eastAsiaTheme="minorEastAsia"/>
          <w:i w:val="0"/>
          <w:noProof/>
          <w:color w:val="auto"/>
          <w:kern w:val="2"/>
          <w:sz w:val="24"/>
          <w:szCs w:val="24"/>
          <w:lang w:val="sv-SE" w:eastAsia="sv-SE"/>
          <w14:ligatures w14:val="standardContextual"/>
        </w:rPr>
        <w:tab/>
      </w:r>
      <w:r>
        <w:rPr>
          <w:noProof/>
          <w:lang w:eastAsia="ko-KR"/>
        </w:rPr>
        <w:t>Overview of the whole VDES Service</w:t>
      </w:r>
      <w:r>
        <w:rPr>
          <w:noProof/>
        </w:rPr>
        <w:tab/>
      </w:r>
      <w:r>
        <w:rPr>
          <w:noProof/>
        </w:rPr>
        <w:fldChar w:fldCharType="begin"/>
      </w:r>
      <w:r>
        <w:rPr>
          <w:noProof/>
        </w:rPr>
        <w:instrText xml:space="preserve"> PAGEREF _Toc222475847 \h </w:instrText>
      </w:r>
      <w:r>
        <w:rPr>
          <w:noProof/>
        </w:rPr>
      </w:r>
      <w:r>
        <w:rPr>
          <w:noProof/>
        </w:rPr>
        <w:fldChar w:fldCharType="separate"/>
      </w:r>
      <w:r>
        <w:rPr>
          <w:noProof/>
        </w:rPr>
        <w:t>18</w:t>
      </w:r>
      <w:r>
        <w:rPr>
          <w:noProof/>
        </w:rPr>
        <w:fldChar w:fldCharType="end"/>
      </w:r>
    </w:p>
    <w:p w14:paraId="27BFA84F" w14:textId="5F696760"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6</w:t>
      </w:r>
      <w:r>
        <w:rPr>
          <w:rFonts w:eastAsiaTheme="minorEastAsia"/>
          <w:i w:val="0"/>
          <w:noProof/>
          <w:color w:val="auto"/>
          <w:kern w:val="2"/>
          <w:sz w:val="24"/>
          <w:szCs w:val="24"/>
          <w:lang w:val="sv-SE" w:eastAsia="sv-SE"/>
          <w14:ligatures w14:val="standardContextual"/>
        </w:rPr>
        <w:tab/>
      </w:r>
      <w:r>
        <w:rPr>
          <w:noProof/>
          <w:lang w:eastAsia="ko-KR"/>
        </w:rPr>
        <w:t>ASM Service Category Classification</w:t>
      </w:r>
      <w:r>
        <w:rPr>
          <w:noProof/>
        </w:rPr>
        <w:tab/>
      </w:r>
      <w:r>
        <w:rPr>
          <w:noProof/>
        </w:rPr>
        <w:fldChar w:fldCharType="begin"/>
      </w:r>
      <w:r>
        <w:rPr>
          <w:noProof/>
        </w:rPr>
        <w:instrText xml:space="preserve"> PAGEREF _Toc222475848 \h </w:instrText>
      </w:r>
      <w:r>
        <w:rPr>
          <w:noProof/>
        </w:rPr>
      </w:r>
      <w:r>
        <w:rPr>
          <w:noProof/>
        </w:rPr>
        <w:fldChar w:fldCharType="separate"/>
      </w:r>
      <w:r>
        <w:rPr>
          <w:noProof/>
        </w:rPr>
        <w:t>20</w:t>
      </w:r>
      <w:r>
        <w:rPr>
          <w:noProof/>
        </w:rPr>
        <w:fldChar w:fldCharType="end"/>
      </w:r>
    </w:p>
    <w:p w14:paraId="7EA8A979" w14:textId="16DDF9D2"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7</w:t>
      </w:r>
      <w:r>
        <w:rPr>
          <w:rFonts w:eastAsiaTheme="minorEastAsia"/>
          <w:i w:val="0"/>
          <w:noProof/>
          <w:color w:val="auto"/>
          <w:kern w:val="2"/>
          <w:sz w:val="24"/>
          <w:szCs w:val="24"/>
          <w:lang w:val="sv-SE" w:eastAsia="sv-SE"/>
          <w14:ligatures w14:val="standardContextual"/>
        </w:rPr>
        <w:tab/>
      </w:r>
      <w:r>
        <w:rPr>
          <w:noProof/>
          <w:lang w:eastAsia="ko-KR"/>
        </w:rPr>
        <w:t>Terrestrial VDE Service Category Classification</w:t>
      </w:r>
      <w:r>
        <w:rPr>
          <w:noProof/>
        </w:rPr>
        <w:tab/>
      </w:r>
      <w:r>
        <w:rPr>
          <w:noProof/>
        </w:rPr>
        <w:fldChar w:fldCharType="begin"/>
      </w:r>
      <w:r>
        <w:rPr>
          <w:noProof/>
        </w:rPr>
        <w:instrText xml:space="preserve"> PAGEREF _Toc222475849 \h </w:instrText>
      </w:r>
      <w:r>
        <w:rPr>
          <w:noProof/>
        </w:rPr>
      </w:r>
      <w:r>
        <w:rPr>
          <w:noProof/>
        </w:rPr>
        <w:fldChar w:fldCharType="separate"/>
      </w:r>
      <w:r>
        <w:rPr>
          <w:noProof/>
        </w:rPr>
        <w:t>21</w:t>
      </w:r>
      <w:r>
        <w:rPr>
          <w:noProof/>
        </w:rPr>
        <w:fldChar w:fldCharType="end"/>
      </w:r>
    </w:p>
    <w:p w14:paraId="277A91CD" w14:textId="28922463"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8</w:t>
      </w:r>
      <w:r>
        <w:rPr>
          <w:rFonts w:eastAsiaTheme="minorEastAsia"/>
          <w:i w:val="0"/>
          <w:noProof/>
          <w:color w:val="auto"/>
          <w:kern w:val="2"/>
          <w:sz w:val="24"/>
          <w:szCs w:val="24"/>
          <w:lang w:val="sv-SE" w:eastAsia="sv-SE"/>
          <w14:ligatures w14:val="standardContextual"/>
        </w:rPr>
        <w:tab/>
      </w:r>
      <w:r>
        <w:rPr>
          <w:noProof/>
          <w:lang w:eastAsia="ko-KR"/>
        </w:rPr>
        <w:t>Figure 8 Interactions between VDES-PCU and VDES-LSS</w:t>
      </w:r>
      <w:r>
        <w:rPr>
          <w:noProof/>
        </w:rPr>
        <w:tab/>
      </w:r>
      <w:r>
        <w:rPr>
          <w:noProof/>
        </w:rPr>
        <w:fldChar w:fldCharType="begin"/>
      </w:r>
      <w:r>
        <w:rPr>
          <w:noProof/>
        </w:rPr>
        <w:instrText xml:space="preserve"> PAGEREF _Toc222475850 \h </w:instrText>
      </w:r>
      <w:r>
        <w:rPr>
          <w:noProof/>
        </w:rPr>
      </w:r>
      <w:r>
        <w:rPr>
          <w:noProof/>
        </w:rPr>
        <w:fldChar w:fldCharType="separate"/>
      </w:r>
      <w:r>
        <w:rPr>
          <w:noProof/>
        </w:rPr>
        <w:t>22</w:t>
      </w:r>
      <w:r>
        <w:rPr>
          <w:noProof/>
        </w:rPr>
        <w:fldChar w:fldCharType="end"/>
      </w:r>
    </w:p>
    <w:p w14:paraId="24382F47" w14:textId="2BBA452E"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9</w:t>
      </w:r>
      <w:r>
        <w:rPr>
          <w:rFonts w:eastAsiaTheme="minorEastAsia"/>
          <w:i w:val="0"/>
          <w:noProof/>
          <w:color w:val="auto"/>
          <w:kern w:val="2"/>
          <w:sz w:val="24"/>
          <w:szCs w:val="24"/>
          <w:lang w:val="sv-SE" w:eastAsia="sv-SE"/>
          <w14:ligatures w14:val="standardContextual"/>
        </w:rPr>
        <w:tab/>
      </w:r>
      <w:r>
        <w:rPr>
          <w:noProof/>
          <w:lang w:eastAsia="ko-KR"/>
        </w:rPr>
        <w:t>Interactions between VDES-PCU and VDES-SCS</w:t>
      </w:r>
      <w:r>
        <w:rPr>
          <w:noProof/>
        </w:rPr>
        <w:tab/>
      </w:r>
      <w:r>
        <w:rPr>
          <w:noProof/>
        </w:rPr>
        <w:fldChar w:fldCharType="begin"/>
      </w:r>
      <w:r>
        <w:rPr>
          <w:noProof/>
        </w:rPr>
        <w:instrText xml:space="preserve"> PAGEREF _Toc222475851 \h </w:instrText>
      </w:r>
      <w:r>
        <w:rPr>
          <w:noProof/>
        </w:rPr>
      </w:r>
      <w:r>
        <w:rPr>
          <w:noProof/>
        </w:rPr>
        <w:fldChar w:fldCharType="separate"/>
      </w:r>
      <w:r>
        <w:rPr>
          <w:noProof/>
        </w:rPr>
        <w:t>22</w:t>
      </w:r>
      <w:r>
        <w:rPr>
          <w:noProof/>
        </w:rPr>
        <w:fldChar w:fldCharType="end"/>
      </w:r>
    </w:p>
    <w:p w14:paraId="1A7A8D6A" w14:textId="3503A246"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10</w:t>
      </w:r>
      <w:r>
        <w:rPr>
          <w:rFonts w:eastAsiaTheme="minorEastAsia"/>
          <w:i w:val="0"/>
          <w:noProof/>
          <w:color w:val="auto"/>
          <w:kern w:val="2"/>
          <w:sz w:val="24"/>
          <w:szCs w:val="24"/>
          <w:lang w:val="sv-SE" w:eastAsia="sv-SE"/>
          <w14:ligatures w14:val="standardContextual"/>
        </w:rPr>
        <w:tab/>
      </w:r>
      <w:r>
        <w:rPr>
          <w:noProof/>
          <w:lang w:eastAsia="ko-KR"/>
        </w:rPr>
        <w:t>Interactions between VDES-LSS and other components of shore-based infrastructure</w:t>
      </w:r>
      <w:r>
        <w:rPr>
          <w:noProof/>
        </w:rPr>
        <w:tab/>
      </w:r>
      <w:r>
        <w:rPr>
          <w:noProof/>
        </w:rPr>
        <w:fldChar w:fldCharType="begin"/>
      </w:r>
      <w:r>
        <w:rPr>
          <w:noProof/>
        </w:rPr>
        <w:instrText xml:space="preserve"> PAGEREF _Toc222475852 \h </w:instrText>
      </w:r>
      <w:r>
        <w:rPr>
          <w:noProof/>
        </w:rPr>
      </w:r>
      <w:r>
        <w:rPr>
          <w:noProof/>
        </w:rPr>
        <w:fldChar w:fldCharType="separate"/>
      </w:r>
      <w:r>
        <w:rPr>
          <w:noProof/>
        </w:rPr>
        <w:t>23</w:t>
      </w:r>
      <w:r>
        <w:rPr>
          <w:noProof/>
        </w:rPr>
        <w:fldChar w:fldCharType="end"/>
      </w:r>
    </w:p>
    <w:p w14:paraId="6A8FCE15" w14:textId="15D33709"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11</w:t>
      </w:r>
      <w:r>
        <w:rPr>
          <w:rFonts w:eastAsiaTheme="minorEastAsia"/>
          <w:i w:val="0"/>
          <w:noProof/>
          <w:color w:val="auto"/>
          <w:kern w:val="2"/>
          <w:sz w:val="24"/>
          <w:szCs w:val="24"/>
          <w:lang w:val="sv-SE" w:eastAsia="sv-SE"/>
          <w14:ligatures w14:val="standardContextual"/>
        </w:rPr>
        <w:tab/>
      </w:r>
      <w:r>
        <w:rPr>
          <w:noProof/>
          <w:lang w:eastAsia="ko-KR"/>
        </w:rPr>
        <w:t>Interactions between VDES-SCS and other components of shore-based infrastructure</w:t>
      </w:r>
      <w:r>
        <w:rPr>
          <w:noProof/>
        </w:rPr>
        <w:tab/>
      </w:r>
      <w:r>
        <w:rPr>
          <w:noProof/>
        </w:rPr>
        <w:fldChar w:fldCharType="begin"/>
      </w:r>
      <w:r>
        <w:rPr>
          <w:noProof/>
        </w:rPr>
        <w:instrText xml:space="preserve"> PAGEREF _Toc222475853 \h </w:instrText>
      </w:r>
      <w:r>
        <w:rPr>
          <w:noProof/>
        </w:rPr>
      </w:r>
      <w:r>
        <w:rPr>
          <w:noProof/>
        </w:rPr>
        <w:fldChar w:fldCharType="separate"/>
      </w:r>
      <w:r>
        <w:rPr>
          <w:noProof/>
        </w:rPr>
        <w:t>24</w:t>
      </w:r>
      <w:r>
        <w:rPr>
          <w:noProof/>
        </w:rPr>
        <w:fldChar w:fldCharType="end"/>
      </w:r>
    </w:p>
    <w:p w14:paraId="29E1ECC6" w14:textId="20D8F7EC"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12</w:t>
      </w:r>
      <w:r>
        <w:rPr>
          <w:rFonts w:eastAsiaTheme="minorEastAsia"/>
          <w:i w:val="0"/>
          <w:noProof/>
          <w:color w:val="auto"/>
          <w:kern w:val="2"/>
          <w:sz w:val="24"/>
          <w:szCs w:val="24"/>
          <w:lang w:val="sv-SE" w:eastAsia="sv-SE"/>
          <w14:ligatures w14:val="standardContextual"/>
        </w:rPr>
        <w:tab/>
      </w:r>
      <w:r>
        <w:rPr>
          <w:noProof/>
          <w:lang w:eastAsia="ko-KR"/>
        </w:rPr>
        <w:t>Template for internal ASM Service-1 data flow model</w:t>
      </w:r>
      <w:r>
        <w:rPr>
          <w:noProof/>
        </w:rPr>
        <w:tab/>
      </w:r>
      <w:r>
        <w:rPr>
          <w:noProof/>
        </w:rPr>
        <w:fldChar w:fldCharType="begin"/>
      </w:r>
      <w:r>
        <w:rPr>
          <w:noProof/>
        </w:rPr>
        <w:instrText xml:space="preserve"> PAGEREF _Toc222475854 \h </w:instrText>
      </w:r>
      <w:r>
        <w:rPr>
          <w:noProof/>
        </w:rPr>
      </w:r>
      <w:r>
        <w:rPr>
          <w:noProof/>
        </w:rPr>
        <w:fldChar w:fldCharType="separate"/>
      </w:r>
      <w:r>
        <w:rPr>
          <w:noProof/>
        </w:rPr>
        <w:t>25</w:t>
      </w:r>
      <w:r>
        <w:rPr>
          <w:noProof/>
        </w:rPr>
        <w:fldChar w:fldCharType="end"/>
      </w:r>
    </w:p>
    <w:p w14:paraId="5B45260B" w14:textId="62F0A0D1"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13</w:t>
      </w:r>
      <w:r>
        <w:rPr>
          <w:rFonts w:eastAsiaTheme="minorEastAsia"/>
          <w:i w:val="0"/>
          <w:noProof/>
          <w:color w:val="auto"/>
          <w:kern w:val="2"/>
          <w:sz w:val="24"/>
          <w:szCs w:val="24"/>
          <w:lang w:val="sv-SE" w:eastAsia="sv-SE"/>
          <w14:ligatures w14:val="standardContextual"/>
        </w:rPr>
        <w:tab/>
      </w:r>
      <w:r>
        <w:rPr>
          <w:noProof/>
          <w:lang w:eastAsia="ko-KR"/>
        </w:rPr>
        <w:t>Identification of the functional interfaces in relationship to the functional component’s tasks they connect</w:t>
      </w:r>
      <w:r>
        <w:rPr>
          <w:noProof/>
        </w:rPr>
        <w:tab/>
      </w:r>
      <w:r>
        <w:rPr>
          <w:noProof/>
        </w:rPr>
        <w:fldChar w:fldCharType="begin"/>
      </w:r>
      <w:r>
        <w:rPr>
          <w:noProof/>
        </w:rPr>
        <w:instrText xml:space="preserve"> PAGEREF _Toc222475855 \h </w:instrText>
      </w:r>
      <w:r>
        <w:rPr>
          <w:noProof/>
        </w:rPr>
      </w:r>
      <w:r>
        <w:rPr>
          <w:noProof/>
        </w:rPr>
        <w:fldChar w:fldCharType="separate"/>
      </w:r>
      <w:r>
        <w:rPr>
          <w:noProof/>
        </w:rPr>
        <w:t>28</w:t>
      </w:r>
      <w:r>
        <w:rPr>
          <w:noProof/>
        </w:rPr>
        <w:fldChar w:fldCharType="end"/>
      </w:r>
    </w:p>
    <w:p w14:paraId="06D16418" w14:textId="41A4C1D6" w:rsidR="00A515AA" w:rsidRDefault="00A515AA">
      <w:pPr>
        <w:pStyle w:val="TableofFigures"/>
        <w:rPr>
          <w:rFonts w:eastAsiaTheme="minorEastAsia"/>
          <w:i w:val="0"/>
          <w:noProof/>
          <w:color w:val="auto"/>
          <w:kern w:val="2"/>
          <w:sz w:val="24"/>
          <w:szCs w:val="24"/>
          <w:lang w:val="sv-SE" w:eastAsia="sv-SE"/>
          <w14:ligatures w14:val="standardContextual"/>
        </w:rPr>
      </w:pPr>
      <w:r>
        <w:rPr>
          <w:noProof/>
          <w:lang w:eastAsia="ko-KR"/>
        </w:rPr>
        <w:t>Figure 14</w:t>
      </w:r>
      <w:r>
        <w:rPr>
          <w:rFonts w:eastAsiaTheme="minorEastAsia"/>
          <w:i w:val="0"/>
          <w:noProof/>
          <w:color w:val="auto"/>
          <w:kern w:val="2"/>
          <w:sz w:val="24"/>
          <w:szCs w:val="24"/>
          <w:lang w:val="sv-SE" w:eastAsia="sv-SE"/>
          <w14:ligatures w14:val="standardContextual"/>
        </w:rPr>
        <w:tab/>
      </w:r>
      <w:r>
        <w:rPr>
          <w:noProof/>
          <w:lang w:eastAsia="ko-KR"/>
        </w:rPr>
        <w:t>Figure x Basic VDES data network (including integrated or separate AIS data network)</w:t>
      </w:r>
      <w:r>
        <w:rPr>
          <w:noProof/>
        </w:rPr>
        <w:tab/>
      </w:r>
      <w:r>
        <w:rPr>
          <w:noProof/>
        </w:rPr>
        <w:fldChar w:fldCharType="begin"/>
      </w:r>
      <w:r>
        <w:rPr>
          <w:noProof/>
        </w:rPr>
        <w:instrText xml:space="preserve"> PAGEREF _Toc222475856 \h </w:instrText>
      </w:r>
      <w:r>
        <w:rPr>
          <w:noProof/>
        </w:rPr>
      </w:r>
      <w:r>
        <w:rPr>
          <w:noProof/>
        </w:rPr>
        <w:fldChar w:fldCharType="separate"/>
      </w:r>
      <w:r>
        <w:rPr>
          <w:noProof/>
        </w:rPr>
        <w:t>30</w:t>
      </w:r>
      <w:r>
        <w:rPr>
          <w:noProof/>
        </w:rPr>
        <w:fldChar w:fldCharType="end"/>
      </w:r>
    </w:p>
    <w:p w14:paraId="29F99602" w14:textId="4FB95E9D" w:rsidR="00A515AA" w:rsidRDefault="00A515AA">
      <w:pPr>
        <w:pStyle w:val="TableofFigures"/>
        <w:rPr>
          <w:rFonts w:eastAsiaTheme="minorEastAsia"/>
          <w:i w:val="0"/>
          <w:noProof/>
          <w:color w:val="auto"/>
          <w:kern w:val="2"/>
          <w:sz w:val="24"/>
          <w:szCs w:val="24"/>
          <w:lang w:val="sv-SE" w:eastAsia="sv-SE"/>
          <w14:ligatures w14:val="standardContextual"/>
        </w:rPr>
      </w:pPr>
      <w:r>
        <w:rPr>
          <w:noProof/>
        </w:rPr>
        <w:t>Figure 15</w:t>
      </w:r>
      <w:r>
        <w:rPr>
          <w:rFonts w:eastAsiaTheme="minorEastAsia"/>
          <w:i w:val="0"/>
          <w:noProof/>
          <w:color w:val="auto"/>
          <w:kern w:val="2"/>
          <w:sz w:val="24"/>
          <w:szCs w:val="24"/>
          <w:lang w:val="sv-SE" w:eastAsia="sv-SE"/>
          <w14:ligatures w14:val="standardContextual"/>
        </w:rPr>
        <w:tab/>
      </w:r>
      <w:r>
        <w:rPr>
          <w:noProof/>
        </w:rPr>
        <w:t>Conflict resolution between overlapping “service areas” using additional high priority TBB</w:t>
      </w:r>
      <w:r>
        <w:rPr>
          <w:noProof/>
        </w:rPr>
        <w:tab/>
      </w:r>
      <w:r>
        <w:rPr>
          <w:noProof/>
        </w:rPr>
        <w:fldChar w:fldCharType="begin"/>
      </w:r>
      <w:r>
        <w:rPr>
          <w:noProof/>
        </w:rPr>
        <w:instrText xml:space="preserve"> PAGEREF _Toc222475857 \h </w:instrText>
      </w:r>
      <w:r>
        <w:rPr>
          <w:noProof/>
        </w:rPr>
      </w:r>
      <w:r>
        <w:rPr>
          <w:noProof/>
        </w:rPr>
        <w:fldChar w:fldCharType="separate"/>
      </w:r>
      <w:r>
        <w:rPr>
          <w:noProof/>
        </w:rPr>
        <w:t>46</w:t>
      </w:r>
      <w:r>
        <w:rPr>
          <w:noProof/>
        </w:rPr>
        <w:fldChar w:fldCharType="end"/>
      </w:r>
    </w:p>
    <w:p w14:paraId="66FC816C" w14:textId="72511426" w:rsidR="00A515AA" w:rsidRDefault="00A515AA">
      <w:pPr>
        <w:pStyle w:val="TableofFigures"/>
        <w:rPr>
          <w:rFonts w:eastAsiaTheme="minorEastAsia"/>
          <w:i w:val="0"/>
          <w:noProof/>
          <w:color w:val="auto"/>
          <w:kern w:val="2"/>
          <w:sz w:val="24"/>
          <w:szCs w:val="24"/>
          <w:lang w:val="sv-SE" w:eastAsia="sv-SE"/>
          <w14:ligatures w14:val="standardContextual"/>
        </w:rPr>
      </w:pPr>
      <w:r>
        <w:rPr>
          <w:noProof/>
        </w:rPr>
        <w:t>Figure 16</w:t>
      </w:r>
      <w:r>
        <w:rPr>
          <w:rFonts w:eastAsiaTheme="minorEastAsia"/>
          <w:i w:val="0"/>
          <w:noProof/>
          <w:color w:val="auto"/>
          <w:kern w:val="2"/>
          <w:sz w:val="24"/>
          <w:szCs w:val="24"/>
          <w:lang w:val="sv-SE" w:eastAsia="sv-SE"/>
          <w14:ligatures w14:val="standardContextual"/>
        </w:rPr>
        <w:tab/>
      </w:r>
      <w:r>
        <w:rPr>
          <w:noProof/>
        </w:rPr>
        <w:t>Inter vs Intra network coordination needs</w:t>
      </w:r>
      <w:r>
        <w:rPr>
          <w:noProof/>
        </w:rPr>
        <w:tab/>
      </w:r>
      <w:r>
        <w:rPr>
          <w:noProof/>
        </w:rPr>
        <w:fldChar w:fldCharType="begin"/>
      </w:r>
      <w:r>
        <w:rPr>
          <w:noProof/>
        </w:rPr>
        <w:instrText xml:space="preserve"> PAGEREF _Toc222475858 \h </w:instrText>
      </w:r>
      <w:r>
        <w:rPr>
          <w:noProof/>
        </w:rPr>
      </w:r>
      <w:r>
        <w:rPr>
          <w:noProof/>
        </w:rPr>
        <w:fldChar w:fldCharType="separate"/>
      </w:r>
      <w:r>
        <w:rPr>
          <w:noProof/>
        </w:rPr>
        <w:t>47</w:t>
      </w:r>
      <w:r>
        <w:rPr>
          <w:noProof/>
        </w:rPr>
        <w:fldChar w:fldCharType="end"/>
      </w:r>
    </w:p>
    <w:p w14:paraId="7FFDFCFF" w14:textId="3E32592F" w:rsidR="00A515AA" w:rsidRDefault="00A515AA">
      <w:pPr>
        <w:pStyle w:val="TableofFigures"/>
        <w:rPr>
          <w:rFonts w:eastAsiaTheme="minorEastAsia"/>
          <w:i w:val="0"/>
          <w:noProof/>
          <w:color w:val="auto"/>
          <w:kern w:val="2"/>
          <w:sz w:val="24"/>
          <w:szCs w:val="24"/>
          <w:lang w:val="sv-SE" w:eastAsia="sv-SE"/>
          <w14:ligatures w14:val="standardContextual"/>
        </w:rPr>
      </w:pPr>
      <w:r>
        <w:rPr>
          <w:noProof/>
        </w:rPr>
        <w:t>Figure 17</w:t>
      </w:r>
      <w:r>
        <w:rPr>
          <w:rFonts w:eastAsiaTheme="minorEastAsia"/>
          <w:i w:val="0"/>
          <w:noProof/>
          <w:color w:val="auto"/>
          <w:kern w:val="2"/>
          <w:sz w:val="24"/>
          <w:szCs w:val="24"/>
          <w:lang w:val="sv-SE" w:eastAsia="sv-SE"/>
          <w14:ligatures w14:val="standardContextual"/>
        </w:rPr>
        <w:tab/>
      </w:r>
      <w:r>
        <w:rPr>
          <w:noProof/>
        </w:rPr>
        <w:t>Example of how to achieve right justified equation number</w:t>
      </w:r>
      <w:r>
        <w:rPr>
          <w:noProof/>
        </w:rPr>
        <w:tab/>
      </w:r>
      <w:r>
        <w:rPr>
          <w:noProof/>
        </w:rPr>
        <w:fldChar w:fldCharType="begin"/>
      </w:r>
      <w:r>
        <w:rPr>
          <w:noProof/>
        </w:rPr>
        <w:instrText xml:space="preserve"> PAGEREF _Toc222475859 \h </w:instrText>
      </w:r>
      <w:r>
        <w:rPr>
          <w:noProof/>
        </w:rPr>
      </w:r>
      <w:r>
        <w:rPr>
          <w:noProof/>
        </w:rPr>
        <w:fldChar w:fldCharType="separate"/>
      </w:r>
      <w:r>
        <w:rPr>
          <w:noProof/>
        </w:rPr>
        <w:t>66</w:t>
      </w:r>
      <w:r>
        <w:rPr>
          <w:noProof/>
        </w:rPr>
        <w:fldChar w:fldCharType="end"/>
      </w:r>
    </w:p>
    <w:p w14:paraId="69585A95" w14:textId="4DDFD100" w:rsidR="005E4659" w:rsidRPr="002100B2" w:rsidRDefault="00923B4D" w:rsidP="00CB1D11">
      <w:pPr>
        <w:pStyle w:val="BodyText"/>
        <w:suppressAutoHyphens/>
      </w:pPr>
      <w:r w:rsidRPr="002100B2">
        <w:fldChar w:fldCharType="end"/>
      </w:r>
    </w:p>
    <w:p w14:paraId="7D97EBBA" w14:textId="77777777" w:rsidR="00176BB8" w:rsidRPr="002100B2" w:rsidRDefault="00176BB8" w:rsidP="00CB1D11">
      <w:pPr>
        <w:pStyle w:val="TableofFigures"/>
        <w:suppressAutoHyphens/>
      </w:pPr>
    </w:p>
    <w:p w14:paraId="483B4A76" w14:textId="77777777" w:rsidR="00790277" w:rsidRPr="002100B2" w:rsidRDefault="00790277" w:rsidP="00CB1D11">
      <w:pPr>
        <w:pStyle w:val="BodyText"/>
        <w:suppressAutoHyphens/>
        <w:sectPr w:rsidR="00790277" w:rsidRPr="002100B2" w:rsidSect="000D1024">
          <w:headerReference w:type="even" r:id="rId21"/>
          <w:headerReference w:type="default" r:id="rId22"/>
          <w:headerReference w:type="first" r:id="rId23"/>
          <w:footerReference w:type="first" r:id="rId24"/>
          <w:pgSz w:w="11906" w:h="16838" w:code="9"/>
          <w:pgMar w:top="567" w:right="794" w:bottom="567" w:left="907" w:header="850" w:footer="784" w:gutter="0"/>
          <w:cols w:space="708"/>
          <w:docGrid w:linePitch="360"/>
        </w:sectPr>
      </w:pPr>
    </w:p>
    <w:p w14:paraId="25A46F81" w14:textId="40E72C05" w:rsidR="004944C8" w:rsidRPr="002100B2" w:rsidRDefault="009A1C68" w:rsidP="00CB1D11">
      <w:pPr>
        <w:pStyle w:val="Heading1"/>
        <w:suppressAutoHyphens/>
      </w:pPr>
      <w:bookmarkStart w:id="0" w:name="_Toc222477534"/>
      <w:r w:rsidRPr="002100B2">
        <w:lastRenderedPageBreak/>
        <w:t>BACKGROUND</w:t>
      </w:r>
      <w:bookmarkEnd w:id="0"/>
      <w:r w:rsidRPr="002100B2">
        <w:t xml:space="preserve"> </w:t>
      </w:r>
    </w:p>
    <w:p w14:paraId="30566B26" w14:textId="77777777" w:rsidR="003A6A32" w:rsidRPr="002100B2" w:rsidRDefault="003A6A32" w:rsidP="00CB1D11">
      <w:pPr>
        <w:pStyle w:val="Heading1separationline"/>
        <w:suppressAutoHyphens/>
      </w:pPr>
    </w:p>
    <w:p w14:paraId="539CE024" w14:textId="77777777" w:rsidR="00012F36" w:rsidRPr="002100B2" w:rsidRDefault="00012F36" w:rsidP="00012F36">
      <w:pPr>
        <w:pStyle w:val="BodyText"/>
        <w:rPr>
          <w:rFonts w:eastAsia="Malgun Gothic" w:cstheme="minorHAnsi"/>
          <w:lang w:eastAsia="ko-KR"/>
        </w:rPr>
      </w:pPr>
      <w:r w:rsidRPr="002100B2">
        <w:rPr>
          <w:rFonts w:eastAsia="Malgun Gothic" w:cstheme="minorHAnsi"/>
          <w:lang w:eastAsia="ko-KR"/>
        </w:rPr>
        <w:t xml:space="preserve">The World Radiocommunication Conference 2015(WRC-15) allocated frequencies for VDE terrestrial (reception and transmission) ASM terrestrial (reception and transmission) and ASM satellite reception. </w:t>
      </w:r>
    </w:p>
    <w:p w14:paraId="444F9A32" w14:textId="77777777" w:rsidR="00012F36" w:rsidRPr="002100B2" w:rsidRDefault="00012F36" w:rsidP="00012F36">
      <w:pPr>
        <w:pStyle w:val="BodyText"/>
        <w:rPr>
          <w:rFonts w:eastAsia="Malgun Gothic" w:cstheme="minorHAnsi"/>
          <w:lang w:eastAsia="ko-KR"/>
        </w:rPr>
      </w:pPr>
      <w:r w:rsidRPr="002100B2">
        <w:rPr>
          <w:rFonts w:cstheme="minorHAnsi"/>
          <w:lang w:eastAsia="zh-CN"/>
        </w:rPr>
        <w:t>VDES</w:t>
      </w:r>
      <w:r w:rsidRPr="002100B2">
        <w:rPr>
          <w:rFonts w:cstheme="minorHAnsi"/>
          <w:lang w:eastAsia="ko-KR"/>
        </w:rPr>
        <w:t xml:space="preserve"> radio</w:t>
      </w:r>
      <w:r w:rsidRPr="002100B2">
        <w:rPr>
          <w:rFonts w:cstheme="minorHAnsi"/>
          <w:lang w:eastAsia="zh-CN"/>
        </w:rPr>
        <w:t xml:space="preserve"> communication shall follow ITU-R M.2092. IALA G1117 provides many possible usages of VDES. </w:t>
      </w:r>
      <w:r w:rsidRPr="002100B2">
        <w:rPr>
          <w:rFonts w:eastAsia="Malgun Gothic" w:cstheme="minorHAnsi"/>
          <w:lang w:eastAsia="ko-KR"/>
        </w:rPr>
        <w:t xml:space="preserve">The VDES is an emerging communications system which is being coordinated by IALA in consultation with the International Telecommunication Union(ITU), the International Maritime Organization(IMO) and the International Electrotechnical Commission(IEC). </w:t>
      </w:r>
    </w:p>
    <w:p w14:paraId="3CDB5731" w14:textId="77777777" w:rsidR="00012F36" w:rsidRPr="002100B2" w:rsidRDefault="00012F36" w:rsidP="00012F36">
      <w:pPr>
        <w:pStyle w:val="BodyText"/>
        <w:rPr>
          <w:rFonts w:eastAsia="Malgun Gothic" w:cstheme="minorHAnsi"/>
          <w:lang w:eastAsia="ko-KR"/>
        </w:rPr>
      </w:pPr>
      <w:r w:rsidRPr="002100B2">
        <w:rPr>
          <w:rFonts w:cstheme="minorHAnsi"/>
        </w:rPr>
        <w:t xml:space="preserve">The distance of direct communication of VDES is limited </w:t>
      </w:r>
      <w:r w:rsidRPr="002100B2">
        <w:rPr>
          <w:rFonts w:cstheme="minorHAnsi"/>
          <w:lang w:eastAsia="ko-KR"/>
        </w:rPr>
        <w:t>by</w:t>
      </w:r>
      <w:r w:rsidRPr="002100B2">
        <w:rPr>
          <w:rFonts w:cstheme="minorHAnsi"/>
        </w:rPr>
        <w:t xml:space="preserve"> the characteristics of VHF radio communication. Development of VDES systems (ship stations, land stations, satellites) has been started by different developers for various use cases. To realize such use cases and extend the communication distance and capability,</w:t>
      </w:r>
      <w:r w:rsidRPr="002100B2">
        <w:rPr>
          <w:rFonts w:eastAsia="Malgun Gothic" w:cstheme="minorHAnsi"/>
          <w:lang w:eastAsia="ko-KR"/>
        </w:rPr>
        <w:t xml:space="preserve"> it is expected that IALA national members and other appropriate authorities shall need to implement the following elements for optimal VDES operation: </w:t>
      </w:r>
    </w:p>
    <w:p w14:paraId="45ACC346" w14:textId="77777777" w:rsidR="00012F36" w:rsidRPr="002100B2" w:rsidRDefault="00012F36" w:rsidP="00012F36">
      <w:pPr>
        <w:pStyle w:val="BodyText"/>
        <w:numPr>
          <w:ilvl w:val="0"/>
          <w:numId w:val="45"/>
        </w:numPr>
        <w:spacing w:line="240" w:lineRule="auto"/>
        <w:rPr>
          <w:rFonts w:eastAsia="Malgun Gothic" w:cstheme="minorHAnsi"/>
          <w:lang w:eastAsia="ko-KR"/>
        </w:rPr>
      </w:pPr>
      <w:r w:rsidRPr="002100B2">
        <w:rPr>
          <w:rFonts w:eastAsia="Malgun Gothic" w:cstheme="minorHAnsi"/>
          <w:lang w:eastAsia="ko-KR"/>
        </w:rPr>
        <w:t>Establishing a plan to upgrade existing AIS shore infrastructure to VDES shore infrastructure, thereby enhancing digital connectivity</w:t>
      </w:r>
    </w:p>
    <w:p w14:paraId="0FCC316B" w14:textId="77777777" w:rsidR="00012F36" w:rsidRPr="002100B2" w:rsidRDefault="00012F36" w:rsidP="00012F36">
      <w:pPr>
        <w:pStyle w:val="BodyText"/>
        <w:numPr>
          <w:ilvl w:val="0"/>
          <w:numId w:val="45"/>
        </w:numPr>
        <w:spacing w:line="240" w:lineRule="auto"/>
        <w:rPr>
          <w:rFonts w:eastAsia="Malgun Gothic" w:cstheme="minorHAnsi"/>
          <w:lang w:eastAsia="ko-KR"/>
        </w:rPr>
      </w:pPr>
      <w:r w:rsidRPr="002100B2">
        <w:rPr>
          <w:rFonts w:eastAsia="Malgun Gothic" w:cstheme="minorHAnsi"/>
          <w:lang w:eastAsia="ko-KR"/>
        </w:rPr>
        <w:t>Implementing VDES shore infrastructure in case of no existing AIS shore infrastructure</w:t>
      </w:r>
    </w:p>
    <w:p w14:paraId="2790994F" w14:textId="77777777" w:rsidR="00012F36" w:rsidRPr="002100B2" w:rsidRDefault="00012F36" w:rsidP="00012F36">
      <w:pPr>
        <w:pStyle w:val="BodyText"/>
        <w:numPr>
          <w:ilvl w:val="0"/>
          <w:numId w:val="45"/>
        </w:numPr>
        <w:spacing w:line="240" w:lineRule="auto"/>
        <w:rPr>
          <w:rFonts w:eastAsia="Malgun Gothic" w:cstheme="minorHAnsi"/>
          <w:lang w:eastAsia="ko-KR"/>
        </w:rPr>
      </w:pPr>
      <w:r w:rsidRPr="002100B2">
        <w:rPr>
          <w:rFonts w:eastAsia="Malgun Gothic" w:cstheme="minorHAnsi"/>
          <w:lang w:eastAsia="ko-KR"/>
        </w:rPr>
        <w:t>Using existing shore infrastructure as much as possible for VDES R-Mode</w:t>
      </w:r>
    </w:p>
    <w:p w14:paraId="71563174" w14:textId="77777777" w:rsidR="00012F36" w:rsidRPr="002100B2" w:rsidRDefault="00012F36" w:rsidP="00012F36">
      <w:pPr>
        <w:pStyle w:val="BodyText"/>
        <w:numPr>
          <w:ilvl w:val="0"/>
          <w:numId w:val="45"/>
        </w:numPr>
        <w:spacing w:line="240" w:lineRule="auto"/>
        <w:rPr>
          <w:rFonts w:eastAsia="Malgun Gothic" w:cstheme="minorHAnsi"/>
          <w:lang w:eastAsia="ko-KR"/>
        </w:rPr>
      </w:pPr>
      <w:r w:rsidRPr="002100B2">
        <w:rPr>
          <w:rFonts w:eastAsia="Malgun Gothic" w:cstheme="minorHAnsi"/>
          <w:lang w:eastAsia="ko-KR"/>
        </w:rPr>
        <w:t>Implementing VDES data integrity monitoring at the VDES link level</w:t>
      </w:r>
    </w:p>
    <w:p w14:paraId="12B43378" w14:textId="77777777" w:rsidR="00012F36" w:rsidRPr="002100B2" w:rsidRDefault="00012F36" w:rsidP="00012F36">
      <w:pPr>
        <w:pStyle w:val="BodyText"/>
        <w:numPr>
          <w:ilvl w:val="0"/>
          <w:numId w:val="45"/>
        </w:numPr>
        <w:spacing w:line="240" w:lineRule="auto"/>
        <w:rPr>
          <w:rFonts w:eastAsia="Malgun Gothic" w:cstheme="minorHAnsi"/>
          <w:lang w:eastAsia="ko-KR"/>
        </w:rPr>
      </w:pPr>
      <w:r w:rsidRPr="002100B2">
        <w:rPr>
          <w:rFonts w:eastAsia="Malgun Gothic" w:cstheme="minorHAnsi"/>
          <w:lang w:eastAsia="ko-KR"/>
        </w:rPr>
        <w:t>Expansion of VDES application scope requiring coordination and resource sharing from multiple parties</w:t>
      </w:r>
    </w:p>
    <w:p w14:paraId="26272DAE" w14:textId="77777777" w:rsidR="00012F36" w:rsidRPr="002100B2" w:rsidRDefault="00012F36" w:rsidP="00012F36">
      <w:pPr>
        <w:pStyle w:val="BodyText"/>
        <w:numPr>
          <w:ilvl w:val="0"/>
          <w:numId w:val="45"/>
        </w:numPr>
        <w:spacing w:line="240" w:lineRule="auto"/>
        <w:rPr>
          <w:rFonts w:eastAsia="Malgun Gothic" w:cstheme="minorHAnsi"/>
          <w:lang w:eastAsia="ko-KR"/>
        </w:rPr>
      </w:pPr>
      <w:r w:rsidRPr="002100B2">
        <w:rPr>
          <w:rFonts w:eastAsia="Malgun Gothic" w:cstheme="minorHAnsi"/>
          <w:lang w:eastAsia="ko-KR"/>
        </w:rPr>
        <w:t>Addressing network security issues</w:t>
      </w:r>
    </w:p>
    <w:p w14:paraId="481030B2" w14:textId="77777777" w:rsidR="00012F36" w:rsidRPr="002100B2" w:rsidRDefault="00012F36" w:rsidP="00012F36">
      <w:pPr>
        <w:pStyle w:val="BodyText"/>
        <w:rPr>
          <w:rFonts w:cstheme="minorHAnsi"/>
        </w:rPr>
      </w:pPr>
      <w:r w:rsidRPr="002100B2">
        <w:rPr>
          <w:rFonts w:eastAsia="Malgun Gothic" w:cstheme="minorHAnsi"/>
          <w:lang w:eastAsia="ko-KR"/>
        </w:rPr>
        <w:t>I</w:t>
      </w:r>
      <w:r w:rsidRPr="002100B2">
        <w:rPr>
          <w:rFonts w:cstheme="minorHAnsi"/>
        </w:rPr>
        <w:t xml:space="preserve">ALA initiated a new task “Develop </w:t>
      </w:r>
      <w:r w:rsidRPr="002100B2">
        <w:rPr>
          <w:rFonts w:eastAsia="SimSun" w:cstheme="minorHAnsi"/>
          <w:lang w:eastAsia="zh-CN"/>
        </w:rPr>
        <w:t>a</w:t>
      </w:r>
      <w:r w:rsidRPr="002100B2">
        <w:rPr>
          <w:rFonts w:cstheme="minorHAnsi"/>
        </w:rPr>
        <w:t xml:space="preserve"> Guideline for VDES </w:t>
      </w:r>
      <w:r w:rsidRPr="002100B2">
        <w:rPr>
          <w:rFonts w:eastAsia="Malgun Gothic" w:cstheme="minorHAnsi"/>
          <w:lang w:eastAsia="ko-KR"/>
        </w:rPr>
        <w:t>Shore Infrastructure and Operation</w:t>
      </w:r>
      <w:r w:rsidRPr="002100B2">
        <w:rPr>
          <w:rFonts w:cstheme="minorHAnsi"/>
        </w:rPr>
        <w:t>”</w:t>
      </w:r>
      <w:r w:rsidRPr="002100B2">
        <w:rPr>
          <w:rFonts w:eastAsia="Malgun Gothic" w:cstheme="minorHAnsi"/>
          <w:lang w:eastAsia="ko-KR"/>
        </w:rPr>
        <w:t xml:space="preserve">. </w:t>
      </w:r>
      <w:r w:rsidRPr="002100B2">
        <w:rPr>
          <w:rFonts w:cstheme="minorHAnsi"/>
        </w:rPr>
        <w:t xml:space="preserve">The objective of the task is to develop a guideline that provides a framework for VDES </w:t>
      </w:r>
      <w:r w:rsidRPr="002100B2">
        <w:rPr>
          <w:rFonts w:eastAsia="Malgun Gothic" w:cstheme="minorHAnsi"/>
          <w:lang w:eastAsia="ko-KR"/>
        </w:rPr>
        <w:t>shore infrastructure and operation to</w:t>
      </w:r>
      <w:r w:rsidRPr="002100B2">
        <w:rPr>
          <w:rFonts w:cstheme="minorHAnsi"/>
        </w:rPr>
        <w:t xml:space="preserve"> realize </w:t>
      </w:r>
      <w:r w:rsidRPr="002100B2">
        <w:rPr>
          <w:rFonts w:cstheme="minorHAnsi"/>
          <w:lang w:eastAsia="ko-KR"/>
        </w:rPr>
        <w:t>sm</w:t>
      </w:r>
      <w:r w:rsidRPr="002100B2">
        <w:rPr>
          <w:rFonts w:cstheme="minorHAnsi"/>
        </w:rPr>
        <w:t>ooth and effective VDES communications on both official and private communications.</w:t>
      </w:r>
    </w:p>
    <w:p w14:paraId="3028F741" w14:textId="77777777" w:rsidR="00012F36" w:rsidRPr="002100B2" w:rsidRDefault="00012F36" w:rsidP="00012F36">
      <w:pPr>
        <w:pStyle w:val="BodyText"/>
        <w:rPr>
          <w:rFonts w:cstheme="minorHAnsi"/>
          <w:lang w:eastAsia="ko-KR"/>
        </w:rPr>
      </w:pPr>
      <w:r w:rsidRPr="002100B2">
        <w:rPr>
          <w:rFonts w:cstheme="minorHAnsi"/>
          <w:lang w:eastAsia="ko-KR"/>
        </w:rPr>
        <w:t>[Reference to R1007]</w:t>
      </w:r>
    </w:p>
    <w:p w14:paraId="2BC8BFED" w14:textId="10729633" w:rsidR="00452DDC" w:rsidRPr="002100B2" w:rsidRDefault="00452DDC" w:rsidP="00452DDC">
      <w:pPr>
        <w:pStyle w:val="Heading1"/>
        <w:rPr>
          <w:rFonts w:asciiTheme="minorHAnsi" w:hAnsiTheme="minorHAnsi"/>
          <w:lang w:eastAsia="ko-KR"/>
        </w:rPr>
      </w:pPr>
      <w:bookmarkStart w:id="1" w:name="_Toc222477535"/>
      <w:r w:rsidRPr="002100B2">
        <w:rPr>
          <w:lang w:eastAsia="ko-KR"/>
        </w:rPr>
        <w:t>PURPOSE OF THE DOCUMENT</w:t>
      </w:r>
      <w:bookmarkEnd w:id="1"/>
    </w:p>
    <w:p w14:paraId="0ACDA381" w14:textId="4C24E274" w:rsidR="00B5516B" w:rsidRPr="002100B2" w:rsidRDefault="00A666D6" w:rsidP="00A666D6">
      <w:pPr>
        <w:pStyle w:val="BodyText"/>
      </w:pPr>
      <w:r w:rsidRPr="002100B2">
        <w:t>This document provides guidelines on the methodology of implementing VDES shore infrastructure, VDES frequency mode operation, and VDES data transfer network. This document does not provide a regulatory or obligatory framework for the operation of VDES.</w:t>
      </w:r>
    </w:p>
    <w:p w14:paraId="501A7F5B" w14:textId="1795241E" w:rsidR="00A666D6" w:rsidRPr="002100B2" w:rsidRDefault="00EA0417" w:rsidP="00EA0417">
      <w:pPr>
        <w:pStyle w:val="Heading1"/>
      </w:pPr>
      <w:bookmarkStart w:id="2" w:name="_Toc222477536"/>
      <w:r w:rsidRPr="002100B2">
        <w:t>RELATED DOCUMENTS</w:t>
      </w:r>
      <w:bookmarkEnd w:id="2"/>
    </w:p>
    <w:p w14:paraId="42EE6374" w14:textId="77777777" w:rsidR="00D766AE" w:rsidRPr="002100B2" w:rsidRDefault="00D766AE" w:rsidP="00D766AE">
      <w:pPr>
        <w:pStyle w:val="Furtherreading"/>
      </w:pPr>
      <w:bookmarkStart w:id="3" w:name="_Ref222320993"/>
      <w:r w:rsidRPr="002100B2">
        <w:t>ITU-R M.2092, Technical Characteristics for a VHF Data Exchange System in the VHF Maritime Mobile Band</w:t>
      </w:r>
      <w:bookmarkEnd w:id="3"/>
    </w:p>
    <w:p w14:paraId="4E6A35D4" w14:textId="77777777" w:rsidR="00D766AE" w:rsidRPr="002100B2" w:rsidRDefault="00D766AE" w:rsidP="00D766AE">
      <w:pPr>
        <w:pStyle w:val="Furtherreading"/>
      </w:pPr>
      <w:bookmarkStart w:id="4" w:name="_Ref222321004"/>
      <w:r w:rsidRPr="002100B2">
        <w:t>ITU-R M.1371, Technical Characteristics for an Automatic Identification System using Time Division Multiple Access in the VHF Maritime Mobile Band</w:t>
      </w:r>
      <w:bookmarkEnd w:id="4"/>
    </w:p>
    <w:p w14:paraId="5B9FD3F1" w14:textId="77777777" w:rsidR="00D766AE" w:rsidRPr="002100B2" w:rsidRDefault="00D766AE" w:rsidP="00D766AE">
      <w:pPr>
        <w:pStyle w:val="Furtherreading"/>
      </w:pPr>
      <w:r w:rsidRPr="002100B2">
        <w:t>IALA G1117, VHF Data Exchange System (VDES) Overview</w:t>
      </w:r>
    </w:p>
    <w:p w14:paraId="1D929ACC" w14:textId="77777777" w:rsidR="00D766AE" w:rsidRPr="002100B2" w:rsidRDefault="00D766AE" w:rsidP="00D766AE">
      <w:pPr>
        <w:pStyle w:val="Furtherreading"/>
      </w:pPr>
      <w:r w:rsidRPr="002100B2">
        <w:t>IALA R1007, The VHF Data Exchange System(VDES) for Shore Infrastructure</w:t>
      </w:r>
    </w:p>
    <w:p w14:paraId="1C493A36" w14:textId="77777777" w:rsidR="00D766AE" w:rsidRPr="002100B2" w:rsidRDefault="00D766AE" w:rsidP="00D766AE">
      <w:pPr>
        <w:pStyle w:val="Furtherreading"/>
      </w:pPr>
      <w:r w:rsidRPr="002100B2">
        <w:t>IALA R0124, The AIS Service, December 2012 [Consider deletion later]</w:t>
      </w:r>
    </w:p>
    <w:p w14:paraId="404AE2A3" w14:textId="1E8FA97B" w:rsidR="00D766AE" w:rsidRPr="002100B2" w:rsidRDefault="00D766AE" w:rsidP="00D766AE">
      <w:pPr>
        <w:pStyle w:val="Furtherreading"/>
      </w:pPr>
      <w:r w:rsidRPr="002100B2">
        <w:t>IALA G1192, VDES Authentication</w:t>
      </w:r>
    </w:p>
    <w:p w14:paraId="13E569D3" w14:textId="0BC53903" w:rsidR="00D766AE" w:rsidRPr="002100B2" w:rsidRDefault="00D766AE" w:rsidP="00D766AE">
      <w:pPr>
        <w:pStyle w:val="Furtherreading"/>
      </w:pPr>
      <w:r w:rsidRPr="002100B2">
        <w:t>IALA G1193, VDES Measurements</w:t>
      </w:r>
    </w:p>
    <w:p w14:paraId="3380C0F6" w14:textId="6A4D315B" w:rsidR="00D766AE" w:rsidRPr="002100B2" w:rsidRDefault="00D766AE" w:rsidP="00D766AE">
      <w:pPr>
        <w:pStyle w:val="Furtherreading"/>
      </w:pPr>
      <w:r w:rsidRPr="002100B2">
        <w:t>RTCM Standard 13900.0, Maritime Messaging Service Architecture and Protocol</w:t>
      </w:r>
    </w:p>
    <w:p w14:paraId="294DE57C" w14:textId="77777777" w:rsidR="00ED405E" w:rsidRPr="002100B2" w:rsidRDefault="00ED405E" w:rsidP="00ED405E">
      <w:pPr>
        <w:pStyle w:val="Heading1"/>
      </w:pPr>
      <w:bookmarkStart w:id="5" w:name="_Toc222477537"/>
      <w:r w:rsidRPr="002100B2">
        <w:lastRenderedPageBreak/>
        <w:t>SHORE-BASED INFRASTRUCTURE FOR THE VDES SERVICE</w:t>
      </w:r>
      <w:bookmarkEnd w:id="5"/>
    </w:p>
    <w:p w14:paraId="2A1F4C57" w14:textId="53DDFEFF" w:rsidR="00ED405E" w:rsidRPr="002100B2" w:rsidRDefault="00495482" w:rsidP="00495482">
      <w:pPr>
        <w:pStyle w:val="BodyText"/>
      </w:pPr>
      <w:r w:rsidRPr="002100B2">
        <w:t xml:space="preserve">This section describes the definition and scope of the terrestrial VDES service (AIS, ASM and VDE-TER) The section also includes the functions and general requirements of AIS, ASM and terrestrial VDE services to enable higher data rates and a wider range of applications, leveraging the technical characteristics of AIS, ASM and VDE-TER as described in </w:t>
      </w:r>
      <w:r w:rsidR="00677A4B" w:rsidRPr="002100B2">
        <w:fldChar w:fldCharType="begin"/>
      </w:r>
      <w:r w:rsidR="00677A4B" w:rsidRPr="002100B2">
        <w:instrText xml:space="preserve"> REF _Ref222320993 \n \h </w:instrText>
      </w:r>
      <w:r w:rsidR="00677A4B" w:rsidRPr="002100B2">
        <w:fldChar w:fldCharType="separate"/>
      </w:r>
      <w:r w:rsidR="00A515AA">
        <w:t>[1]</w:t>
      </w:r>
      <w:r w:rsidR="00677A4B" w:rsidRPr="002100B2">
        <w:fldChar w:fldCharType="end"/>
      </w:r>
      <w:r w:rsidR="004E3F39" w:rsidRPr="002100B2">
        <w:t xml:space="preserve"> </w:t>
      </w:r>
      <w:r w:rsidRPr="002100B2">
        <w:t xml:space="preserve">and </w:t>
      </w:r>
      <w:r w:rsidR="00677A4B" w:rsidRPr="002100B2">
        <w:fldChar w:fldCharType="begin"/>
      </w:r>
      <w:r w:rsidR="00677A4B" w:rsidRPr="002100B2">
        <w:instrText xml:space="preserve"> REF _Ref222321004 \n \h </w:instrText>
      </w:r>
      <w:r w:rsidR="00677A4B" w:rsidRPr="002100B2">
        <w:fldChar w:fldCharType="separate"/>
      </w:r>
      <w:r w:rsidR="00A515AA">
        <w:t>[2]</w:t>
      </w:r>
      <w:r w:rsidR="00677A4B" w:rsidRPr="002100B2">
        <w:fldChar w:fldCharType="end"/>
      </w:r>
      <w:r w:rsidRPr="002100B2">
        <w:t>.</w:t>
      </w:r>
    </w:p>
    <w:p w14:paraId="6DD7ED95" w14:textId="77777777" w:rsidR="004E3F39" w:rsidRPr="002100B2" w:rsidRDefault="004E3F39" w:rsidP="004E3F39">
      <w:pPr>
        <w:pStyle w:val="BodyText"/>
      </w:pPr>
      <w:r w:rsidRPr="002100B2">
        <w:t>The terrestrial VDES services are defined by:</w:t>
      </w:r>
    </w:p>
    <w:p w14:paraId="2E5CA4E9" w14:textId="4FC4A4AA" w:rsidR="004E3F39" w:rsidRPr="002100B2" w:rsidRDefault="004E3F39" w:rsidP="004E3F39">
      <w:pPr>
        <w:pStyle w:val="Bullet1"/>
      </w:pPr>
      <w:r w:rsidRPr="002100B2">
        <w:t xml:space="preserve">AIS Service: giving access to the AIS functional component of VDES, defined in </w:t>
      </w:r>
      <w:r w:rsidRPr="002100B2">
        <w:fldChar w:fldCharType="begin"/>
      </w:r>
      <w:r w:rsidRPr="002100B2">
        <w:instrText xml:space="preserve"> REF _Ref222321004 \n \h </w:instrText>
      </w:r>
      <w:r w:rsidRPr="002100B2">
        <w:fldChar w:fldCharType="separate"/>
      </w:r>
      <w:r w:rsidR="00A515AA">
        <w:t>[2]</w:t>
      </w:r>
      <w:r w:rsidRPr="002100B2">
        <w:fldChar w:fldCharType="end"/>
      </w:r>
    </w:p>
    <w:p w14:paraId="332F406F" w14:textId="55D1881C" w:rsidR="004E3F39" w:rsidRPr="002100B2" w:rsidRDefault="004E3F39" w:rsidP="004E3F39">
      <w:pPr>
        <w:pStyle w:val="Bullet1"/>
      </w:pPr>
      <w:r w:rsidRPr="002100B2">
        <w:t xml:space="preserve">ASM Service: giving access to the ASM functional component of VDES, defined for ASM in </w:t>
      </w:r>
      <w:r w:rsidRPr="002100B2">
        <w:fldChar w:fldCharType="begin"/>
      </w:r>
      <w:r w:rsidRPr="002100B2">
        <w:instrText xml:space="preserve"> REF _Ref222320993 \n \h </w:instrText>
      </w:r>
      <w:r w:rsidRPr="002100B2">
        <w:fldChar w:fldCharType="separate"/>
      </w:r>
      <w:r w:rsidR="00A515AA">
        <w:t>[1]</w:t>
      </w:r>
      <w:r w:rsidRPr="002100B2">
        <w:fldChar w:fldCharType="end"/>
      </w:r>
    </w:p>
    <w:p w14:paraId="74FDD35C" w14:textId="068FFF1F" w:rsidR="004E3F39" w:rsidRPr="002100B2" w:rsidRDefault="004E3F39" w:rsidP="004E3F39">
      <w:pPr>
        <w:pStyle w:val="Bullet1"/>
      </w:pPr>
      <w:r w:rsidRPr="002100B2">
        <w:t xml:space="preserve">VDE-TER Service: giving access to the VDE-TER functional component of VDES, defined for VDE-TER in </w:t>
      </w:r>
      <w:r w:rsidRPr="002100B2">
        <w:fldChar w:fldCharType="begin"/>
      </w:r>
      <w:r w:rsidRPr="002100B2">
        <w:instrText xml:space="preserve"> REF _Ref222320993 \n \h </w:instrText>
      </w:r>
      <w:r w:rsidRPr="002100B2">
        <w:fldChar w:fldCharType="separate"/>
      </w:r>
      <w:r w:rsidR="00A515AA">
        <w:t>[1]</w:t>
      </w:r>
      <w:r w:rsidRPr="002100B2">
        <w:fldChar w:fldCharType="end"/>
      </w:r>
    </w:p>
    <w:p w14:paraId="15FD5EDE" w14:textId="77777777" w:rsidR="0010061F" w:rsidRPr="002100B2" w:rsidRDefault="0010061F" w:rsidP="0010061F">
      <w:pPr>
        <w:pStyle w:val="BodyText"/>
      </w:pPr>
      <w:r w:rsidRPr="002100B2">
        <w:t>Hence, the VDES service integrates all three services (AIS, ASM and VDE-TER) in a single system. Shore authorities must be capable of selecting individually, for each system component, which services are activated and operational. It must be possible to use VDES system components to operate only an AIS service, a combination of ASM and VDE-TER, all three services or any other combination of services that the shore authority requires. The provision of the three services could also vary from one telecommunication site to the next within the same shore authority responsibility area. VDES offers full flexibility.</w:t>
      </w:r>
    </w:p>
    <w:p w14:paraId="342D162F" w14:textId="77777777" w:rsidR="0010061F" w:rsidRPr="002100B2" w:rsidRDefault="0010061F" w:rsidP="0010061F">
      <w:pPr>
        <w:pStyle w:val="BodyText"/>
      </w:pPr>
    </w:p>
    <w:p w14:paraId="40B8D101" w14:textId="77777777" w:rsidR="0010061F" w:rsidRPr="002100B2" w:rsidRDefault="0010061F" w:rsidP="0010061F">
      <w:pPr>
        <w:pStyle w:val="BodyText"/>
      </w:pPr>
      <w:r w:rsidRPr="002100B2">
        <w:t xml:space="preserve">The above defined VDES services are defined by the jurisdiction operating them based on geographical, economic and operational requirements, and may cover a large portion of the waterways, or even the entire waterways. The geographical topography of the waterways may vary. </w:t>
      </w:r>
    </w:p>
    <w:p w14:paraId="7C75673D" w14:textId="0D36FB98" w:rsidR="0010061F" w:rsidRPr="002100B2" w:rsidRDefault="0010061F" w:rsidP="0010061F">
      <w:pPr>
        <w:pStyle w:val="BodyText"/>
      </w:pPr>
      <w:r w:rsidRPr="002100B2">
        <w:t>Despite geographical and topological variations among terrestrial VDES service areas, functional similarities exist in service provision and criteria for selecting an appropriate configuration. The distribution model is essentially functional and generic, but it needs to be applied (‘tailored’) to the geography and topology by every administration. To this end, this document describes the components of a reference shore-based infrastructure applicable to most jurisdictions, along with methods for deriving appropriate infrastructure for some geographical and topological differences and the associated criteria.</w:t>
      </w:r>
    </w:p>
    <w:p w14:paraId="38E5D0B9" w14:textId="3A6FF979" w:rsidR="00374E44" w:rsidRPr="002100B2" w:rsidRDefault="00374E44" w:rsidP="00374E44">
      <w:pPr>
        <w:pStyle w:val="Heading2"/>
      </w:pPr>
      <w:bookmarkStart w:id="6" w:name="_Toc222477538"/>
      <w:r w:rsidRPr="002100B2">
        <w:t xml:space="preserve">Functional definitions of the </w:t>
      </w:r>
      <w:r w:rsidR="00276E13">
        <w:t>shore-based infrastructure</w:t>
      </w:r>
      <w:bookmarkEnd w:id="6"/>
    </w:p>
    <w:p w14:paraId="60CD8DCE" w14:textId="77777777" w:rsidR="00A524B5" w:rsidRPr="002100B2" w:rsidRDefault="00A524B5" w:rsidP="00CB1D11">
      <w:pPr>
        <w:pStyle w:val="Heading2separationline"/>
        <w:suppressAutoHyphens/>
      </w:pPr>
    </w:p>
    <w:p w14:paraId="48C60455" w14:textId="601448D4" w:rsidR="00BA1C02" w:rsidRPr="002100B2" w:rsidRDefault="00E05FEC" w:rsidP="00E05FEC">
      <w:pPr>
        <w:pStyle w:val="BodyText"/>
      </w:pPr>
      <w:r w:rsidRPr="002100B2">
        <w:t xml:space="preserve">In order to describe the terrestrial VDES service , it is necessary to define the shore-based infrastructure required for service provision. A reference system architecture and its components are presented that include or interoperate with the conventional AIS service infrastructure and consider the scalability of ASM and VDES services except VDE-SAT . </w:t>
      </w:r>
      <w:r w:rsidR="00AB4518" w:rsidRPr="002100B2">
        <w:fldChar w:fldCharType="begin"/>
      </w:r>
      <w:r w:rsidR="00AB4518" w:rsidRPr="002100B2">
        <w:instrText xml:space="preserve"> REF _Ref222321290 \n \h </w:instrText>
      </w:r>
      <w:r w:rsidR="00AB4518" w:rsidRPr="002100B2">
        <w:fldChar w:fldCharType="separate"/>
      </w:r>
      <w:r w:rsidR="00A515AA">
        <w:t>Figure 1</w:t>
      </w:r>
      <w:r w:rsidR="00AB4518" w:rsidRPr="002100B2">
        <w:fldChar w:fldCharType="end"/>
      </w:r>
      <w:r w:rsidR="009243A6" w:rsidRPr="002100B2">
        <w:t xml:space="preserve"> </w:t>
      </w:r>
      <w:r w:rsidRPr="002100B2">
        <w:t>shows the reference architecture of the shore-based infrastructure for terrestrial VDES service.</w:t>
      </w:r>
      <w:r w:rsidR="00864DEE">
        <w:t xml:space="preserve"> </w:t>
      </w:r>
    </w:p>
    <w:p w14:paraId="4045FDB5" w14:textId="77777777" w:rsidR="00AB4518" w:rsidRPr="002100B2" w:rsidRDefault="00AB4518" w:rsidP="00AB4518">
      <w:pPr>
        <w:jc w:val="center"/>
        <w:rPr>
          <w:rFonts w:eastAsia="Malgun Gothic"/>
          <w:lang w:eastAsia="ko-KR"/>
        </w:rPr>
      </w:pPr>
      <w:r w:rsidRPr="002100B2">
        <w:rPr>
          <w:noProof/>
        </w:rPr>
        <w:lastRenderedPageBreak/>
        <w:drawing>
          <wp:inline distT="0" distB="0" distL="0" distR="0" wp14:anchorId="4E10CABE" wp14:editId="55D04248">
            <wp:extent cx="6742376" cy="2452787"/>
            <wp:effectExtent l="0" t="0" r="1905" b="5080"/>
            <wp:docPr id="4173798" name="그림 1" descr="텍스트, 스크린샷,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798" name="그림 1" descr="텍스트, 스크린샷, 도표이(가) 표시된 사진&#10;&#10;AI 생성 콘텐츠는 정확하지 않을 수 있습니다."/>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843879" cy="2489712"/>
                    </a:xfrm>
                    <a:prstGeom prst="rect">
                      <a:avLst/>
                    </a:prstGeom>
                    <a:noFill/>
                  </pic:spPr>
                </pic:pic>
              </a:graphicData>
            </a:graphic>
          </wp:inline>
        </w:drawing>
      </w:r>
      <w:commentRangeStart w:id="7"/>
      <w:commentRangeStart w:id="8"/>
      <w:commentRangeEnd w:id="8"/>
      <w:r w:rsidR="00ED7CC8" w:rsidRPr="002100B2">
        <w:rPr>
          <w:rStyle w:val="CommentReference"/>
          <w:rFonts w:eastAsia="Malgun Gothic"/>
          <w:szCs w:val="22"/>
          <w:lang w:eastAsia="ko-KR"/>
        </w:rPr>
        <w:commentReference w:id="8"/>
      </w:r>
      <w:commentRangeEnd w:id="7"/>
      <w:r w:rsidR="00ED7CC8" w:rsidRPr="002100B2">
        <w:rPr>
          <w:rStyle w:val="CommentReference"/>
          <w:rFonts w:eastAsia="Malgun Gothic"/>
          <w:szCs w:val="22"/>
          <w:lang w:eastAsia="ko-KR"/>
        </w:rPr>
        <w:commentReference w:id="7"/>
      </w:r>
    </w:p>
    <w:p w14:paraId="5822E750" w14:textId="79EC5A82" w:rsidR="00AB4518" w:rsidRPr="002100B2" w:rsidRDefault="00AB4518" w:rsidP="00AB4518">
      <w:pPr>
        <w:pStyle w:val="Figurecaption"/>
        <w:rPr>
          <w:lang w:eastAsia="ko-KR"/>
        </w:rPr>
      </w:pPr>
      <w:bookmarkStart w:id="9" w:name="_Ref222321290"/>
      <w:bookmarkStart w:id="10" w:name="_Toc222475843"/>
      <w:commentRangeStart w:id="11"/>
      <w:r w:rsidRPr="002100B2">
        <w:rPr>
          <w:lang w:eastAsia="ko-KR"/>
        </w:rPr>
        <w:t>Reference architecture of shore-based infrastructure for the terrestrial VDES</w:t>
      </w:r>
      <w:r w:rsidRPr="002100B2" w:rsidDel="004132DC">
        <w:rPr>
          <w:lang w:eastAsia="ko-KR"/>
        </w:rPr>
        <w:t xml:space="preserve"> </w:t>
      </w:r>
      <w:r w:rsidRPr="002100B2">
        <w:rPr>
          <w:lang w:eastAsia="ko-KR"/>
        </w:rPr>
        <w:t>service</w:t>
      </w:r>
      <w:bookmarkEnd w:id="9"/>
      <w:bookmarkEnd w:id="10"/>
      <w:commentRangeEnd w:id="11"/>
      <w:r w:rsidR="00ED7CC8" w:rsidRPr="002100B2">
        <w:rPr>
          <w:rStyle w:val="CommentReference"/>
          <w:sz w:val="22"/>
          <w:szCs w:val="22"/>
          <w:lang w:eastAsia="ko-KR"/>
        </w:rPr>
        <w:commentReference w:id="11"/>
      </w:r>
    </w:p>
    <w:p w14:paraId="41D52B23" w14:textId="77777777" w:rsidR="00B7714C" w:rsidRPr="002100B2" w:rsidRDefault="00B7714C" w:rsidP="00B7714C">
      <w:pPr>
        <w:pStyle w:val="BodyText"/>
        <w:rPr>
          <w:lang w:eastAsia="ko-KR"/>
        </w:rPr>
      </w:pPr>
      <w:r w:rsidRPr="002100B2">
        <w:rPr>
          <w:lang w:eastAsia="ko-KR"/>
        </w:rPr>
        <w:t xml:space="preserve">[ADD NOTE : Figure 1 demonstrates one local network] </w:t>
      </w:r>
    </w:p>
    <w:p w14:paraId="26FE074A" w14:textId="77777777" w:rsidR="00833343" w:rsidRPr="002100B2" w:rsidRDefault="00833343" w:rsidP="00833343">
      <w:pPr>
        <w:pStyle w:val="BodyText"/>
        <w:rPr>
          <w:rFonts w:eastAsia="Malgun Gothic"/>
          <w:lang w:eastAsia="ko-KR"/>
        </w:rPr>
      </w:pPr>
      <w:r w:rsidRPr="002100B2">
        <w:rPr>
          <w:rFonts w:eastAsia="Malgun Gothic"/>
          <w:lang w:eastAsia="ko-KR"/>
        </w:rPr>
        <w:t xml:space="preserve">The standard architecture of shore-based infrastructure consists of the following three functional layer components required to provide ship-to-ship, ship-to-shore and shore-to-ship  VDES service: </w:t>
      </w:r>
    </w:p>
    <w:p w14:paraId="7A6A7C2B" w14:textId="77777777" w:rsidR="00833343" w:rsidRPr="002100B2" w:rsidRDefault="00833343" w:rsidP="00833343">
      <w:pPr>
        <w:pStyle w:val="BodyText"/>
        <w:numPr>
          <w:ilvl w:val="1"/>
          <w:numId w:val="46"/>
        </w:numPr>
        <w:spacing w:line="240" w:lineRule="auto"/>
        <w:rPr>
          <w:rFonts w:eastAsia="Malgun Gothic"/>
          <w:lang w:eastAsia="ko-KR"/>
        </w:rPr>
      </w:pPr>
      <w:r w:rsidRPr="002100B2">
        <w:rPr>
          <w:rFonts w:eastAsia="Malgun Gothic"/>
          <w:b/>
          <w:lang w:eastAsia="ko-KR"/>
        </w:rPr>
        <w:t>Physical layer</w:t>
      </w:r>
      <w:r w:rsidRPr="002100B2">
        <w:rPr>
          <w:rFonts w:eastAsia="Malgun Gothic"/>
          <w:b/>
          <w:bCs/>
          <w:lang w:eastAsia="ko-KR"/>
        </w:rPr>
        <w:t xml:space="preserve"> </w:t>
      </w:r>
      <w:r w:rsidRPr="002100B2">
        <w:rPr>
          <w:rFonts w:eastAsia="Malgun Gothic"/>
          <w:b/>
          <w:lang w:eastAsia="ko-KR"/>
        </w:rPr>
        <w:t>(VDES physical shore station or VDES</w:t>
      </w:r>
      <w:r w:rsidRPr="002100B2">
        <w:rPr>
          <w:rFonts w:eastAsia="Malgun Gothic"/>
          <w:b/>
          <w:bCs/>
          <w:lang w:eastAsia="ko-KR"/>
        </w:rPr>
        <w:t>-PSS)</w:t>
      </w:r>
      <w:r w:rsidRPr="002100B2">
        <w:rPr>
          <w:rFonts w:eastAsia="Malgun Gothic"/>
          <w:lang w:eastAsia="ko-KR"/>
        </w:rPr>
        <w:t xml:space="preserve">: Consists of one or more VDES PSS controlling units and a fixed station (Note: The PSS includes not only the actual VDES base station, but also all the connections, antennas, cables, etc. (RF components) required for the base station to actually operate. </w:t>
      </w:r>
    </w:p>
    <w:p w14:paraId="622A791A" w14:textId="77777777" w:rsidR="00833343" w:rsidRPr="002100B2" w:rsidRDefault="00833343" w:rsidP="00833343">
      <w:pPr>
        <w:pStyle w:val="BodyText"/>
        <w:numPr>
          <w:ilvl w:val="1"/>
          <w:numId w:val="46"/>
        </w:numPr>
        <w:spacing w:line="240" w:lineRule="auto"/>
        <w:rPr>
          <w:rFonts w:eastAsia="Malgun Gothic"/>
          <w:lang w:eastAsia="ko-KR"/>
        </w:rPr>
      </w:pPr>
      <w:r w:rsidRPr="002100B2">
        <w:rPr>
          <w:rFonts w:eastAsia="Malgun Gothic"/>
          <w:b/>
          <w:lang w:eastAsia="ko-KR"/>
        </w:rPr>
        <w:t>Logical layer</w:t>
      </w:r>
      <w:r w:rsidRPr="002100B2">
        <w:rPr>
          <w:rFonts w:eastAsia="Malgun Gothic"/>
          <w:b/>
          <w:bCs/>
          <w:lang w:eastAsia="ko-KR"/>
        </w:rPr>
        <w:t xml:space="preserve"> </w:t>
      </w:r>
      <w:r w:rsidRPr="002100B2">
        <w:rPr>
          <w:rFonts w:eastAsia="Malgun Gothic"/>
          <w:b/>
          <w:lang w:eastAsia="ko-KR"/>
        </w:rPr>
        <w:t>(VDES logical shore station or VDES-LSS):</w:t>
      </w:r>
      <w:r w:rsidRPr="002100B2">
        <w:rPr>
          <w:rFonts w:eastAsia="Malgun Gothic"/>
          <w:lang w:eastAsia="ko-KR"/>
        </w:rPr>
        <w:t xml:space="preserve"> Software that takes VDES data from one or more PSS(s) and delivers it in a usable format to the VDES service users. The VDES-LSS does not have to be located in the same location as the physical shore station (PSS). </w:t>
      </w:r>
    </w:p>
    <w:p w14:paraId="1274C17A" w14:textId="77777777" w:rsidR="00833343" w:rsidRPr="002100B2" w:rsidRDefault="00833343" w:rsidP="00833343">
      <w:pPr>
        <w:pStyle w:val="BodyText"/>
        <w:numPr>
          <w:ilvl w:val="1"/>
          <w:numId w:val="46"/>
        </w:numPr>
        <w:spacing w:line="240" w:lineRule="auto"/>
        <w:rPr>
          <w:rFonts w:eastAsia="Malgun Gothic"/>
          <w:lang w:eastAsia="ko-KR"/>
        </w:rPr>
      </w:pPr>
      <w:r w:rsidRPr="002100B2">
        <w:rPr>
          <w:b/>
        </w:rPr>
        <w:t>Service Management Layer</w:t>
      </w:r>
      <w:r w:rsidRPr="002100B2">
        <w:rPr>
          <w:b/>
          <w:bCs/>
        </w:rPr>
        <w:t xml:space="preserve"> </w:t>
      </w:r>
      <w:r w:rsidRPr="002100B2">
        <w:rPr>
          <w:b/>
        </w:rPr>
        <w:t>(VDES service control station or VDES-SCS):</w:t>
      </w:r>
      <w:r w:rsidRPr="002100B2">
        <w:t xml:space="preserve"> The top layer that controls the overall system. The VDES-SCS  manages all components (PSS and LSS) of  the shore-based VDES system. It is necessary to ensure a reliable means of data transmissions between all VDES shore components. It manages communication resources within the service area and monitors the integrity of the data link.</w:t>
      </w:r>
    </w:p>
    <w:p w14:paraId="3C6FCBF3" w14:textId="77777777" w:rsidR="00833343" w:rsidRPr="002100B2" w:rsidRDefault="00833343" w:rsidP="00833343">
      <w:pPr>
        <w:pStyle w:val="BodyText"/>
        <w:rPr>
          <w:rFonts w:cstheme="minorHAnsi"/>
          <w:lang w:eastAsia="ko-KR"/>
        </w:rPr>
      </w:pPr>
    </w:p>
    <w:p w14:paraId="27EFECB7" w14:textId="77777777" w:rsidR="00833343" w:rsidRPr="002100B2" w:rsidRDefault="00833343" w:rsidP="00833343">
      <w:pPr>
        <w:pStyle w:val="BodyText"/>
        <w:rPr>
          <w:rFonts w:cstheme="minorHAnsi"/>
          <w:lang w:eastAsia="ko-KR"/>
        </w:rPr>
      </w:pPr>
      <w:r w:rsidRPr="002100B2">
        <w:rPr>
          <w:rFonts w:cstheme="minorHAnsi"/>
          <w:lang w:eastAsia="ko-KR"/>
        </w:rPr>
        <w:t>[Define shore components somewhere]</w:t>
      </w:r>
    </w:p>
    <w:p w14:paraId="5331ABFF" w14:textId="77777777" w:rsidR="00D0163F" w:rsidRPr="002100B2" w:rsidRDefault="00D0163F" w:rsidP="00D0163F">
      <w:pPr>
        <w:pStyle w:val="BodyText"/>
        <w:rPr>
          <w:rFonts w:eastAsia="Malgun Gothic" w:cstheme="minorHAnsi"/>
          <w:lang w:eastAsia="ko-KR"/>
        </w:rPr>
      </w:pPr>
      <w:r w:rsidRPr="002100B2">
        <w:rPr>
          <w:rFonts w:eastAsia="Malgun Gothic" w:cstheme="minorHAnsi"/>
          <w:highlight w:val="yellow"/>
          <w:lang w:eastAsia="ko-KR"/>
        </w:rPr>
        <w:t xml:space="preserve">Depending on operational needs and user demands, it is possible to implement compact configurations such as the </w:t>
      </w:r>
      <w:r w:rsidRPr="002100B2">
        <w:rPr>
          <w:rFonts w:eastAsia="Malgun Gothic" w:cstheme="minorHAnsi"/>
          <w:b/>
          <w:bCs/>
          <w:highlight w:val="yellow"/>
          <w:lang w:eastAsia="ko-KR"/>
        </w:rPr>
        <w:t>Limited PSS for external-specific VDES service</w:t>
      </w:r>
      <w:r w:rsidRPr="002100B2">
        <w:rPr>
          <w:rFonts w:eastAsia="Malgun Gothic" w:cstheme="minorHAnsi"/>
          <w:highlight w:val="yellow"/>
          <w:lang w:eastAsia="ko-KR"/>
        </w:rPr>
        <w:t xml:space="preserve"> or the </w:t>
      </w:r>
      <w:r w:rsidRPr="002100B2">
        <w:rPr>
          <w:rFonts w:eastAsia="Malgun Gothic" w:cstheme="minorHAnsi"/>
          <w:b/>
          <w:bCs/>
          <w:highlight w:val="yellow"/>
          <w:lang w:eastAsia="ko-KR"/>
        </w:rPr>
        <w:t>Independent PSS for standalone VDES service</w:t>
      </w:r>
      <w:r w:rsidRPr="002100B2">
        <w:rPr>
          <w:rFonts w:eastAsia="Malgun Gothic" w:cstheme="minorHAnsi"/>
          <w:highlight w:val="yellow"/>
          <w:lang w:eastAsia="ko-KR"/>
        </w:rPr>
        <w:t xml:space="preserve">. The Limited PSS model supports a dedicated function (e.g., VTS or MRCC) with minimal components, without full network integration. The Independent PSS model enables full VDES functionality—such as vessel authentication, data transmission, and resource allocation—within a single site, where the PCU, Fixed Station, and SCS are co-located. Integrity monitoring can also be included as needed. These flexible options allow efficient deployment in constrained or remote </w:t>
      </w:r>
      <w:commentRangeStart w:id="12"/>
      <w:commentRangeStart w:id="13"/>
      <w:r w:rsidRPr="002100B2">
        <w:rPr>
          <w:rFonts w:eastAsia="Malgun Gothic" w:cstheme="minorHAnsi"/>
          <w:highlight w:val="yellow"/>
          <w:lang w:eastAsia="ko-KR"/>
        </w:rPr>
        <w:t>environments</w:t>
      </w:r>
      <w:commentRangeEnd w:id="13"/>
      <w:r w:rsidR="00ED7CC8" w:rsidRPr="002100B2">
        <w:rPr>
          <w:rStyle w:val="CommentReference"/>
          <w:rFonts w:eastAsia="Malgun Gothic" w:cstheme="minorHAnsi"/>
          <w:sz w:val="22"/>
          <w:szCs w:val="22"/>
          <w:highlight w:val="yellow"/>
          <w:lang w:eastAsia="ko-KR"/>
        </w:rPr>
        <w:commentReference w:id="13"/>
      </w:r>
      <w:commentRangeEnd w:id="12"/>
      <w:r w:rsidR="00ED7CC8" w:rsidRPr="002100B2">
        <w:rPr>
          <w:rStyle w:val="CommentReference"/>
          <w:rFonts w:eastAsia="Malgun Gothic" w:cstheme="minorHAnsi"/>
          <w:sz w:val="22"/>
          <w:szCs w:val="22"/>
          <w:highlight w:val="yellow"/>
          <w:lang w:eastAsia="ko-KR"/>
        </w:rPr>
        <w:commentReference w:id="12"/>
      </w:r>
      <w:r w:rsidRPr="002100B2">
        <w:rPr>
          <w:rFonts w:eastAsia="Malgun Gothic" w:cstheme="minorHAnsi"/>
          <w:highlight w:val="yellow"/>
          <w:lang w:eastAsia="ko-KR"/>
        </w:rPr>
        <w:t>.</w:t>
      </w:r>
    </w:p>
    <w:p w14:paraId="33A03AA4" w14:textId="77777777" w:rsidR="00D0163F" w:rsidRPr="002100B2" w:rsidRDefault="00D0163F" w:rsidP="00D0163F">
      <w:pPr>
        <w:pStyle w:val="BodyText"/>
        <w:rPr>
          <w:rFonts w:cstheme="minorHAnsi"/>
        </w:rPr>
      </w:pPr>
    </w:p>
    <w:p w14:paraId="24F679B9" w14:textId="77777777" w:rsidR="00D0163F" w:rsidRPr="002100B2" w:rsidRDefault="00D0163F" w:rsidP="00D0163F">
      <w:pPr>
        <w:pStyle w:val="BodyText"/>
        <w:rPr>
          <w:rFonts w:eastAsia="Malgun Gothic"/>
          <w:lang w:eastAsia="ko-KR"/>
        </w:rPr>
      </w:pPr>
      <w:r w:rsidRPr="002100B2">
        <w:t xml:space="preserve">Each layer of the VDES service requires a certain amount of processing capacity to ensure proper and timely interaction of the relevant components. The hierarchy of the VDES service does not explicitly specify whether data is transmitted locally or remotely. A transmission process called a ‘Functional Link’ is required between each layer. Functional links are defined as LAN (local), WAN feeder link (remote), and WAN backbone (remote). In the following chapters, the term ‘remote’ indicates, that either a WAN feeder link or a WAN backbone Functional Link will be required. Whenever the term ‘local’ appears, the LAN Functional Link would suffice. </w:t>
      </w:r>
    </w:p>
    <w:p w14:paraId="6530C279" w14:textId="77777777" w:rsidR="00D0163F" w:rsidRPr="002100B2" w:rsidRDefault="00D0163F" w:rsidP="00833343">
      <w:pPr>
        <w:pStyle w:val="BodyText"/>
        <w:rPr>
          <w:rFonts w:cstheme="minorHAnsi"/>
          <w:lang w:eastAsia="ko-KR"/>
        </w:rPr>
      </w:pPr>
    </w:p>
    <w:p w14:paraId="21CC39B2" w14:textId="77777777" w:rsidR="00E05FEC" w:rsidRPr="002100B2" w:rsidRDefault="00E05FEC" w:rsidP="00B7714C">
      <w:pPr>
        <w:pStyle w:val="BodyText"/>
      </w:pPr>
    </w:p>
    <w:p w14:paraId="6FA10B51" w14:textId="00EE4720" w:rsidR="009217F2" w:rsidRPr="002100B2" w:rsidRDefault="00DE2603" w:rsidP="00CB1D11">
      <w:pPr>
        <w:pStyle w:val="Heading3"/>
        <w:suppressAutoHyphens/>
      </w:pPr>
      <w:bookmarkStart w:id="14" w:name="_Toc222477539"/>
      <w:r w:rsidRPr="002100B2">
        <w:t>VDES Physical shore station (VDES-PSS )</w:t>
      </w:r>
      <w:bookmarkEnd w:id="14"/>
    </w:p>
    <w:p w14:paraId="7ACE9FE1" w14:textId="77777777" w:rsidR="0078236C" w:rsidRPr="002100B2" w:rsidRDefault="0078236C" w:rsidP="005D4DC8">
      <w:pPr>
        <w:pStyle w:val="BodyText"/>
        <w:rPr>
          <w:highlight w:val="yellow"/>
        </w:rPr>
      </w:pPr>
      <w:r w:rsidRPr="002100B2">
        <w:rPr>
          <w:highlight w:val="yellow"/>
        </w:rPr>
        <w:t>The VDES-PSS is an abstract concept representing the integrated physical components that provide shore-based VDES services. While these components are typically co-located, they may be distributed across different sites depending on operational or environmental factors.</w:t>
      </w:r>
    </w:p>
    <w:p w14:paraId="63D87E63" w14:textId="77777777" w:rsidR="0078236C" w:rsidRPr="002100B2" w:rsidRDefault="0078236C" w:rsidP="005D4DC8">
      <w:pPr>
        <w:pStyle w:val="BodyText"/>
        <w:rPr>
          <w:highlight w:val="yellow"/>
        </w:rPr>
      </w:pPr>
      <w:r w:rsidRPr="002100B2">
        <w:rPr>
          <w:highlight w:val="yellow"/>
        </w:rPr>
        <w:t>The core functions of the VDES-PSS include:</w:t>
      </w:r>
    </w:p>
    <w:p w14:paraId="03757B5A" w14:textId="77777777" w:rsidR="0078236C" w:rsidRPr="002100B2" w:rsidRDefault="0078236C" w:rsidP="005D4DC8">
      <w:pPr>
        <w:pStyle w:val="BodyText"/>
        <w:rPr>
          <w:highlight w:val="yellow"/>
        </w:rPr>
      </w:pPr>
    </w:p>
    <w:p w14:paraId="4D09E7F0" w14:textId="77777777" w:rsidR="0078236C" w:rsidRPr="002100B2" w:rsidRDefault="0078236C" w:rsidP="005D4DC8">
      <w:pPr>
        <w:pStyle w:val="Bullet1"/>
        <w:rPr>
          <w:highlight w:val="yellow"/>
        </w:rPr>
      </w:pPr>
      <w:r w:rsidRPr="002100B2">
        <w:rPr>
          <w:b/>
          <w:bCs/>
          <w:strike/>
          <w:highlight w:val="yellow"/>
        </w:rPr>
        <w:t>Vessel Identity Authentication</w:t>
      </w:r>
      <w:r w:rsidRPr="002100B2">
        <w:rPr>
          <w:strike/>
          <w:highlight w:val="yellow"/>
        </w:rPr>
        <w:t>: Ensures the authentication of ship identities prior to communication or service interaction.</w:t>
      </w:r>
      <w:r w:rsidRPr="002100B2">
        <w:rPr>
          <w:highlight w:val="yellow"/>
          <w:lang w:eastAsia="ko-KR"/>
        </w:rPr>
        <w:t xml:space="preserve"> [Need to be put in a higher level]</w:t>
      </w:r>
    </w:p>
    <w:p w14:paraId="1013BD87" w14:textId="77777777" w:rsidR="0078236C" w:rsidRPr="002100B2" w:rsidRDefault="0078236C" w:rsidP="005D4DC8">
      <w:pPr>
        <w:pStyle w:val="Bullet1"/>
        <w:rPr>
          <w:highlight w:val="yellow"/>
        </w:rPr>
      </w:pPr>
      <w:r w:rsidRPr="002100B2">
        <w:rPr>
          <w:b/>
          <w:bCs/>
          <w:highlight w:val="yellow"/>
        </w:rPr>
        <w:t>Data Transmission</w:t>
      </w:r>
      <w:r w:rsidRPr="002100B2">
        <w:rPr>
          <w:highlight w:val="yellow"/>
        </w:rPr>
        <w:t>: Handles the sending of data to and from vessels over the VHF Data Exchange System.</w:t>
      </w:r>
    </w:p>
    <w:p w14:paraId="605AA7A0" w14:textId="77777777" w:rsidR="0078236C" w:rsidRPr="002100B2" w:rsidRDefault="0078236C" w:rsidP="005D4DC8">
      <w:pPr>
        <w:pStyle w:val="Bullet1"/>
        <w:rPr>
          <w:highlight w:val="yellow"/>
        </w:rPr>
      </w:pPr>
      <w:r w:rsidRPr="002100B2">
        <w:rPr>
          <w:b/>
          <w:bCs/>
          <w:strike/>
          <w:highlight w:val="yellow"/>
        </w:rPr>
        <w:t>Resource Allocation</w:t>
      </w:r>
      <w:r w:rsidRPr="002100B2">
        <w:rPr>
          <w:strike/>
          <w:highlight w:val="yellow"/>
        </w:rPr>
        <w:t>: Assigns and manages VHF communication resources such as time slots and channels.</w:t>
      </w:r>
      <w:r w:rsidRPr="002100B2">
        <w:rPr>
          <w:highlight w:val="yellow"/>
          <w:lang w:eastAsia="ko-KR"/>
        </w:rPr>
        <w:t xml:space="preserve"> [Need to be put in a higher level]</w:t>
      </w:r>
    </w:p>
    <w:p w14:paraId="10DD9F30" w14:textId="77777777" w:rsidR="0078236C" w:rsidRPr="002100B2" w:rsidRDefault="0078236C" w:rsidP="005D4DC8">
      <w:pPr>
        <w:pStyle w:val="BodyText"/>
        <w:rPr>
          <w:highlight w:val="yellow"/>
        </w:rPr>
      </w:pPr>
    </w:p>
    <w:p w14:paraId="2130A3CB" w14:textId="77777777" w:rsidR="0078236C" w:rsidRPr="002100B2" w:rsidRDefault="0078236C" w:rsidP="005D4DC8">
      <w:pPr>
        <w:pStyle w:val="BodyText"/>
        <w:rPr>
          <w:rFonts w:eastAsia="Malgun Gothic"/>
          <w:lang w:eastAsia="ko-KR"/>
        </w:rPr>
      </w:pPr>
    </w:p>
    <w:p w14:paraId="620874CA" w14:textId="77777777" w:rsidR="0078236C" w:rsidRPr="002100B2" w:rsidRDefault="0078236C" w:rsidP="005D4DC8">
      <w:pPr>
        <w:pStyle w:val="BodyText"/>
        <w:rPr>
          <w:rFonts w:eastAsia="Malgun Gothic"/>
          <w:lang w:eastAsia="ko-KR"/>
        </w:rPr>
      </w:pPr>
    </w:p>
    <w:p w14:paraId="7975659C" w14:textId="77777777" w:rsidR="0078236C" w:rsidRPr="002100B2" w:rsidRDefault="0078236C" w:rsidP="005D4DC8">
      <w:pPr>
        <w:pStyle w:val="BodyText"/>
        <w:rPr>
          <w:rFonts w:eastAsia="Malgun Gothic"/>
          <w:lang w:eastAsia="ko-KR"/>
        </w:rPr>
      </w:pPr>
      <w:r w:rsidRPr="002100B2">
        <w:rPr>
          <w:rFonts w:eastAsia="Malgun Gothic"/>
          <w:highlight w:val="yellow"/>
          <w:lang w:eastAsia="ko-KR"/>
        </w:rPr>
        <w:t>Additionally VDES-PSS may support VDES-SCS’ data link and authentication integrity monitoring when required based on system design or operational needs</w:t>
      </w:r>
      <w:commentRangeStart w:id="15"/>
      <w:r w:rsidRPr="002100B2">
        <w:rPr>
          <w:rFonts w:eastAsia="Malgun Gothic"/>
          <w:highlight w:val="yellow"/>
          <w:lang w:eastAsia="ko-KR"/>
        </w:rPr>
        <w:t>.</w:t>
      </w:r>
      <w:commentRangeEnd w:id="15"/>
      <w:r w:rsidR="00ED7CC8" w:rsidRPr="002100B2">
        <w:rPr>
          <w:rStyle w:val="CommentReference"/>
          <w:rFonts w:eastAsia="Malgun Gothic"/>
          <w:sz w:val="22"/>
          <w:szCs w:val="22"/>
          <w:lang w:eastAsia="ko-KR"/>
        </w:rPr>
        <w:commentReference w:id="15"/>
      </w:r>
    </w:p>
    <w:p w14:paraId="27C81805" w14:textId="77777777" w:rsidR="0078236C" w:rsidRPr="002100B2" w:rsidRDefault="0078236C" w:rsidP="0078236C">
      <w:pPr>
        <w:jc w:val="both"/>
        <w:rPr>
          <w:rFonts w:eastAsia="Malgun Gothic" w:cstheme="minorHAnsi"/>
          <w:lang w:eastAsia="ko-KR"/>
        </w:rPr>
      </w:pPr>
    </w:p>
    <w:p w14:paraId="424E4584" w14:textId="77777777" w:rsidR="0078236C" w:rsidRPr="002100B2" w:rsidRDefault="0078236C" w:rsidP="0078236C">
      <w:pPr>
        <w:jc w:val="both"/>
        <w:rPr>
          <w:rFonts w:eastAsia="Malgun Gothic" w:cstheme="minorHAnsi"/>
          <w:lang w:eastAsia="ko-KR"/>
        </w:rPr>
      </w:pPr>
    </w:p>
    <w:p w14:paraId="4FCDC0A7" w14:textId="77777777" w:rsidR="0078236C" w:rsidRPr="002100B2" w:rsidRDefault="0078236C" w:rsidP="005D4DC8">
      <w:pPr>
        <w:pStyle w:val="BodyText"/>
        <w:rPr>
          <w:lang w:eastAsia="ko-KR"/>
        </w:rPr>
      </w:pPr>
      <w:r w:rsidRPr="002100B2">
        <w:rPr>
          <w:lang w:eastAsia="ko-KR"/>
        </w:rPr>
        <w:t xml:space="preserve">VDES-PSS is the most basic VDES-related entity that can exist on its own in a physical environment, unlike VDES-PCU (VDES PSS Controlling Unit) or VDES fixed station </w:t>
      </w:r>
    </w:p>
    <w:p w14:paraId="2364AF7F" w14:textId="77777777" w:rsidR="0078236C" w:rsidRPr="002100B2" w:rsidRDefault="0078236C" w:rsidP="005D4DC8">
      <w:pPr>
        <w:pStyle w:val="BodyText"/>
        <w:rPr>
          <w:rFonts w:cstheme="minorHAnsi"/>
          <w:lang w:eastAsia="ko-KR"/>
        </w:rPr>
      </w:pPr>
    </w:p>
    <w:p w14:paraId="68AD5308" w14:textId="77777777" w:rsidR="0078236C" w:rsidRPr="002100B2" w:rsidRDefault="0078236C" w:rsidP="005D4DC8">
      <w:pPr>
        <w:pStyle w:val="BodyText"/>
        <w:rPr>
          <w:lang w:eastAsia="ko-KR"/>
        </w:rPr>
      </w:pPr>
      <w:r w:rsidRPr="002100B2">
        <w:rPr>
          <w:lang w:eastAsia="ko-KR"/>
        </w:rPr>
        <w:t xml:space="preserve">A VDES-PSS consists of at least the following components: </w:t>
      </w:r>
    </w:p>
    <w:p w14:paraId="5C574713" w14:textId="77777777" w:rsidR="0078236C" w:rsidRPr="002100B2" w:rsidRDefault="0078236C" w:rsidP="0078236C">
      <w:pPr>
        <w:jc w:val="both"/>
        <w:rPr>
          <w:rFonts w:eastAsia="Malgun Gothic" w:cstheme="minorHAnsi"/>
          <w:lang w:eastAsia="ko-KR"/>
        </w:rPr>
      </w:pPr>
    </w:p>
    <w:p w14:paraId="1B4E96B2" w14:textId="77777777" w:rsidR="0078236C" w:rsidRPr="002100B2" w:rsidRDefault="0078236C" w:rsidP="0078236C">
      <w:pPr>
        <w:pStyle w:val="ListParagraph"/>
        <w:widowControl w:val="0"/>
        <w:numPr>
          <w:ilvl w:val="0"/>
          <w:numId w:val="47"/>
        </w:numPr>
        <w:wordWrap w:val="0"/>
        <w:autoSpaceDE w:val="0"/>
        <w:autoSpaceDN w:val="0"/>
        <w:spacing w:after="160" w:line="259" w:lineRule="auto"/>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A VDES PSS Controlling Unit (VDES-PCU) responsible for controlling one or more VDES Fixed Stations;</w:t>
      </w:r>
    </w:p>
    <w:p w14:paraId="30F7E8A2" w14:textId="77777777" w:rsidR="0078236C" w:rsidRPr="002100B2" w:rsidRDefault="0078236C" w:rsidP="0078236C">
      <w:pPr>
        <w:pStyle w:val="ListParagraph"/>
        <w:widowControl w:val="0"/>
        <w:numPr>
          <w:ilvl w:val="0"/>
          <w:numId w:val="47"/>
        </w:numPr>
        <w:wordWrap w:val="0"/>
        <w:autoSpaceDE w:val="0"/>
        <w:autoSpaceDN w:val="0"/>
        <w:spacing w:after="160" w:line="259" w:lineRule="auto"/>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A VDES Fixed Station (base station, limited base station) that provides an interface to the VDL;</w:t>
      </w:r>
    </w:p>
    <w:p w14:paraId="31A44AA5" w14:textId="77777777" w:rsidR="0078236C" w:rsidRPr="002100B2" w:rsidRDefault="0078236C" w:rsidP="0078236C">
      <w:pPr>
        <w:pStyle w:val="ListParagraph"/>
        <w:widowControl w:val="0"/>
        <w:numPr>
          <w:ilvl w:val="0"/>
          <w:numId w:val="47"/>
        </w:numPr>
        <w:wordWrap w:val="0"/>
        <w:autoSpaceDE w:val="0"/>
        <w:autoSpaceDN w:val="0"/>
        <w:spacing w:after="160" w:line="259" w:lineRule="auto"/>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An agent for a VDES Service Control Station (VDES-SCS) that provides configuration and monitoring functions for the VDES-PCU and VDES Fixed Stations;</w:t>
      </w:r>
    </w:p>
    <w:p w14:paraId="06D073D6" w14:textId="77777777" w:rsidR="0078236C" w:rsidRPr="002100B2" w:rsidRDefault="0078236C" w:rsidP="0078236C">
      <w:pPr>
        <w:pStyle w:val="ListParagraph"/>
        <w:widowControl w:val="0"/>
        <w:numPr>
          <w:ilvl w:val="0"/>
          <w:numId w:val="47"/>
        </w:numPr>
        <w:wordWrap w:val="0"/>
        <w:autoSpaceDE w:val="0"/>
        <w:autoSpaceDN w:val="0"/>
        <w:spacing w:after="160" w:line="259" w:lineRule="auto"/>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VDES RF Components (which may be shared with other services in the field);</w:t>
      </w:r>
    </w:p>
    <w:p w14:paraId="05F88EB2" w14:textId="77777777" w:rsidR="0078236C" w:rsidRPr="002100B2" w:rsidRDefault="0078236C" w:rsidP="0078236C">
      <w:pPr>
        <w:pStyle w:val="ListParagraph"/>
        <w:widowControl w:val="0"/>
        <w:numPr>
          <w:ilvl w:val="0"/>
          <w:numId w:val="47"/>
        </w:numPr>
        <w:wordWrap w:val="0"/>
        <w:autoSpaceDE w:val="0"/>
        <w:autoSpaceDN w:val="0"/>
        <w:spacing w:after="160" w:line="259" w:lineRule="auto"/>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Supporting infrastructure (service owned or shared); and/or</w:t>
      </w:r>
    </w:p>
    <w:p w14:paraId="2B86EDC0" w14:textId="77777777" w:rsidR="0078236C" w:rsidRPr="002100B2" w:rsidRDefault="0078236C" w:rsidP="0078236C">
      <w:pPr>
        <w:pStyle w:val="ListParagraph"/>
        <w:widowControl w:val="0"/>
        <w:numPr>
          <w:ilvl w:val="0"/>
          <w:numId w:val="47"/>
        </w:numPr>
        <w:wordWrap w:val="0"/>
        <w:autoSpaceDE w:val="0"/>
        <w:autoSpaceDN w:val="0"/>
        <w:spacing w:after="160" w:line="259" w:lineRule="auto"/>
        <w:contextualSpacing w:val="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An AIS service component configured separately from the above components.</w:t>
      </w:r>
    </w:p>
    <w:p w14:paraId="725BA33B" w14:textId="77777777" w:rsidR="0078236C" w:rsidRPr="002100B2" w:rsidRDefault="0078236C" w:rsidP="0078236C">
      <w:pPr>
        <w:jc w:val="both"/>
        <w:rPr>
          <w:rFonts w:eastAsia="Malgun Gothic" w:cstheme="minorHAnsi"/>
          <w:lang w:eastAsia="ko-KR"/>
        </w:rPr>
      </w:pPr>
    </w:p>
    <w:p w14:paraId="40920F63" w14:textId="77777777" w:rsidR="0078236C" w:rsidRPr="002100B2" w:rsidRDefault="0078236C" w:rsidP="005D4DC8">
      <w:pPr>
        <w:pStyle w:val="BodyText"/>
        <w:rPr>
          <w:lang w:eastAsia="ko-KR"/>
        </w:rPr>
      </w:pPr>
      <w:r w:rsidRPr="002100B2">
        <w:rPr>
          <w:lang w:eastAsia="ko-KR"/>
        </w:rPr>
        <w:t>Therefore, VDES-PSS does not necessarily need to be considered large physically.</w:t>
      </w:r>
      <w:r w:rsidRPr="002100B2">
        <w:rPr>
          <w:color w:val="FF0000"/>
          <w:lang w:eastAsia="ko-KR"/>
        </w:rPr>
        <w:t xml:space="preserve"> </w:t>
      </w:r>
    </w:p>
    <w:p w14:paraId="3E6513AB" w14:textId="77777777" w:rsidR="0078236C" w:rsidRPr="002100B2" w:rsidRDefault="0078236C" w:rsidP="005D4DC8">
      <w:pPr>
        <w:pStyle w:val="BodyText"/>
        <w:rPr>
          <w:lang w:eastAsia="ko-KR"/>
        </w:rPr>
      </w:pPr>
    </w:p>
    <w:p w14:paraId="46B064A2" w14:textId="77777777" w:rsidR="0078236C" w:rsidRPr="002100B2" w:rsidRDefault="0078236C" w:rsidP="005D4DC8">
      <w:pPr>
        <w:pStyle w:val="BodyText"/>
        <w:rPr>
          <w:color w:val="FF0000"/>
          <w:lang w:eastAsia="ko-KR"/>
        </w:rPr>
      </w:pPr>
      <w:r w:rsidRPr="002100B2">
        <w:rPr>
          <w:lang w:eastAsia="ko-KR"/>
        </w:rPr>
        <w:t xml:space="preserve">The supported infrastructure in the above list of components represents the physical and functional elements required for designing a VDES service, such as shelter, power source, local network, data storage, cabling, etc. </w:t>
      </w:r>
    </w:p>
    <w:p w14:paraId="781168B3" w14:textId="77777777" w:rsidR="0078236C" w:rsidRPr="002100B2" w:rsidRDefault="0078236C" w:rsidP="005D4DC8">
      <w:pPr>
        <w:pStyle w:val="BodyText"/>
        <w:rPr>
          <w:lang w:eastAsia="ko-KR"/>
        </w:rPr>
      </w:pPr>
    </w:p>
    <w:p w14:paraId="4EEA90AA" w14:textId="77777777" w:rsidR="0078236C" w:rsidRPr="002100B2" w:rsidRDefault="0078236C" w:rsidP="005D4DC8">
      <w:pPr>
        <w:pStyle w:val="BodyText"/>
        <w:rPr>
          <w:lang w:eastAsia="ko-KR"/>
        </w:rPr>
      </w:pPr>
      <w:r w:rsidRPr="002100B2">
        <w:rPr>
          <w:lang w:eastAsia="ko-KR"/>
        </w:rPr>
        <w:t>VDES-PSS  has its own UTC source. This UTC source can be internal to the VDES Fixed Station, such as a GNSS receiver, or external to the VDES Fixed Station (part of the on-site infrastructure), such as a solid-state (crystal oscillator) clock, which can provide timing to the VDES Fixed Station via an appropriate timing interface. If UTC source fails, the VDES Fixed Station may use the synchronization provided by the AIS VDL itself, i.e. UTC indirect.</w:t>
      </w:r>
    </w:p>
    <w:p w14:paraId="17BCAA7E" w14:textId="77777777" w:rsidR="0078236C" w:rsidRPr="002100B2" w:rsidRDefault="0078236C" w:rsidP="005D4DC8">
      <w:pPr>
        <w:pStyle w:val="BodyText"/>
        <w:rPr>
          <w:lang w:eastAsia="ko-KR"/>
        </w:rPr>
      </w:pPr>
    </w:p>
    <w:p w14:paraId="3BE56A5B" w14:textId="77777777" w:rsidR="0078236C" w:rsidRPr="002100B2" w:rsidRDefault="0078236C" w:rsidP="005D4DC8">
      <w:pPr>
        <w:pStyle w:val="BodyText"/>
        <w:rPr>
          <w:lang w:eastAsia="ko-KR"/>
        </w:rPr>
      </w:pPr>
    </w:p>
    <w:p w14:paraId="6B2E02F1" w14:textId="77777777" w:rsidR="0078236C" w:rsidRPr="002100B2" w:rsidRDefault="0078236C" w:rsidP="005D4DC8">
      <w:pPr>
        <w:pStyle w:val="BodyText"/>
        <w:rPr>
          <w:lang w:eastAsia="ko-KR"/>
        </w:rPr>
      </w:pPr>
      <w:commentRangeStart w:id="16"/>
      <w:r w:rsidRPr="002100B2">
        <w:rPr>
          <w:highlight w:val="yellow"/>
          <w:lang w:eastAsia="ko-KR"/>
        </w:rPr>
        <w:t>Figure 2</w:t>
      </w:r>
      <w:r w:rsidRPr="002100B2">
        <w:rPr>
          <w:lang w:eastAsia="ko-KR"/>
        </w:rPr>
        <w:t xml:space="preserve"> </w:t>
      </w:r>
      <w:commentRangeEnd w:id="16"/>
      <w:r w:rsidR="00ED7CC8" w:rsidRPr="002100B2">
        <w:rPr>
          <w:rStyle w:val="CommentReference"/>
          <w:sz w:val="22"/>
          <w:szCs w:val="22"/>
          <w:lang w:eastAsia="ko-KR"/>
        </w:rPr>
        <w:commentReference w:id="16"/>
      </w:r>
      <w:r w:rsidRPr="002100B2">
        <w:rPr>
          <w:lang w:eastAsia="ko-KR"/>
        </w:rPr>
        <w:t>shows an example VDES-PSS site as described above. It includes all the components of VDES-PSS as described above.</w:t>
      </w:r>
    </w:p>
    <w:p w14:paraId="5F33C83E" w14:textId="77777777" w:rsidR="0078236C" w:rsidRPr="002100B2" w:rsidRDefault="0078236C" w:rsidP="0078236C">
      <w:pPr>
        <w:pStyle w:val="ListParagraph"/>
        <w:widowControl w:val="0"/>
        <w:numPr>
          <w:ilvl w:val="0"/>
          <w:numId w:val="47"/>
        </w:numPr>
        <w:wordWrap w:val="0"/>
        <w:autoSpaceDE w:val="0"/>
        <w:autoSpaceDN w:val="0"/>
        <w:spacing w:after="160" w:line="259" w:lineRule="auto"/>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Functional components of a single VDES-PCU located at a different facility;</w:t>
      </w:r>
    </w:p>
    <w:p w14:paraId="6095D38E" w14:textId="77777777" w:rsidR="0078236C" w:rsidRPr="002100B2" w:rsidRDefault="0078236C" w:rsidP="0078236C">
      <w:pPr>
        <w:pStyle w:val="ListParagraph"/>
        <w:widowControl w:val="0"/>
        <w:numPr>
          <w:ilvl w:val="0"/>
          <w:numId w:val="47"/>
        </w:numPr>
        <w:wordWrap w:val="0"/>
        <w:autoSpaceDE w:val="0"/>
        <w:autoSpaceDN w:val="0"/>
        <w:spacing w:after="160" w:line="259" w:lineRule="auto"/>
        <w:jc w:val="both"/>
        <w:rPr>
          <w:rFonts w:asciiTheme="minorHAnsi" w:eastAsia="Malgun Gothic" w:hAnsiTheme="minorHAnsi" w:cstheme="minorBidi"/>
          <w:lang w:eastAsia="ko-KR"/>
        </w:rPr>
      </w:pPr>
      <w:r w:rsidRPr="002100B2">
        <w:rPr>
          <w:rFonts w:asciiTheme="minorHAnsi" w:eastAsia="Malgun Gothic" w:hAnsiTheme="minorHAnsi" w:cstheme="minorBidi"/>
          <w:lang w:eastAsia="ko-KR"/>
        </w:rPr>
        <w:t>Two VDES base stations located on [remote] site;</w:t>
      </w:r>
    </w:p>
    <w:p w14:paraId="6EE1D10A" w14:textId="77777777" w:rsidR="0078236C" w:rsidRPr="002100B2" w:rsidRDefault="0078236C" w:rsidP="0078236C">
      <w:pPr>
        <w:pStyle w:val="ListParagraph"/>
        <w:widowControl w:val="0"/>
        <w:numPr>
          <w:ilvl w:val="0"/>
          <w:numId w:val="47"/>
        </w:numPr>
        <w:wordWrap w:val="0"/>
        <w:autoSpaceDE w:val="0"/>
        <w:autoSpaceDN w:val="0"/>
        <w:spacing w:after="160" w:line="259" w:lineRule="auto"/>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Part of the functional components of the VDES-SCS responsible for monitoring and configuring the VDES-PCU;</w:t>
      </w:r>
    </w:p>
    <w:p w14:paraId="681D6065" w14:textId="77777777" w:rsidR="0078236C" w:rsidRPr="002100B2" w:rsidRDefault="0078236C" w:rsidP="0078236C">
      <w:pPr>
        <w:pStyle w:val="ListParagraph"/>
        <w:widowControl w:val="0"/>
        <w:numPr>
          <w:ilvl w:val="0"/>
          <w:numId w:val="47"/>
        </w:numPr>
        <w:wordWrap w:val="0"/>
        <w:autoSpaceDE w:val="0"/>
        <w:autoSpaceDN w:val="0"/>
        <w:spacing w:after="160" w:line="259" w:lineRule="auto"/>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Infrastructure required for the PSS (routers, firewalls, VPNs, network switches, GPS, RF equipment, UPS, etc.); and</w:t>
      </w:r>
    </w:p>
    <w:p w14:paraId="4A07F4F5" w14:textId="77777777" w:rsidR="0078236C" w:rsidRPr="002100B2" w:rsidRDefault="0078236C" w:rsidP="0078236C">
      <w:pPr>
        <w:pStyle w:val="ListParagraph"/>
        <w:widowControl w:val="0"/>
        <w:numPr>
          <w:ilvl w:val="0"/>
          <w:numId w:val="47"/>
        </w:numPr>
        <w:wordWrap w:val="0"/>
        <w:autoSpaceDE w:val="0"/>
        <w:autoSpaceDN w:val="0"/>
        <w:spacing w:after="160" w:line="259" w:lineRule="auto"/>
        <w:contextualSpacing w:val="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Legacy AIS service components configured separately from the above components (AIS Data Network between the Remote node and Node, Control Station or Other location can be separated or integrated with the VDES Data Network).</w:t>
      </w:r>
    </w:p>
    <w:p w14:paraId="2E4D34EB" w14:textId="77777777" w:rsidR="0078236C" w:rsidRPr="002100B2" w:rsidRDefault="0078236C" w:rsidP="0078236C">
      <w:pPr>
        <w:jc w:val="both"/>
        <w:rPr>
          <w:rFonts w:eastAsia="Malgun Gothic" w:cstheme="minorHAnsi"/>
          <w:lang w:eastAsia="ko-KR"/>
        </w:rPr>
      </w:pPr>
    </w:p>
    <w:p w14:paraId="62F3F402" w14:textId="77777777" w:rsidR="0078236C" w:rsidRPr="002100B2" w:rsidRDefault="0078236C" w:rsidP="00982C7F">
      <w:pPr>
        <w:pStyle w:val="BodyText"/>
        <w:rPr>
          <w:lang w:eastAsia="ko-KR"/>
        </w:rPr>
      </w:pPr>
      <w:r w:rsidRPr="002100B2">
        <w:rPr>
          <w:lang w:eastAsia="ko-KR"/>
        </w:rPr>
        <w:t>The required infrastructure is highlighted with a red box, including RF equipment, GPS antennas, cables, UPS, local area network, local router, wide area network, VDES-PCU hardware, and some VDES-SCS hardware.</w:t>
      </w:r>
    </w:p>
    <w:p w14:paraId="43E4EC5C" w14:textId="77777777" w:rsidR="0078236C" w:rsidRPr="002100B2" w:rsidRDefault="0078236C" w:rsidP="0078236C">
      <w:pPr>
        <w:jc w:val="both"/>
        <w:rPr>
          <w:rFonts w:eastAsia="Malgun Gothic" w:cstheme="minorHAnsi"/>
          <w:lang w:eastAsia="ko-KR"/>
        </w:rPr>
      </w:pPr>
    </w:p>
    <w:p w14:paraId="404C5406" w14:textId="06F65142" w:rsidR="0078236C" w:rsidRPr="002100B2" w:rsidRDefault="0078236C" w:rsidP="0078236C">
      <w:pPr>
        <w:pStyle w:val="BodyText"/>
        <w:spacing w:before="8"/>
        <w:rPr>
          <w:rFonts w:eastAsia="Malgun Gothic"/>
          <w:lang w:eastAsia="ko-KR"/>
        </w:rPr>
      </w:pPr>
    </w:p>
    <w:p w14:paraId="4B403269" w14:textId="5B5330B4" w:rsidR="0078236C" w:rsidRPr="002100B2" w:rsidRDefault="0078236C" w:rsidP="00AD3F32">
      <w:pPr>
        <w:pStyle w:val="Figurecaption"/>
        <w:rPr>
          <w:lang w:eastAsia="ko-KR"/>
        </w:rPr>
      </w:pPr>
      <w:bookmarkStart w:id="17" w:name="_bookmark17"/>
      <w:bookmarkStart w:id="18" w:name="_Toc222475844"/>
      <w:bookmarkEnd w:id="17"/>
      <w:commentRangeStart w:id="19"/>
      <w:r w:rsidRPr="002100B2">
        <w:rPr>
          <w:lang w:eastAsia="ko-KR"/>
        </w:rPr>
        <w:t>Example of a VDES physical shore station for the VDES service</w:t>
      </w:r>
      <w:bookmarkEnd w:id="18"/>
      <w:commentRangeEnd w:id="19"/>
      <w:r w:rsidR="00ED7CC8" w:rsidRPr="002100B2">
        <w:rPr>
          <w:rStyle w:val="CommentReference"/>
          <w:sz w:val="22"/>
          <w:szCs w:val="22"/>
          <w:lang w:eastAsia="ko-KR"/>
        </w:rPr>
        <w:commentReference w:id="19"/>
      </w:r>
    </w:p>
    <w:p w14:paraId="78DAC3E0" w14:textId="77777777" w:rsidR="0078236C" w:rsidRPr="002100B2" w:rsidRDefault="0078236C" w:rsidP="0078236C">
      <w:pPr>
        <w:tabs>
          <w:tab w:val="left" w:pos="1023"/>
        </w:tabs>
        <w:ind w:left="32"/>
        <w:jc w:val="center"/>
        <w:rPr>
          <w:rFonts w:eastAsia="Malgun Gothic" w:cstheme="minorHAnsi"/>
          <w:lang w:eastAsia="ko-KR"/>
        </w:rPr>
      </w:pPr>
    </w:p>
    <w:p w14:paraId="7B99717E" w14:textId="77777777" w:rsidR="0078236C" w:rsidRPr="002100B2" w:rsidRDefault="0078236C" w:rsidP="0017713D">
      <w:pPr>
        <w:pStyle w:val="Quotationparagraph"/>
        <w:rPr>
          <w:lang w:eastAsia="ko-KR"/>
        </w:rPr>
      </w:pPr>
      <w:r w:rsidRPr="002100B2">
        <w:rPr>
          <w:lang w:eastAsia="ko-KR"/>
        </w:rPr>
        <w:t>Note: Figure 2 should not be interpreted as normative or as the only recommended method for setting up a VDES physical shore station for VDES services</w:t>
      </w:r>
      <w:commentRangeStart w:id="20"/>
      <w:r w:rsidRPr="002100B2">
        <w:rPr>
          <w:lang w:eastAsia="ko-KR"/>
        </w:rPr>
        <w:t xml:space="preserve">. </w:t>
      </w:r>
      <w:commentRangeEnd w:id="20"/>
      <w:r w:rsidR="00ED7CC8" w:rsidRPr="002100B2">
        <w:rPr>
          <w:rStyle w:val="CommentReference"/>
          <w:sz w:val="22"/>
          <w:szCs w:val="22"/>
          <w:lang w:eastAsia="ko-KR"/>
        </w:rPr>
        <w:commentReference w:id="20"/>
      </w:r>
      <w:r w:rsidRPr="002100B2">
        <w:rPr>
          <w:lang w:eastAsia="ko-KR"/>
        </w:rPr>
        <w:t xml:space="preserve">The VDES-PCU hardware and software and/or PSS functional components of the VDES can be located at a remote node and should be located at a remote node when using a dependent mode base station. More information on dependent mode is provided in </w:t>
      </w:r>
      <w:commentRangeStart w:id="21"/>
      <w:r w:rsidRPr="002100B2">
        <w:rPr>
          <w:highlight w:val="yellow"/>
          <w:lang w:eastAsia="ko-KR"/>
        </w:rPr>
        <w:t>§7.2.2.</w:t>
      </w:r>
      <w:commentRangeEnd w:id="21"/>
      <w:r w:rsidR="00ED7CC8" w:rsidRPr="002100B2">
        <w:rPr>
          <w:rStyle w:val="CommentReference"/>
          <w:sz w:val="22"/>
          <w:szCs w:val="22"/>
          <w:lang w:eastAsia="ko-KR"/>
        </w:rPr>
        <w:commentReference w:id="21"/>
      </w:r>
    </w:p>
    <w:p w14:paraId="48A3D833" w14:textId="77777777" w:rsidR="0078236C" w:rsidRPr="002100B2" w:rsidRDefault="0078236C" w:rsidP="0078236C">
      <w:pPr>
        <w:jc w:val="both"/>
        <w:rPr>
          <w:rFonts w:eastAsia="Malgun Gothic" w:cstheme="minorHAnsi"/>
          <w:lang w:eastAsia="ko-KR"/>
        </w:rPr>
      </w:pPr>
    </w:p>
    <w:p w14:paraId="50A9E5E2" w14:textId="77777777" w:rsidR="0078236C" w:rsidRPr="002100B2" w:rsidRDefault="0078236C" w:rsidP="003E21D6">
      <w:pPr>
        <w:pStyle w:val="BodyText"/>
        <w:rPr>
          <w:lang w:eastAsia="ko-KR"/>
        </w:rPr>
      </w:pPr>
      <w:r w:rsidRPr="002100B2">
        <w:rPr>
          <w:lang w:eastAsia="ko-KR"/>
        </w:rPr>
        <w:t>The physical layer of the remote node is called VDES-PSS (Physical Shore Station), and the VDES-PCU, the highest layer of PSS, executes the configuration of the entire physical layer in the remote node. All VDES services are controlled and configured by VDES-SCS. In other words, VDES-PCU is the VDES service interface to VDL. Therefore, VDES-PCU is an important  part of the remote node and exists only in the remote node. VDES-PCU encapsulates the technology-dependent functions of VDES services and provides technology-independent VDES functions to VDES Logical Shore Station (VDES-LSS).</w:t>
      </w:r>
    </w:p>
    <w:p w14:paraId="20E4E246" w14:textId="77777777" w:rsidR="0078236C" w:rsidRPr="002100B2" w:rsidRDefault="0078236C" w:rsidP="003E21D6">
      <w:pPr>
        <w:pStyle w:val="BodyText"/>
        <w:rPr>
          <w:lang w:eastAsia="ko-KR"/>
        </w:rPr>
      </w:pPr>
    </w:p>
    <w:p w14:paraId="07C962BD" w14:textId="77777777" w:rsidR="0078236C" w:rsidRPr="002100B2" w:rsidRDefault="0078236C" w:rsidP="003E21D6">
      <w:pPr>
        <w:pStyle w:val="BodyText"/>
        <w:rPr>
          <w:lang w:eastAsia="ko-KR"/>
        </w:rPr>
      </w:pPr>
      <w:r w:rsidRPr="002100B2">
        <w:rPr>
          <w:lang w:eastAsia="ko-KR"/>
        </w:rPr>
        <w:t>The VDES PSS Control Unit (VDES-PCU) performs the following main tasks:</w:t>
      </w:r>
    </w:p>
    <w:p w14:paraId="53DD8ED4" w14:textId="77777777" w:rsidR="0078236C" w:rsidRPr="002100B2" w:rsidRDefault="0078236C" w:rsidP="0078236C">
      <w:pPr>
        <w:jc w:val="both"/>
        <w:rPr>
          <w:rFonts w:eastAsia="Malgun Gothic" w:cstheme="minorHAnsi"/>
          <w:lang w:eastAsia="ko-KR"/>
        </w:rPr>
      </w:pPr>
    </w:p>
    <w:p w14:paraId="75BD2E42" w14:textId="77777777" w:rsidR="0078236C" w:rsidRPr="002100B2" w:rsidRDefault="0078236C" w:rsidP="003E21D6">
      <w:pPr>
        <w:pStyle w:val="Bullet1"/>
        <w:rPr>
          <w:lang w:eastAsia="ko-KR"/>
        </w:rPr>
      </w:pPr>
      <w:r w:rsidRPr="002100B2">
        <w:rPr>
          <w:lang w:eastAsia="ko-KR"/>
        </w:rPr>
        <w:t>Control the VDES Fixed Station of the VDES-PSS according to the set configuration; and</w:t>
      </w:r>
    </w:p>
    <w:p w14:paraId="75A4929C" w14:textId="77777777" w:rsidR="0078236C" w:rsidRPr="002100B2" w:rsidRDefault="0078236C" w:rsidP="003E21D6">
      <w:pPr>
        <w:pStyle w:val="Bullet1"/>
        <w:rPr>
          <w:lang w:eastAsia="ko-KR"/>
        </w:rPr>
      </w:pPr>
      <w:r w:rsidRPr="002100B2">
        <w:rPr>
          <w:lang w:eastAsia="ko-KR"/>
        </w:rPr>
        <w:t>Preprocessing of VDES data in one or both directions (receiving and/or transmitting).</w:t>
      </w:r>
    </w:p>
    <w:p w14:paraId="45995598" w14:textId="77777777" w:rsidR="0078236C" w:rsidRPr="002100B2" w:rsidRDefault="0078236C" w:rsidP="003E21D6">
      <w:pPr>
        <w:pStyle w:val="BodyText"/>
        <w:rPr>
          <w:lang w:eastAsia="ko-KR"/>
        </w:rPr>
      </w:pPr>
      <w:r w:rsidRPr="002100B2">
        <w:rPr>
          <w:lang w:eastAsia="ko-KR"/>
        </w:rPr>
        <w:t>VDES-PCU is basically a software process running as an application program on a computer, a physical entity or as an integrated firmware of a dedicated device. It is responsible for configuring the VDES Fixed Station, scheduling transmissions and processing received information according to the PI (Presentation Interface) statements defined by IEC standards.</w:t>
      </w:r>
    </w:p>
    <w:p w14:paraId="267589DA" w14:textId="77777777" w:rsidR="0078236C" w:rsidRPr="002100B2" w:rsidRDefault="0078236C" w:rsidP="003E21D6">
      <w:pPr>
        <w:pStyle w:val="BodyText"/>
        <w:rPr>
          <w:rFonts w:cstheme="minorHAnsi"/>
          <w:lang w:eastAsia="ko-KR"/>
        </w:rPr>
      </w:pPr>
    </w:p>
    <w:p w14:paraId="06363DAD" w14:textId="77777777" w:rsidR="0078236C" w:rsidRPr="002100B2" w:rsidRDefault="0078236C" w:rsidP="003E21D6">
      <w:pPr>
        <w:pStyle w:val="BodyText"/>
        <w:rPr>
          <w:rFonts w:cstheme="minorHAnsi"/>
          <w:lang w:eastAsia="ko-KR"/>
        </w:rPr>
      </w:pPr>
      <w:r w:rsidRPr="002100B2">
        <w:rPr>
          <w:rFonts w:cstheme="minorHAnsi"/>
          <w:lang w:eastAsia="ko-KR"/>
        </w:rPr>
        <w:t>Data communication with other e-Navigation services and clients takes place exclusively via the LSS, and data communication with the VHF Data Link (VDL) takes place exclusively via the VDES Fixed Station, the lowest layer of the shore-based VDES service.</w:t>
      </w:r>
    </w:p>
    <w:p w14:paraId="69E8C247" w14:textId="77777777" w:rsidR="0078236C" w:rsidRPr="002100B2" w:rsidRDefault="0078236C" w:rsidP="003E21D6">
      <w:pPr>
        <w:pStyle w:val="BodyText"/>
        <w:rPr>
          <w:rFonts w:cstheme="minorHAnsi"/>
          <w:lang w:eastAsia="ko-KR"/>
        </w:rPr>
      </w:pPr>
    </w:p>
    <w:p w14:paraId="217212FC" w14:textId="77777777" w:rsidR="0078236C" w:rsidRPr="002100B2" w:rsidRDefault="0078236C" w:rsidP="003E21D6">
      <w:pPr>
        <w:pStyle w:val="BodyText"/>
        <w:rPr>
          <w:rFonts w:cstheme="minorHAnsi"/>
          <w:lang w:eastAsia="ko-KR"/>
        </w:rPr>
      </w:pPr>
      <w:r w:rsidRPr="002100B2">
        <w:rPr>
          <w:rFonts w:cstheme="minorHAnsi"/>
        </w:rPr>
        <w:t xml:space="preserve">The VDES Fixed Station is the fundamental component of the VDES </w:t>
      </w:r>
      <w:r w:rsidRPr="002100B2">
        <w:rPr>
          <w:rFonts w:cstheme="minorHAnsi"/>
          <w:lang w:eastAsia="ko-KR"/>
        </w:rPr>
        <w:t>shore</w:t>
      </w:r>
      <w:r w:rsidRPr="002100B2">
        <w:rPr>
          <w:rFonts w:cstheme="minorHAnsi"/>
        </w:rPr>
        <w:t xml:space="preserve"> infrastructure. Figure 3 shows the main components of the VDES </w:t>
      </w:r>
      <w:r w:rsidRPr="002100B2">
        <w:rPr>
          <w:rFonts w:cstheme="minorHAnsi"/>
          <w:lang w:eastAsia="ko-KR"/>
        </w:rPr>
        <w:t>Shore</w:t>
      </w:r>
      <w:r w:rsidRPr="002100B2">
        <w:rPr>
          <w:rFonts w:cstheme="minorHAnsi"/>
        </w:rPr>
        <w:t xml:space="preserve"> Station</w:t>
      </w:r>
      <w:r w:rsidRPr="002100B2">
        <w:t>.</w:t>
      </w:r>
    </w:p>
    <w:p w14:paraId="304F0452" w14:textId="77777777" w:rsidR="0078236C" w:rsidRPr="002100B2" w:rsidRDefault="0078236C" w:rsidP="0078236C">
      <w:pPr>
        <w:jc w:val="both"/>
        <w:rPr>
          <w:rFonts w:eastAsia="Malgun Gothic" w:cstheme="minorHAnsi"/>
          <w:lang w:eastAsia="ko-KR"/>
        </w:rPr>
      </w:pPr>
    </w:p>
    <w:p w14:paraId="62658F29" w14:textId="77777777" w:rsidR="0078236C" w:rsidRPr="002100B2" w:rsidRDefault="0078236C" w:rsidP="003E21D6">
      <w:pPr>
        <w:pStyle w:val="BodyText"/>
        <w:rPr>
          <w:lang w:eastAsia="ko-KR"/>
        </w:rPr>
      </w:pPr>
      <w:r w:rsidRPr="002100B2">
        <w:rPr>
          <w:noProof/>
          <w:lang w:eastAsia="ko-KR"/>
        </w:rPr>
        <w:drawing>
          <wp:inline distT="0" distB="0" distL="0" distR="0" wp14:anchorId="7F185BA3" wp14:editId="648071ED">
            <wp:extent cx="6120130" cy="3054350"/>
            <wp:effectExtent l="0" t="0" r="0" b="0"/>
            <wp:docPr id="534" name="그림 533" descr="스크린샷, 텍스트, 사각형, 도표이(가) 표시된 사진&#10;&#10;AI 생성 콘텐츠는 정확하지 않을 수 있습니다.">
              <a:extLst xmlns:a="http://schemas.openxmlformats.org/drawingml/2006/main">
                <a:ext uri="{FF2B5EF4-FFF2-40B4-BE49-F238E27FC236}">
                  <a16:creationId xmlns:a16="http://schemas.microsoft.com/office/drawing/2014/main" id="{5B359FB7-5628-7293-152B-05FEA60DE7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그림 533" descr="스크린샷, 텍스트, 사각형, 도표이(가) 표시된 사진&#10;&#10;AI 생성 콘텐츠는 정확하지 않을 수 있습니다.">
                      <a:extLst>
                        <a:ext uri="{FF2B5EF4-FFF2-40B4-BE49-F238E27FC236}">
                          <a16:creationId xmlns:a16="http://schemas.microsoft.com/office/drawing/2014/main" id="{5B359FB7-5628-7293-152B-05FEA60DE757}"/>
                        </a:ext>
                      </a:extLst>
                    </pic:cNvPr>
                    <pic:cNvPicPr>
                      <a:picLocks noChangeAspect="1"/>
                    </pic:cNvPicPr>
                  </pic:nvPicPr>
                  <pic:blipFill>
                    <a:blip r:embed="rId30"/>
                    <a:stretch>
                      <a:fillRect/>
                    </a:stretch>
                  </pic:blipFill>
                  <pic:spPr>
                    <a:xfrm>
                      <a:off x="0" y="0"/>
                      <a:ext cx="6120130" cy="3054350"/>
                    </a:xfrm>
                    <a:prstGeom prst="rect">
                      <a:avLst/>
                    </a:prstGeom>
                  </pic:spPr>
                </pic:pic>
              </a:graphicData>
            </a:graphic>
          </wp:inline>
        </w:drawing>
      </w:r>
    </w:p>
    <w:p w14:paraId="6D31FBC6" w14:textId="77777777" w:rsidR="0078236C" w:rsidRPr="002100B2" w:rsidRDefault="0078236C" w:rsidP="00AD3F32">
      <w:pPr>
        <w:pStyle w:val="Figurecaption"/>
        <w:rPr>
          <w:lang w:eastAsia="ko-KR"/>
        </w:rPr>
      </w:pPr>
      <w:bookmarkStart w:id="22" w:name="_Toc222475845"/>
      <w:r w:rsidRPr="002100B2">
        <w:rPr>
          <w:lang w:eastAsia="ko-KR"/>
        </w:rPr>
        <w:t>Figure 3 Block diagram of VDES fixed station</w:t>
      </w:r>
      <w:bookmarkEnd w:id="22"/>
    </w:p>
    <w:p w14:paraId="3194B9A4" w14:textId="77777777" w:rsidR="0078236C" w:rsidRPr="002100B2" w:rsidRDefault="0078236C" w:rsidP="0078236C">
      <w:pPr>
        <w:tabs>
          <w:tab w:val="left" w:pos="1023"/>
        </w:tabs>
        <w:ind w:left="32"/>
        <w:jc w:val="center"/>
        <w:rPr>
          <w:rFonts w:eastAsia="Malgun Gothic" w:cstheme="minorHAnsi"/>
          <w:lang w:eastAsia="ko-KR"/>
        </w:rPr>
      </w:pPr>
    </w:p>
    <w:p w14:paraId="31A292D5" w14:textId="77777777" w:rsidR="0078236C" w:rsidRPr="002100B2" w:rsidRDefault="0078236C" w:rsidP="00206884">
      <w:pPr>
        <w:pStyle w:val="Bullet1"/>
        <w:rPr>
          <w:lang w:eastAsia="ko-KR"/>
        </w:rPr>
      </w:pPr>
      <w:r w:rsidRPr="002100B2">
        <w:rPr>
          <w:lang w:eastAsia="ko-KR"/>
        </w:rPr>
        <w:t>GNSS receiver: The GNSS receiver provides the VDES station with a time reference (UTC) and synchronizes all transmissions to avoid collisions or overlapping that could degrade the information being transmitted.</w:t>
      </w:r>
    </w:p>
    <w:p w14:paraId="44E7CF71" w14:textId="77777777" w:rsidR="0078236C" w:rsidRPr="002100B2" w:rsidRDefault="0078236C" w:rsidP="00206884">
      <w:pPr>
        <w:pStyle w:val="Bullet1"/>
        <w:rPr>
          <w:lang w:eastAsia="ko-KR"/>
        </w:rPr>
      </w:pPr>
      <w:r w:rsidRPr="002100B2">
        <w:rPr>
          <w:lang w:eastAsia="ko-KR"/>
        </w:rPr>
        <w:t>VHF transmitter/receiver: There is one VHF transmitter for TDMA operation and a VHF receiver capable of simultaneously receiving AIS 1/2, ASM 1/2 and VDE upper leg/lower leg in a single receiving path. The VHF transceiver transmits and receives radio signals forming the data link (VHF data link or VDL) that interconnects the VDES stations. The individually allocated transmission time slots are short (26.6 ms). The VHF transmitter must have a very fast switching capability (0.41 ms) from zero to full output power and vice versa. In the block diagram (Fig. 3), the receiver is functionally represented as a radio receiving part, a binary modulation signal (GMSK of AIS) decoding part, and a multi-level modulation (ASM, pi/4-QPSK, 8-PSK, 16-QAM of VDE-TER) decoding part. In the same way, the transmitter consists of a binary modulation signal (GMSK of AIS) encoding part, a multi-level modulation (ASM, pi/4-QPSK, 8-PSK, 16-QAM of VDE-TER) encoding part, and a radio transmitting part.</w:t>
      </w:r>
    </w:p>
    <w:p w14:paraId="0C0E08A2" w14:textId="77777777" w:rsidR="0078236C" w:rsidRPr="002100B2" w:rsidRDefault="0078236C" w:rsidP="00206884">
      <w:pPr>
        <w:pStyle w:val="Bullet1"/>
        <w:rPr>
          <w:lang w:eastAsia="ko-KR"/>
        </w:rPr>
      </w:pPr>
      <w:r w:rsidRPr="002100B2">
        <w:rPr>
          <w:lang w:eastAsia="ko-KR"/>
        </w:rPr>
        <w:t>Controller: The Control Unit manages the functions of all components of the VDES station. It manages the time slot selection process, the operation of the transmitter and receiver, the processing of the various input signals and the subsequent distribution of all output and input signals to the various interface plugs and sockets, and the processing of messages into the appropriate transmission packets.</w:t>
      </w:r>
    </w:p>
    <w:p w14:paraId="116DD585" w14:textId="77777777" w:rsidR="0078236C" w:rsidRPr="002100B2" w:rsidRDefault="0078236C" w:rsidP="00206884">
      <w:pPr>
        <w:pStyle w:val="Bullet1"/>
        <w:rPr>
          <w:lang w:eastAsia="ko-KR"/>
        </w:rPr>
      </w:pPr>
      <w:r w:rsidRPr="002100B2">
        <w:rPr>
          <w:lang w:eastAsia="ko-KR"/>
        </w:rPr>
        <w:t>The Built-in Integrity-test (BIIT) continuously controls the integrity and operation.</w:t>
      </w:r>
    </w:p>
    <w:p w14:paraId="3DA4F84D" w14:textId="77777777" w:rsidR="0078236C" w:rsidRPr="002100B2" w:rsidRDefault="0078236C" w:rsidP="00206884">
      <w:pPr>
        <w:pStyle w:val="Bullet1"/>
        <w:rPr>
          <w:lang w:eastAsia="ko-KR"/>
        </w:rPr>
      </w:pPr>
      <w:r w:rsidRPr="002100B2">
        <w:rPr>
          <w:lang w:eastAsia="ko-KR"/>
        </w:rPr>
        <w:t>Power Supply</w:t>
      </w:r>
    </w:p>
    <w:p w14:paraId="7CD68985" w14:textId="77777777" w:rsidR="0078236C" w:rsidRPr="002100B2" w:rsidRDefault="0078236C" w:rsidP="00206884">
      <w:pPr>
        <w:pStyle w:val="Bullet1"/>
        <w:rPr>
          <w:lang w:eastAsia="ko-KR"/>
        </w:rPr>
      </w:pPr>
      <w:r w:rsidRPr="002100B2">
        <w:rPr>
          <w:lang w:eastAsia="ko-KR"/>
        </w:rPr>
        <w:t>Presentation Interface: There is also an interface for connecting to an external management and remote control or for inputting and outputting VDES and application related messages.</w:t>
      </w:r>
    </w:p>
    <w:p w14:paraId="4D66B491" w14:textId="77777777" w:rsidR="0078236C" w:rsidRPr="002100B2" w:rsidRDefault="0078236C" w:rsidP="0078236C">
      <w:pPr>
        <w:rPr>
          <w:rFonts w:eastAsia="Malgun Gothic" w:cstheme="minorHAnsi"/>
          <w:lang w:eastAsia="ko-KR"/>
        </w:rPr>
      </w:pPr>
    </w:p>
    <w:p w14:paraId="782A0540" w14:textId="77777777" w:rsidR="0078236C" w:rsidRPr="002100B2" w:rsidRDefault="0078236C" w:rsidP="00206884">
      <w:pPr>
        <w:pStyle w:val="BodyText"/>
        <w:rPr>
          <w:lang w:eastAsia="ko-KR"/>
        </w:rPr>
      </w:pPr>
      <w:r w:rsidRPr="002100B2">
        <w:rPr>
          <w:lang w:eastAsia="ko-KR"/>
        </w:rPr>
        <w:lastRenderedPageBreak/>
        <w:t>The VDES Fixed Station converts the presentation interface sentences received from the VDES-PCU into actual VDES VDL messages for transmission over the VDES RF Component. This process is also performed in reverse for receiving VDES VDL messages.</w:t>
      </w:r>
    </w:p>
    <w:p w14:paraId="61F15B16" w14:textId="77777777" w:rsidR="0078236C" w:rsidRPr="002100B2" w:rsidRDefault="0078236C" w:rsidP="00CB1D11">
      <w:pPr>
        <w:pStyle w:val="BodyText"/>
        <w:suppressAutoHyphens/>
      </w:pPr>
    </w:p>
    <w:p w14:paraId="19AC3115" w14:textId="77777777" w:rsidR="0078236C" w:rsidRPr="002100B2" w:rsidRDefault="0078236C" w:rsidP="00CB1D11">
      <w:pPr>
        <w:pStyle w:val="BodyText"/>
        <w:suppressAutoHyphens/>
      </w:pPr>
    </w:p>
    <w:p w14:paraId="69AB1E9E" w14:textId="15FFED6A" w:rsidR="00820C2C" w:rsidRPr="002100B2" w:rsidRDefault="00E94C6A" w:rsidP="00E94C6A">
      <w:pPr>
        <w:pStyle w:val="Heading3"/>
      </w:pPr>
      <w:bookmarkStart w:id="23" w:name="_Toc222477540"/>
      <w:r w:rsidRPr="002100B2">
        <w:t xml:space="preserve">VDES </w:t>
      </w:r>
      <w:r w:rsidR="00A05E65">
        <w:t>Logical Shore Station</w:t>
      </w:r>
      <w:r w:rsidR="00A05E65" w:rsidRPr="002100B2">
        <w:t xml:space="preserve"> </w:t>
      </w:r>
      <w:r w:rsidRPr="002100B2">
        <w:t>(VDES-LSS)</w:t>
      </w:r>
      <w:bookmarkEnd w:id="23"/>
    </w:p>
    <w:p w14:paraId="33922D72" w14:textId="77777777" w:rsidR="00CA6D27" w:rsidRPr="002100B2" w:rsidRDefault="00CA6D27" w:rsidP="00CA6D27">
      <w:pPr>
        <w:pStyle w:val="BodyText"/>
        <w:suppressAutoHyphens/>
      </w:pPr>
      <w:r w:rsidRPr="002100B2">
        <w:t>The VDES-LSS acts as a software router for VDES data sent to and from clients and VDES-PCUs. The VDES-LSS must also maintain a table of current VDES participants and the appropriate VDES-PCUs to use in routing messages addressed to clients to the target participants.</w:t>
      </w:r>
    </w:p>
    <w:p w14:paraId="09E63872" w14:textId="77777777" w:rsidR="00CA6D27" w:rsidRPr="002100B2" w:rsidRDefault="00CA6D27" w:rsidP="00CA6D27">
      <w:pPr>
        <w:pStyle w:val="BodyText"/>
        <w:suppressAutoHyphens/>
      </w:pPr>
    </w:p>
    <w:p w14:paraId="60103292" w14:textId="77777777" w:rsidR="00CA6D27" w:rsidRPr="002100B2" w:rsidRDefault="00CA6D27" w:rsidP="00CA6D27">
      <w:pPr>
        <w:pStyle w:val="BodyText"/>
        <w:suppressAutoHyphens/>
      </w:pPr>
      <w:r w:rsidRPr="002100B2">
        <w:t>There are three main data processing functions:</w:t>
      </w:r>
    </w:p>
    <w:p w14:paraId="6870FDFA" w14:textId="77777777" w:rsidR="00CA6D27" w:rsidRPr="002100B2" w:rsidRDefault="00CA6D27" w:rsidP="00CA6D27">
      <w:pPr>
        <w:pStyle w:val="Bullet1"/>
      </w:pPr>
      <w:r w:rsidRPr="002100B2">
        <w:t>VDES data filtering;</w:t>
      </w:r>
    </w:p>
    <w:p w14:paraId="51CC5216" w14:textId="77777777" w:rsidR="00CA6D27" w:rsidRPr="002100B2" w:rsidRDefault="00CA6D27" w:rsidP="00CA6D27">
      <w:pPr>
        <w:pStyle w:val="Bullet1"/>
      </w:pPr>
      <w:r w:rsidRPr="002100B2">
        <w:t>VDES data flow control;</w:t>
      </w:r>
    </w:p>
    <w:p w14:paraId="2675EFE8" w14:textId="77777777" w:rsidR="00CA6D27" w:rsidRPr="002100B2" w:rsidRDefault="00CA6D27" w:rsidP="00CA6D27">
      <w:pPr>
        <w:pStyle w:val="Bullet1"/>
      </w:pPr>
      <w:r w:rsidRPr="002100B2">
        <w:t>VDES data conversion.</w:t>
      </w:r>
    </w:p>
    <w:p w14:paraId="15816FED" w14:textId="77777777" w:rsidR="00CA6D27" w:rsidRPr="002100B2" w:rsidRDefault="00CA6D27" w:rsidP="00CA6D27">
      <w:pPr>
        <w:pStyle w:val="BodyText"/>
        <w:suppressAutoHyphens/>
      </w:pPr>
      <w:r w:rsidRPr="002100B2">
        <w:t xml:space="preserve">The software process of VDES-LSS can be run on any appropriate computer at any appropriate location. The options for selecting the appropriate configuration for setting up an instance of VDES-LSS and the resulting results are described in </w:t>
      </w:r>
      <w:commentRangeStart w:id="24"/>
      <w:r w:rsidRPr="002100B2">
        <w:rPr>
          <w:highlight w:val="yellow"/>
        </w:rPr>
        <w:t>§4.3.</w:t>
      </w:r>
      <w:commentRangeEnd w:id="24"/>
      <w:r w:rsidR="00ED7CC8" w:rsidRPr="002100B2">
        <w:rPr>
          <w:rStyle w:val="CommentReference"/>
          <w:sz w:val="22"/>
          <w:szCs w:val="22"/>
        </w:rPr>
        <w:commentReference w:id="24"/>
      </w:r>
    </w:p>
    <w:p w14:paraId="21AF8601" w14:textId="77777777" w:rsidR="00CA6D27" w:rsidRPr="002100B2" w:rsidRDefault="00CA6D27" w:rsidP="00CA6D27">
      <w:pPr>
        <w:pStyle w:val="BodyText"/>
        <w:suppressAutoHyphens/>
      </w:pPr>
    </w:p>
    <w:p w14:paraId="65B4A2F6" w14:textId="77777777" w:rsidR="00CA6D27" w:rsidRPr="002100B2" w:rsidRDefault="00CA6D27" w:rsidP="00CA6D27">
      <w:pPr>
        <w:pStyle w:val="BodyText"/>
        <w:suppressAutoHyphens/>
      </w:pPr>
      <w:r w:rsidRPr="002100B2">
        <w:t>An individual software process of VDES-LSS running on a separate computer is called an instance of VDES-LSS. Therefore, an instance of VDES-LSS is a software process that filters, controls, and transforms VDES data flows from one or more VDES Physical Shore Stations to produce a single VDES-related data flow associated with a single request service. The runtime configuration of a VDES-LSS instance is managed by VDES-SCS.</w:t>
      </w:r>
    </w:p>
    <w:p w14:paraId="5DDCA5F6" w14:textId="77777777" w:rsidR="00CA6D27" w:rsidRPr="002100B2" w:rsidRDefault="00CA6D27" w:rsidP="00CA6D27">
      <w:pPr>
        <w:pStyle w:val="BodyText"/>
        <w:suppressAutoHyphens/>
      </w:pPr>
    </w:p>
    <w:p w14:paraId="74D7AC19" w14:textId="77777777" w:rsidR="00CA6D27" w:rsidRPr="002100B2" w:rsidRDefault="00CA6D27" w:rsidP="00CA6D27">
      <w:pPr>
        <w:pStyle w:val="BodyText"/>
        <w:suppressAutoHyphens/>
      </w:pPr>
      <w:r w:rsidRPr="002100B2">
        <w:t xml:space="preserve">For each requesting service, the VDES service establishes one or more instances of VDES-LSS. The VDES-LSS instance of the VDES service communicates with one instance of the logical interface of the requesting service in a 1:1 relationship. The recommended protocol for exchanging VDES data between a VDES-LSS and a VDES service client system is described in </w:t>
      </w:r>
      <w:commentRangeStart w:id="25"/>
      <w:r w:rsidRPr="002100B2">
        <w:rPr>
          <w:highlight w:val="yellow"/>
        </w:rPr>
        <w:t>§4.2.4.</w:t>
      </w:r>
      <w:commentRangeEnd w:id="25"/>
      <w:r w:rsidR="00ED7CC8" w:rsidRPr="002100B2">
        <w:rPr>
          <w:rStyle w:val="CommentReference"/>
          <w:sz w:val="22"/>
          <w:szCs w:val="22"/>
        </w:rPr>
        <w:commentReference w:id="25"/>
      </w:r>
    </w:p>
    <w:p w14:paraId="10F24434" w14:textId="77777777" w:rsidR="00CA6D27" w:rsidRPr="002100B2" w:rsidRDefault="00CA6D27" w:rsidP="00CA6D27">
      <w:pPr>
        <w:pStyle w:val="BodyText"/>
        <w:suppressAutoHyphens/>
      </w:pPr>
    </w:p>
    <w:p w14:paraId="392F41F4" w14:textId="77777777" w:rsidR="00CA6D27" w:rsidRPr="002100B2" w:rsidRDefault="00CA6D27" w:rsidP="00CA6D27">
      <w:pPr>
        <w:pStyle w:val="BodyText"/>
        <w:suppressAutoHyphens/>
      </w:pPr>
      <w:r w:rsidRPr="002100B2">
        <w:t>There should be a reliable functional connection between all instances of a VDES-LSS and all associated VDES Physical Shore Stations.</w:t>
      </w:r>
    </w:p>
    <w:p w14:paraId="3E6670D6" w14:textId="4E299498" w:rsidR="00642ECC" w:rsidRPr="002100B2" w:rsidRDefault="009412EE" w:rsidP="009412EE">
      <w:pPr>
        <w:pStyle w:val="Heading3"/>
      </w:pPr>
      <w:bookmarkStart w:id="26" w:name="_Toc222477541"/>
      <w:r w:rsidRPr="002100B2">
        <w:t>VDES Service Control Station (VDES-SCS)</w:t>
      </w:r>
      <w:bookmarkEnd w:id="26"/>
    </w:p>
    <w:p w14:paraId="5F6368F1" w14:textId="77777777" w:rsidR="007E74B5" w:rsidRPr="002100B2" w:rsidRDefault="007E74B5" w:rsidP="00FE77B9">
      <w:pPr>
        <w:pStyle w:val="BodyText"/>
      </w:pPr>
      <w:r w:rsidRPr="002100B2">
        <w:t>The VDES Service Control Station (SCS) serves as the top-level control entity for managing the overall VDES service within a jurisdiction, which typically includes multiple VDES-LSSs, VDES-PCUs, and Fixed Stations. Its key responsibilities include:</w:t>
      </w:r>
    </w:p>
    <w:p w14:paraId="03BDDB91" w14:textId="731BB9AA" w:rsidR="007E74B5" w:rsidRPr="002100B2" w:rsidRDefault="007E74B5" w:rsidP="007E74B5">
      <w:pPr>
        <w:pStyle w:val="Bullet1"/>
      </w:pPr>
      <w:r w:rsidRPr="002100B2">
        <w:t>Central Management: Oversees and manages all VDES-LSSs and VDES-PCUs, including their initialization, configuration, and termination during runtime.</w:t>
      </w:r>
    </w:p>
    <w:p w14:paraId="259D0060" w14:textId="3C2B3BD1" w:rsidR="007E74B5" w:rsidRPr="002100B2" w:rsidRDefault="007E74B5" w:rsidP="007E74B5">
      <w:pPr>
        <w:pStyle w:val="Bullet1"/>
      </w:pPr>
      <w:r w:rsidRPr="002100B2">
        <w:t>VDL and Channel Monitoring: Controls and monitors all VHF Data Link (VDL) channels across adjacent fixed stations, including data link integrity and authentication integrity.</w:t>
      </w:r>
    </w:p>
    <w:p w14:paraId="13242D48" w14:textId="38FBBF02" w:rsidR="007E74B5" w:rsidRPr="002100B2" w:rsidRDefault="007E74B5" w:rsidP="007E74B5">
      <w:pPr>
        <w:pStyle w:val="Bullet1"/>
      </w:pPr>
      <w:r w:rsidRPr="002100B2">
        <w:t>Resource Coordination: Handles resource allocation, transfer notifications, and runtime communication relationships between PCUs and their assigned LSSs.</w:t>
      </w:r>
    </w:p>
    <w:p w14:paraId="6DE9E4CA" w14:textId="41C660D5" w:rsidR="007E74B5" w:rsidRPr="002100B2" w:rsidRDefault="007E74B5" w:rsidP="007E74B5">
      <w:pPr>
        <w:pStyle w:val="Bullet1"/>
      </w:pPr>
      <w:r w:rsidRPr="002100B2">
        <w:t>Service Routing: Functions as a logical switchboard, dynamically linking service requests to the appropriate VDES-LSSs or client interfaces.</w:t>
      </w:r>
    </w:p>
    <w:p w14:paraId="40FB1E15" w14:textId="356F251C" w:rsidR="007E74B5" w:rsidRPr="002100B2" w:rsidRDefault="007E74B5" w:rsidP="007E74B5">
      <w:pPr>
        <w:pStyle w:val="Bullet1"/>
      </w:pPr>
      <w:r w:rsidRPr="002100B2">
        <w:lastRenderedPageBreak/>
        <w:t>Human-Machine Interface (HMI): Provides technical operators with a dashboard for VDL status monitoring, configuration, and diagnostics.</w:t>
      </w:r>
    </w:p>
    <w:p w14:paraId="7CBDD97A" w14:textId="3F4E41E0" w:rsidR="007E74B5" w:rsidRPr="002100B2" w:rsidRDefault="007E74B5" w:rsidP="007E74B5">
      <w:pPr>
        <w:pStyle w:val="Bullet1"/>
      </w:pPr>
      <w:r w:rsidRPr="002100B2">
        <w:t>Communication Handover: Supports seamless communication handover between base stations based on vessel movement and link conditions.</w:t>
      </w:r>
    </w:p>
    <w:p w14:paraId="01E5E119" w14:textId="18B4697B" w:rsidR="007E74B5" w:rsidRPr="002100B2" w:rsidRDefault="007E74B5" w:rsidP="007E74B5">
      <w:pPr>
        <w:pStyle w:val="Bullet1"/>
      </w:pPr>
      <w:r w:rsidRPr="002100B2">
        <w:t>Distributed Architecture: Typically implemented as software-based distributed agents managed by a central master function located at a core site.</w:t>
      </w:r>
    </w:p>
    <w:p w14:paraId="3EB2D7D0" w14:textId="348F0AFA" w:rsidR="0008371C" w:rsidRPr="002100B2" w:rsidRDefault="0008371C" w:rsidP="0008371C">
      <w:pPr>
        <w:pStyle w:val="Heading3"/>
      </w:pPr>
      <w:bookmarkStart w:id="27" w:name="_Toc222477542"/>
      <w:commentRangeStart w:id="28"/>
      <w:r w:rsidRPr="002100B2">
        <w:t>Nominal coverage</w:t>
      </w:r>
      <w:r w:rsidR="0029464A">
        <w:t xml:space="preserve"> plan</w:t>
      </w:r>
      <w:bookmarkEnd w:id="27"/>
      <w:commentRangeEnd w:id="28"/>
      <w:r w:rsidR="00ED7CC8" w:rsidRPr="002100B2">
        <w:rPr>
          <w:rStyle w:val="CommentReference"/>
          <w:sz w:val="24"/>
          <w:szCs w:val="24"/>
        </w:rPr>
        <w:commentReference w:id="28"/>
      </w:r>
    </w:p>
    <w:p w14:paraId="06FF1CC4" w14:textId="77777777" w:rsidR="004835A9" w:rsidRPr="002100B2" w:rsidRDefault="004835A9" w:rsidP="004835A9">
      <w:pPr>
        <w:pStyle w:val="BodyText"/>
      </w:pPr>
      <w:r w:rsidRPr="002100B2">
        <w:t>The actual number of VDES Physical Shore Stations (VDES-PSS) may be adjusted by the jurisdictional authority based on geographical, economic, and operational requirements, including the VDES VDL coverage area and shore traffic load, and the number of VDES Logical Shore Stations (VDES-LSS) in the area. In configuring the Shore-Based Infrastructure required to provide VDES services, it is essential to determine the nominal coverage for the functional components.</w:t>
      </w:r>
    </w:p>
    <w:p w14:paraId="03FF426E" w14:textId="77777777" w:rsidR="004835A9" w:rsidRPr="002100B2" w:rsidRDefault="004835A9" w:rsidP="004835A9">
      <w:pPr>
        <w:pStyle w:val="BodyText"/>
      </w:pPr>
      <w:r w:rsidRPr="002100B2">
        <w:t>Nominal coverage provides the following benefits:</w:t>
      </w:r>
    </w:p>
    <w:p w14:paraId="72A4246A" w14:textId="7E8A961E" w:rsidR="004835A9" w:rsidRPr="002100B2" w:rsidRDefault="004835A9" w:rsidP="004835A9">
      <w:pPr>
        <w:pStyle w:val="Bullet1"/>
      </w:pPr>
      <w:r w:rsidRPr="002100B2">
        <w:t>Management Decision Process: The nominal coverage area is precisely specified as one or more polygons of geographic coordinates. Therefore, the concept of nominal coverage area provides a clean-cut service statement of operational and management criteria to the authorities and the public, as it is independent of the variation of physical VHF range and the unpredictable time-varying nature of VDES VDLs.</w:t>
      </w:r>
    </w:p>
    <w:p w14:paraId="1E15E807" w14:textId="72276C3E" w:rsidR="004835A9" w:rsidRPr="002100B2" w:rsidRDefault="004835A9" w:rsidP="004835A9">
      <w:pPr>
        <w:pStyle w:val="Bullet1"/>
      </w:pPr>
      <w:r w:rsidRPr="002100B2">
        <w:t>Planning Phase: The nominal coverage area provides the most important criteria for determining the location and number of VDES-PSSs required to achieve the desired quality of the VDES service under consideration, taking into account factors such as nominal VHF range, antenna height, etc. It is usually defined as always smaller than the physical VHF range that can theoretically be achieved by VHF range calculations.</w:t>
      </w:r>
    </w:p>
    <w:p w14:paraId="49730F36" w14:textId="51C1BCB4" w:rsidR="004835A9" w:rsidRPr="002100B2" w:rsidRDefault="004835A9" w:rsidP="004835A9">
      <w:pPr>
        <w:pStyle w:val="Bullet1"/>
      </w:pPr>
      <w:r w:rsidRPr="002100B2">
        <w:t xml:space="preserve">Functional definition of VDES service components: The nominal coverage area is a means to support computerized algorithms related to message reception evaluation and message transmission routing within the VDES </w:t>
      </w:r>
      <w:r w:rsidR="00A51013" w:rsidRPr="002100B2">
        <w:t>service and</w:t>
      </w:r>
      <w:r w:rsidRPr="002100B2">
        <w:t xml:space="preserve"> provides a convenient means to exchange coverage area designations between stakeholders (human and/or organizational and/or machine) of the service.</w:t>
      </w:r>
    </w:p>
    <w:p w14:paraId="5E1B6D12" w14:textId="169D5EB0" w:rsidR="004835A9" w:rsidRPr="002100B2" w:rsidRDefault="004835A9" w:rsidP="004835A9">
      <w:pPr>
        <w:pStyle w:val="Bullet1"/>
      </w:pPr>
      <w:r w:rsidRPr="002100B2">
        <w:t>The basic framework for planning and/or runtime calculations of VDES service quality features such as service reliability and continuity.</w:t>
      </w:r>
    </w:p>
    <w:p w14:paraId="5D343F4D" w14:textId="29644840" w:rsidR="004835A9" w:rsidRPr="002100B2" w:rsidRDefault="004835A9" w:rsidP="004835A9">
      <w:pPr>
        <w:pStyle w:val="Bullet1"/>
      </w:pPr>
      <w:r w:rsidRPr="002100B2">
        <w:t>The regulatory and legal framework for all aspects of the VDES service related to its geographical scope, including mutual agreements between adjacent jurisdictions in different countries.</w:t>
      </w:r>
    </w:p>
    <w:p w14:paraId="386D5F2A" w14:textId="77777777" w:rsidR="004835A9" w:rsidRPr="002100B2" w:rsidRDefault="004835A9" w:rsidP="004835A9">
      <w:pPr>
        <w:pStyle w:val="BodyText"/>
      </w:pPr>
      <w:r w:rsidRPr="002100B2">
        <w:t>Nominal scope can be defined for the entire VDES service and all of its functional components.</w:t>
      </w:r>
    </w:p>
    <w:p w14:paraId="53AE228E" w14:textId="3696B7A8" w:rsidR="0008371C" w:rsidRPr="002100B2" w:rsidRDefault="00862CF5" w:rsidP="004835A9">
      <w:pPr>
        <w:pStyle w:val="BodyText"/>
      </w:pPr>
      <w:r>
        <w:rPr>
          <w:highlight w:val="yellow"/>
        </w:rPr>
        <w:fldChar w:fldCharType="begin"/>
      </w:r>
      <w:r>
        <w:instrText xml:space="preserve"> REF _Ref222470249 \n \h </w:instrText>
      </w:r>
      <w:r>
        <w:rPr>
          <w:highlight w:val="yellow"/>
        </w:rPr>
      </w:r>
      <w:r>
        <w:rPr>
          <w:highlight w:val="yellow"/>
        </w:rPr>
        <w:fldChar w:fldCharType="separate"/>
      </w:r>
      <w:r w:rsidR="00A515AA">
        <w:t>Figure 4</w:t>
      </w:r>
      <w:r>
        <w:rPr>
          <w:highlight w:val="yellow"/>
        </w:rPr>
        <w:fldChar w:fldCharType="end"/>
      </w:r>
      <w:r>
        <w:t xml:space="preserve"> </w:t>
      </w:r>
      <w:r w:rsidR="004835A9" w:rsidRPr="002100B2">
        <w:t>shows the nominal coverage area occupied by the Terrestrial VDES service components of the Shore-Based Infrastructure.</w:t>
      </w:r>
    </w:p>
    <w:p w14:paraId="135EBBCB" w14:textId="77777777" w:rsidR="00C9220B" w:rsidRPr="002100B2" w:rsidRDefault="00C9220B" w:rsidP="00C9220B">
      <w:pPr>
        <w:jc w:val="both"/>
        <w:rPr>
          <w:rFonts w:eastAsia="Malgun Gothic" w:cstheme="minorHAnsi"/>
          <w:lang w:eastAsia="ko-KR"/>
        </w:rPr>
      </w:pPr>
      <w:r w:rsidRPr="002100B2">
        <w:rPr>
          <w:rFonts w:eastAsia="Malgun Gothic" w:cstheme="minorHAnsi"/>
          <w:noProof/>
          <w:lang w:eastAsia="ko-KR"/>
        </w:rPr>
        <w:lastRenderedPageBreak/>
        <w:drawing>
          <wp:inline distT="0" distB="0" distL="0" distR="0" wp14:anchorId="3D7F7C47" wp14:editId="5ECF8B94">
            <wp:extent cx="6120130" cy="4062730"/>
            <wp:effectExtent l="0" t="0" r="0" b="0"/>
            <wp:docPr id="103" name="그림 102" descr="텍스트, 스크린샷, 원이(가) 표시된 사진&#10;&#10;AI 생성 콘텐츠는 정확하지 않을 수 있습니다.">
              <a:extLst xmlns:a="http://schemas.openxmlformats.org/drawingml/2006/main">
                <a:ext uri="{FF2B5EF4-FFF2-40B4-BE49-F238E27FC236}">
                  <a16:creationId xmlns:a16="http://schemas.microsoft.com/office/drawing/2014/main" id="{4B2DBF2C-59EB-13ED-7507-73ED75792A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그림 102" descr="텍스트, 스크린샷, 원이(가) 표시된 사진&#10;&#10;AI 생성 콘텐츠는 정확하지 않을 수 있습니다.">
                      <a:extLst>
                        <a:ext uri="{FF2B5EF4-FFF2-40B4-BE49-F238E27FC236}">
                          <a16:creationId xmlns:a16="http://schemas.microsoft.com/office/drawing/2014/main" id="{4B2DBF2C-59EB-13ED-7507-73ED75792A2B}"/>
                        </a:ext>
                      </a:extLst>
                    </pic:cNvPr>
                    <pic:cNvPicPr>
                      <a:picLocks noChangeAspect="1"/>
                    </pic:cNvPicPr>
                  </pic:nvPicPr>
                  <pic:blipFill>
                    <a:blip r:embed="rId31"/>
                    <a:stretch>
                      <a:fillRect/>
                    </a:stretch>
                  </pic:blipFill>
                  <pic:spPr>
                    <a:xfrm>
                      <a:off x="0" y="0"/>
                      <a:ext cx="6120130" cy="4062730"/>
                    </a:xfrm>
                    <a:prstGeom prst="rect">
                      <a:avLst/>
                    </a:prstGeom>
                  </pic:spPr>
                </pic:pic>
              </a:graphicData>
            </a:graphic>
          </wp:inline>
        </w:drawing>
      </w:r>
    </w:p>
    <w:p w14:paraId="34572048" w14:textId="77777777" w:rsidR="00C9220B" w:rsidRPr="002100B2" w:rsidRDefault="00C9220B" w:rsidP="00C9220B">
      <w:pPr>
        <w:jc w:val="both"/>
        <w:rPr>
          <w:rFonts w:eastAsia="Malgun Gothic" w:cstheme="minorHAnsi"/>
          <w:lang w:eastAsia="ko-KR"/>
        </w:rPr>
      </w:pPr>
    </w:p>
    <w:p w14:paraId="0D7E3337" w14:textId="40F8BBC0" w:rsidR="00C9220B" w:rsidRPr="002100B2" w:rsidRDefault="00C9220B" w:rsidP="00C9220B">
      <w:pPr>
        <w:pStyle w:val="Figurecaption"/>
        <w:rPr>
          <w:lang w:eastAsia="ko-KR"/>
        </w:rPr>
      </w:pPr>
      <w:bookmarkStart w:id="29" w:name="_Ref222470249"/>
      <w:bookmarkStart w:id="30" w:name="_Toc222475846"/>
      <w:r w:rsidRPr="002100B2">
        <w:t>Graphical</w:t>
      </w:r>
      <w:r w:rsidRPr="002100B2">
        <w:rPr>
          <w:lang w:eastAsia="ko-KR"/>
        </w:rPr>
        <w:t xml:space="preserve"> representation of nominal coverage definitions</w:t>
      </w:r>
      <w:bookmarkEnd w:id="29"/>
      <w:bookmarkEnd w:id="30"/>
    </w:p>
    <w:p w14:paraId="0EF345E3" w14:textId="77777777" w:rsidR="00C9220B" w:rsidRPr="002100B2" w:rsidRDefault="00C9220B" w:rsidP="00C9220B">
      <w:pPr>
        <w:jc w:val="center"/>
        <w:rPr>
          <w:rFonts w:eastAsia="Malgun Gothic" w:cstheme="minorHAnsi"/>
          <w:lang w:eastAsia="ko-KR"/>
        </w:rPr>
      </w:pPr>
    </w:p>
    <w:p w14:paraId="47634D23" w14:textId="478B856E" w:rsidR="000F5893" w:rsidRPr="002100B2" w:rsidRDefault="000F5893" w:rsidP="001623A2">
      <w:pPr>
        <w:pStyle w:val="Bullet1"/>
      </w:pPr>
      <w:r w:rsidRPr="002100B2">
        <w:t>The VDES sector coverage area is the conservative theoretical coverage area of the RF equipment of a VDES fixed station. It is the nominal coverage area that can be achieved by antenna configuration and is usually based on VHF range calculations and/or VHF range predictions. The VDES sector coverage area is the most basic nominal coverage area.</w:t>
      </w:r>
    </w:p>
    <w:p w14:paraId="47931719" w14:textId="5CB02258" w:rsidR="000F5893" w:rsidRPr="002100B2" w:rsidRDefault="000F5893" w:rsidP="001623A2">
      <w:pPr>
        <w:pStyle w:val="Bullet1"/>
      </w:pPr>
      <w:r w:rsidRPr="002100B2">
        <w:t>A VDES-PCU coverage area is the nominal coverage area of a single VDES-PSS. The size of a VDES-PCU coverage area is the sum of all VDES sector coverage areas of the VDES-PSS controlled by the VDES-PCU. A VDES-PCU coverage area can also be defined as an area smaller than the sum of the VDES sector coverage areas.</w:t>
      </w:r>
    </w:p>
    <w:p w14:paraId="7B1CBD00" w14:textId="024AA8EC" w:rsidR="00C9220B" w:rsidRPr="002100B2" w:rsidRDefault="000F5893" w:rsidP="001623A2">
      <w:pPr>
        <w:pStyle w:val="Bullet1"/>
      </w:pPr>
      <w:r w:rsidRPr="002100B2">
        <w:t>VDES-LSS service area is the nominal service area of a VDES Logical Shore Station (VDES-LSS) instance. This is the area where a shore-based e-Navigation system's requesting service constructs the requested basic VDES service, and this is the area where the VDES service provides the basic VDES service to the requesting service. For a particular VDES-LSS, the VDES-LSS coverage area may be a subset of the VDES service coverage area or may be identical to the VDES service coverage area. Control station service area to be decided by the administrations</w:t>
      </w:r>
    </w:p>
    <w:p w14:paraId="2D26AE14" w14:textId="374D2296" w:rsidR="000F5893" w:rsidRPr="002100B2" w:rsidRDefault="001623A2" w:rsidP="001623A2">
      <w:pPr>
        <w:pStyle w:val="BodyText"/>
      </w:pPr>
      <w:r w:rsidRPr="002100B2">
        <w:t>The VDES service can function as a client (receiving) or a server (transmitting). To ensure optimal use of VDES VDL, the nominal coverage areas for receive and transmit can be different. To allow optimal use of VDES VDL, the nominal coverage area should be conceptually subdivided into a receive (Rx) nominal coverage area and a transmit (Tx) nominal coverage area.</w:t>
      </w:r>
    </w:p>
    <w:p w14:paraId="0AA8E1F8" w14:textId="560D16F8" w:rsidR="000F16B1" w:rsidRPr="002100B2" w:rsidRDefault="00276E13" w:rsidP="004F694B">
      <w:pPr>
        <w:pStyle w:val="Heading3"/>
      </w:pPr>
      <w:bookmarkStart w:id="31" w:name="_Toc222477543"/>
      <w:r>
        <w:t>Service distribution configuration</w:t>
      </w:r>
      <w:bookmarkEnd w:id="31"/>
    </w:p>
    <w:p w14:paraId="7785506E" w14:textId="77777777" w:rsidR="00846D7A" w:rsidRPr="002100B2" w:rsidRDefault="00846D7A" w:rsidP="00846D7A">
      <w:pPr>
        <w:pStyle w:val="BodyText"/>
      </w:pPr>
      <w:r w:rsidRPr="002100B2">
        <w:t>To derive the appropriate infrastructure for some geographic and topological differences, the following three VDES service deployment configurations can be tailored by the jurisdiction: If the terrestrial VDES service area is in a geographically isolated area, it can be reduced to a ‘standalone VDES service’.</w:t>
      </w:r>
    </w:p>
    <w:p w14:paraId="5F8C79D8" w14:textId="46C91FE4" w:rsidR="00846D7A" w:rsidRPr="002100B2" w:rsidRDefault="00846D7A" w:rsidP="00846D7A">
      <w:pPr>
        <w:pStyle w:val="BodyText"/>
      </w:pPr>
      <w:r w:rsidRPr="002100B2">
        <w:t xml:space="preserve">Criteria and recommendations for selecting an appropriate VDES service distribution are provided in </w:t>
      </w:r>
      <w:r w:rsidR="00862CF5">
        <w:rPr>
          <w:highlight w:val="yellow"/>
        </w:rPr>
        <w:fldChar w:fldCharType="begin"/>
      </w:r>
      <w:r w:rsidR="00862CF5">
        <w:instrText xml:space="preserve"> REF _Ref222470269 \n \h </w:instrText>
      </w:r>
      <w:r w:rsidR="00862CF5">
        <w:rPr>
          <w:highlight w:val="yellow"/>
        </w:rPr>
      </w:r>
      <w:r w:rsidR="00862CF5">
        <w:rPr>
          <w:highlight w:val="yellow"/>
        </w:rPr>
        <w:fldChar w:fldCharType="separate"/>
      </w:r>
      <w:r w:rsidR="00A515AA">
        <w:t>Table 1</w:t>
      </w:r>
      <w:r w:rsidR="00862CF5">
        <w:rPr>
          <w:highlight w:val="yellow"/>
        </w:rPr>
        <w:fldChar w:fldCharType="end"/>
      </w:r>
      <w:r w:rsidRPr="002100B2">
        <w:t>.</w:t>
      </w:r>
    </w:p>
    <w:p w14:paraId="2A80BE3B" w14:textId="77777777" w:rsidR="000E4E4B" w:rsidRPr="002100B2" w:rsidRDefault="00402060" w:rsidP="005B1C42">
      <w:pPr>
        <w:pStyle w:val="BodyText"/>
      </w:pPr>
      <w:r w:rsidRPr="002100B2">
        <w:rPr>
          <w:b/>
          <w:bCs/>
        </w:rPr>
        <w:t>Multi-node VDES service distribution configuration:</w:t>
      </w:r>
      <w:r w:rsidRPr="002100B2">
        <w:t xml:space="preserve"> The topology of a multi-node VDES service distribution configuration features at least two node sites and at least two remote nodes. All VDES Physical Shore Stations (VDES-PSS) for the VDES service are located at the remote nodes and are connected to the node sites used by the VDES service by WAN feeder links (multi-star configuration). Additionally, all node sites used by the VDES service are connected to WAN backbone links. This is required for master control and data replication of the VDES service. It is recommended that every node used by the VDES service be connected to each other. Typically, only 2-3 nodes are required, even in geographically large multi-node VDES service deployment configurations. </w:t>
      </w:r>
    </w:p>
    <w:p w14:paraId="47C44A49" w14:textId="15EC6F91" w:rsidR="00402060" w:rsidRPr="002100B2" w:rsidRDefault="000E4E4B" w:rsidP="000E4E4B">
      <w:pPr>
        <w:pStyle w:val="BodyText"/>
        <w:ind w:left="360"/>
      </w:pPr>
      <w:r w:rsidRPr="002100B2">
        <w:br/>
      </w:r>
      <w:r w:rsidR="00402060" w:rsidRPr="002100B2">
        <w:t>Multi-node VDES service distribution configurations are best suited for jurisdictions that:</w:t>
      </w:r>
    </w:p>
    <w:p w14:paraId="2D06ADA9" w14:textId="69903811" w:rsidR="00402060" w:rsidRPr="002100B2" w:rsidRDefault="00402060" w:rsidP="00B361A7">
      <w:pPr>
        <w:pStyle w:val="Bullet1"/>
      </w:pPr>
      <w:r w:rsidRPr="002100B2">
        <w:t>When the area of responsibility and/or interest is geographically large</w:t>
      </w:r>
    </w:p>
    <w:p w14:paraId="7D038431" w14:textId="39E1EEAF" w:rsidR="00402060" w:rsidRPr="002100B2" w:rsidRDefault="00402060" w:rsidP="00B361A7">
      <w:pPr>
        <w:pStyle w:val="Bullet1"/>
      </w:pPr>
      <w:r w:rsidRPr="002100B2">
        <w:t>When a concave coastal topology requires multiple nodes, especially when considering the costs associated with WAN feeder links rather than WAN backbone links</w:t>
      </w:r>
    </w:p>
    <w:p w14:paraId="0AF33BD2" w14:textId="6D23F6CE" w:rsidR="00402060" w:rsidRPr="002100B2" w:rsidRDefault="00402060" w:rsidP="00B361A7">
      <w:pPr>
        <w:pStyle w:val="Bullet1"/>
      </w:pPr>
      <w:r w:rsidRPr="002100B2">
        <w:t>When it is not desirable to centralize all geographically variable functions into a single node, regardless of the additional costs associated with such redundancy</w:t>
      </w:r>
    </w:p>
    <w:p w14:paraId="304AB00C" w14:textId="77777777" w:rsidR="00402060" w:rsidRPr="002100B2" w:rsidRDefault="00402060" w:rsidP="00402060">
      <w:pPr>
        <w:pStyle w:val="BodyText"/>
      </w:pPr>
    </w:p>
    <w:p w14:paraId="3C507E26" w14:textId="77777777" w:rsidR="00402060" w:rsidRPr="002100B2" w:rsidRDefault="00402060" w:rsidP="008C2C57">
      <w:pPr>
        <w:pStyle w:val="Quotationparagraph"/>
      </w:pPr>
      <w:r w:rsidRPr="002100B2">
        <w:t>NOTE: In a multi-node distribution model, there is an option to replicate the VDES Service Management (VDES-SCS) master functionality to two or more nodes, for reasons such as unnecessary redundancy. However, in this case, only one VDES-SCS master should be active at any time.</w:t>
      </w:r>
    </w:p>
    <w:p w14:paraId="77043DB6" w14:textId="60C66989" w:rsidR="00402060" w:rsidRPr="002100B2" w:rsidRDefault="00402060" w:rsidP="00402060">
      <w:pPr>
        <w:pStyle w:val="BodyText"/>
      </w:pPr>
      <w:r w:rsidRPr="002100B2">
        <w:rPr>
          <w:b/>
          <w:bCs/>
        </w:rPr>
        <w:t>Single-node VDES service distribution configuration</w:t>
      </w:r>
      <w:r w:rsidRPr="002100B2">
        <w:t>: A single-node VDES service distribution configuration is topologically characterized by one node site and one or more remote nodes. All VDES-PSSs of the VDES service at the remote nodes are connected to a single node by WAN feeder links (logical star configuration)</w:t>
      </w:r>
    </w:p>
    <w:p w14:paraId="78C05B03" w14:textId="77777777" w:rsidR="00402060" w:rsidRPr="002100B2" w:rsidRDefault="00402060" w:rsidP="00402060">
      <w:pPr>
        <w:pStyle w:val="BodyText"/>
      </w:pPr>
      <w:r w:rsidRPr="002100B2">
        <w:t>A single node VDES service distribution configuration is best suited for jurisdictions with the following characteristics:</w:t>
      </w:r>
    </w:p>
    <w:p w14:paraId="06707183" w14:textId="5A98A548" w:rsidR="00402060" w:rsidRPr="002100B2" w:rsidRDefault="00402060" w:rsidP="00B361A7">
      <w:pPr>
        <w:pStyle w:val="Bullet1"/>
      </w:pPr>
      <w:r w:rsidRPr="002100B2">
        <w:t>Where responsibility and/or area of interest is limited to a geographic area</w:t>
      </w:r>
    </w:p>
    <w:p w14:paraId="23B77120" w14:textId="170CCF90" w:rsidR="00402060" w:rsidRPr="002100B2" w:rsidRDefault="00402060" w:rsidP="00B361A7">
      <w:pPr>
        <w:pStyle w:val="Bullet1"/>
      </w:pPr>
      <w:r w:rsidRPr="002100B2">
        <w:t>Where single node VDES service distribution is the most economical solution considering the costs associated with WAN feeder links due to concave coastal topography</w:t>
      </w:r>
    </w:p>
    <w:p w14:paraId="3A53F4C4" w14:textId="0F6185E4" w:rsidR="00402060" w:rsidRPr="002100B2" w:rsidRDefault="00402060" w:rsidP="00B361A7">
      <w:pPr>
        <w:pStyle w:val="Bullet1"/>
      </w:pPr>
      <w:r w:rsidRPr="002100B2">
        <w:t>Where all geographically distributed functions are to be centralized to a single node regardless of coastal topography</w:t>
      </w:r>
    </w:p>
    <w:p w14:paraId="41E1D1E1" w14:textId="25674171" w:rsidR="00402060" w:rsidRPr="002100B2" w:rsidRDefault="00402060" w:rsidP="00402060">
      <w:pPr>
        <w:pStyle w:val="BodyText"/>
      </w:pPr>
      <w:r w:rsidRPr="002100B2">
        <w:rPr>
          <w:b/>
          <w:bCs/>
        </w:rPr>
        <w:t>Standalone VDES Service Distribution Configuration</w:t>
      </w:r>
      <w:r w:rsidRPr="002100B2">
        <w:t>: The Standalone VDES Service distribution Configuration is the simplest VDES Service deployment configuration. The functionality of the VDES-PSS, VDES-LSS, and VDES-SCS are co-located in one location. Therefore, all technical operations, maintenance, and further development are performed at this location. The Standalone VDES Service deployment configuration is best suited for administrators whose responsibilities and/or areas of interest are limited to a single geographic area. Administrators can install multiple Standalone VDES Services in several geographically separated locations, each of which constitutes an independent VDES Service. Therefore, the Standalone VDES Service deployment configuration can serve administrators in large geographical countries with only one or a few geographically distinct ports.</w:t>
      </w:r>
    </w:p>
    <w:p w14:paraId="0F3D73F1" w14:textId="77777777" w:rsidR="00402060" w:rsidRPr="002100B2" w:rsidRDefault="00402060" w:rsidP="00402060">
      <w:pPr>
        <w:pStyle w:val="BodyText"/>
      </w:pPr>
      <w:r w:rsidRPr="002100B2">
        <w:t>Key application cases of Standalone VDES service distribution include:</w:t>
      </w:r>
    </w:p>
    <w:p w14:paraId="439597CD" w14:textId="7FAB8781" w:rsidR="00402060" w:rsidRPr="002100B2" w:rsidRDefault="003253D2" w:rsidP="00B361A7">
      <w:pPr>
        <w:pStyle w:val="Bullet1"/>
      </w:pPr>
      <w:r w:rsidRPr="002100B2">
        <w:t xml:space="preserve">Case 1: </w:t>
      </w:r>
      <w:r w:rsidR="00402060" w:rsidRPr="002100B2">
        <w:t>National authorities with an interest in a limited geographical coverage area within a wider geographical topology; and</w:t>
      </w:r>
    </w:p>
    <w:p w14:paraId="297783FE" w14:textId="213543A9" w:rsidR="00402060" w:rsidRPr="002100B2" w:rsidRDefault="003253D2" w:rsidP="00B361A7">
      <w:pPr>
        <w:pStyle w:val="Bullet1"/>
      </w:pPr>
      <w:r w:rsidRPr="002100B2">
        <w:t xml:space="preserve">Case 2: </w:t>
      </w:r>
      <w:r w:rsidR="00402060" w:rsidRPr="002100B2">
        <w:t>Local authorities operating (limited) base stations delegated by the national authorities.</w:t>
      </w:r>
    </w:p>
    <w:p w14:paraId="599CB149" w14:textId="77777777" w:rsidR="00A66A76" w:rsidRPr="002100B2" w:rsidRDefault="00A66A76" w:rsidP="00A66A76">
      <w:pPr>
        <w:pStyle w:val="BodyText"/>
      </w:pPr>
    </w:p>
    <w:p w14:paraId="3C801198" w14:textId="77777777" w:rsidR="0098690D" w:rsidRPr="002100B2" w:rsidRDefault="0098690D" w:rsidP="0098690D">
      <w:pPr>
        <w:pStyle w:val="Tablecaption"/>
        <w:rPr>
          <w:lang w:eastAsia="ko-KR"/>
        </w:rPr>
      </w:pPr>
      <w:bookmarkStart w:id="32" w:name="_Ref222470269"/>
      <w:bookmarkStart w:id="33" w:name="_Toc222477600"/>
      <w:r w:rsidRPr="002100B2">
        <w:rPr>
          <w:lang w:eastAsia="ko-KR"/>
        </w:rPr>
        <w:t xml:space="preserve">Criteria and </w:t>
      </w:r>
      <w:r w:rsidRPr="0098690D">
        <w:t>recommendations</w:t>
      </w:r>
      <w:r w:rsidRPr="002100B2">
        <w:rPr>
          <w:lang w:eastAsia="ko-KR"/>
        </w:rPr>
        <w:t xml:space="preserve"> for selecting an appropriate VDES service distribution</w:t>
      </w:r>
      <w:bookmarkEnd w:id="32"/>
      <w:bookmarkEnd w:id="33"/>
    </w:p>
    <w:p w14:paraId="6883908C" w14:textId="01AB72F1" w:rsidR="00A66A76" w:rsidRPr="002100B2" w:rsidRDefault="00A66A76" w:rsidP="00A66A76">
      <w:pPr>
        <w:jc w:val="center"/>
        <w:rPr>
          <w:rFonts w:eastAsia="Malgun Gothic" w:cstheme="minorHAnsi"/>
          <w:lang w:eastAsia="ko-KR"/>
        </w:rPr>
      </w:pPr>
    </w:p>
    <w:tbl>
      <w:tblPr>
        <w:tblStyle w:val="TableGrid"/>
        <w:tblW w:w="0" w:type="auto"/>
        <w:jc w:val="center"/>
        <w:tblLook w:val="04A0" w:firstRow="1" w:lastRow="0" w:firstColumn="1" w:lastColumn="0" w:noHBand="0" w:noVBand="1"/>
      </w:tblPr>
      <w:tblGrid>
        <w:gridCol w:w="1889"/>
        <w:gridCol w:w="1636"/>
        <w:gridCol w:w="1447"/>
        <w:gridCol w:w="1835"/>
        <w:gridCol w:w="1835"/>
        <w:gridCol w:w="1469"/>
      </w:tblGrid>
      <w:tr w:rsidR="00A66A76" w:rsidRPr="002100B2" w14:paraId="7A335CD3" w14:textId="77777777" w:rsidTr="004B0E41">
        <w:trPr>
          <w:jc w:val="center"/>
        </w:trPr>
        <w:tc>
          <w:tcPr>
            <w:tcW w:w="1808" w:type="dxa"/>
            <w:vMerge w:val="restart"/>
          </w:tcPr>
          <w:p w14:paraId="1A4D2CA5" w14:textId="77777777" w:rsidR="00A66A76" w:rsidRPr="002100B2" w:rsidRDefault="00A66A76" w:rsidP="001A2307">
            <w:pPr>
              <w:pStyle w:val="Tabletext"/>
              <w:rPr>
                <w:lang w:eastAsia="ko-KR"/>
              </w:rPr>
            </w:pPr>
            <w:r w:rsidRPr="002100B2">
              <w:rPr>
                <w:lang w:eastAsia="ko-KR"/>
              </w:rPr>
              <w:t>Recommendation</w:t>
            </w:r>
          </w:p>
        </w:tc>
        <w:tc>
          <w:tcPr>
            <w:tcW w:w="7820" w:type="dxa"/>
            <w:gridSpan w:val="5"/>
          </w:tcPr>
          <w:p w14:paraId="1DB66AFE" w14:textId="77777777" w:rsidR="00A66A76" w:rsidRPr="002100B2" w:rsidRDefault="00A66A76" w:rsidP="001A2307">
            <w:pPr>
              <w:pStyle w:val="Tabletext"/>
              <w:rPr>
                <w:lang w:eastAsia="ko-KR"/>
              </w:rPr>
            </w:pPr>
            <w:r w:rsidRPr="002100B2">
              <w:rPr>
                <w:lang w:eastAsia="ko-KR"/>
              </w:rPr>
              <w:t>Criteria related to</w:t>
            </w:r>
          </w:p>
        </w:tc>
      </w:tr>
      <w:tr w:rsidR="00A66A76" w:rsidRPr="002100B2" w14:paraId="702DA757" w14:textId="77777777" w:rsidTr="004B0E41">
        <w:trPr>
          <w:jc w:val="center"/>
        </w:trPr>
        <w:tc>
          <w:tcPr>
            <w:tcW w:w="1808" w:type="dxa"/>
            <w:vMerge/>
          </w:tcPr>
          <w:p w14:paraId="1F7D0098" w14:textId="77777777" w:rsidR="00A66A76" w:rsidRPr="002100B2" w:rsidRDefault="00A66A76" w:rsidP="001A2307">
            <w:pPr>
              <w:pStyle w:val="Tabletext"/>
              <w:rPr>
                <w:lang w:eastAsia="ko-KR"/>
              </w:rPr>
            </w:pPr>
          </w:p>
        </w:tc>
        <w:tc>
          <w:tcPr>
            <w:tcW w:w="1530" w:type="dxa"/>
            <w:vMerge w:val="restart"/>
          </w:tcPr>
          <w:p w14:paraId="198C771A" w14:textId="77777777" w:rsidR="00A66A76" w:rsidRPr="002100B2" w:rsidRDefault="00A66A76" w:rsidP="001A2307">
            <w:pPr>
              <w:pStyle w:val="Tabletext"/>
              <w:rPr>
                <w:lang w:eastAsia="ko-KR"/>
              </w:rPr>
            </w:pPr>
            <w:r w:rsidRPr="002100B2">
              <w:rPr>
                <w:lang w:eastAsia="ko-KR"/>
              </w:rPr>
              <w:t>Coverage Area Characteristics</w:t>
            </w:r>
          </w:p>
        </w:tc>
        <w:tc>
          <w:tcPr>
            <w:tcW w:w="4902" w:type="dxa"/>
            <w:gridSpan w:val="3"/>
          </w:tcPr>
          <w:p w14:paraId="3CC1D68B" w14:textId="77777777" w:rsidR="00A66A76" w:rsidRPr="002100B2" w:rsidRDefault="00A66A76" w:rsidP="001A2307">
            <w:pPr>
              <w:pStyle w:val="Tabletext"/>
              <w:rPr>
                <w:lang w:eastAsia="ko-KR"/>
              </w:rPr>
            </w:pPr>
            <w:r w:rsidRPr="002100B2">
              <w:rPr>
                <w:lang w:eastAsia="ko-KR"/>
              </w:rPr>
              <w:t>VDES VHF Data Link Loading</w:t>
            </w:r>
          </w:p>
        </w:tc>
        <w:tc>
          <w:tcPr>
            <w:tcW w:w="1388" w:type="dxa"/>
            <w:vMerge w:val="restart"/>
          </w:tcPr>
          <w:p w14:paraId="735071E1" w14:textId="77777777" w:rsidR="00A66A76" w:rsidRPr="002100B2" w:rsidRDefault="00A66A76" w:rsidP="001A2307">
            <w:pPr>
              <w:pStyle w:val="Tabletext"/>
              <w:rPr>
                <w:lang w:eastAsia="ko-KR"/>
              </w:rPr>
            </w:pPr>
            <w:r w:rsidRPr="002100B2">
              <w:rPr>
                <w:lang w:eastAsia="ko-KR"/>
              </w:rPr>
              <w:t>Site diversity required for Node site</w:t>
            </w:r>
            <w:r w:rsidRPr="002100B2">
              <w:rPr>
                <w:lang w:eastAsia="ko-KR"/>
              </w:rPr>
              <w:br/>
              <w:t>(Node site redundancy)</w:t>
            </w:r>
          </w:p>
        </w:tc>
      </w:tr>
      <w:tr w:rsidR="00A66A76" w:rsidRPr="002100B2" w14:paraId="362E3D76" w14:textId="77777777" w:rsidTr="004B0E41">
        <w:trPr>
          <w:trHeight w:val="302"/>
          <w:jc w:val="center"/>
        </w:trPr>
        <w:tc>
          <w:tcPr>
            <w:tcW w:w="1808" w:type="dxa"/>
            <w:vMerge/>
          </w:tcPr>
          <w:p w14:paraId="2279B64F" w14:textId="77777777" w:rsidR="00A66A76" w:rsidRPr="002100B2" w:rsidRDefault="00A66A76" w:rsidP="001A2307">
            <w:pPr>
              <w:pStyle w:val="Tabletext"/>
              <w:rPr>
                <w:lang w:eastAsia="ko-KR"/>
              </w:rPr>
            </w:pPr>
          </w:p>
        </w:tc>
        <w:tc>
          <w:tcPr>
            <w:tcW w:w="1530" w:type="dxa"/>
            <w:vMerge/>
          </w:tcPr>
          <w:p w14:paraId="3253B85C" w14:textId="77777777" w:rsidR="00A66A76" w:rsidRPr="002100B2" w:rsidRDefault="00A66A76" w:rsidP="001A2307">
            <w:pPr>
              <w:pStyle w:val="Tabletext"/>
              <w:rPr>
                <w:lang w:eastAsia="ko-KR"/>
              </w:rPr>
            </w:pPr>
          </w:p>
        </w:tc>
        <w:tc>
          <w:tcPr>
            <w:tcW w:w="1406" w:type="dxa"/>
          </w:tcPr>
          <w:p w14:paraId="50D47C16" w14:textId="77777777" w:rsidR="00A66A76" w:rsidRPr="002100B2" w:rsidRDefault="00A66A76" w:rsidP="001A2307">
            <w:pPr>
              <w:pStyle w:val="Tabletext"/>
              <w:rPr>
                <w:lang w:eastAsia="ko-KR"/>
              </w:rPr>
            </w:pPr>
            <w:r w:rsidRPr="002100B2">
              <w:rPr>
                <w:lang w:eastAsia="ko-KR"/>
              </w:rPr>
              <w:t>VDES VDL traffic intensity(1)/ garbling mitigation</w:t>
            </w:r>
          </w:p>
        </w:tc>
        <w:tc>
          <w:tcPr>
            <w:tcW w:w="1748" w:type="dxa"/>
          </w:tcPr>
          <w:p w14:paraId="02A92998" w14:textId="77777777" w:rsidR="00A66A76" w:rsidRPr="002100B2" w:rsidRDefault="00A66A76" w:rsidP="001A2307">
            <w:pPr>
              <w:pStyle w:val="Tabletext"/>
              <w:rPr>
                <w:lang w:eastAsia="ko-KR"/>
              </w:rPr>
            </w:pPr>
            <w:r w:rsidRPr="002100B2">
              <w:rPr>
                <w:lang w:eastAsia="ko-KR"/>
              </w:rPr>
              <w:t>Site separation for Rs and Tx</w:t>
            </w:r>
          </w:p>
        </w:tc>
        <w:tc>
          <w:tcPr>
            <w:tcW w:w="1748" w:type="dxa"/>
          </w:tcPr>
          <w:p w14:paraId="2EAD5847" w14:textId="77777777" w:rsidR="00A66A76" w:rsidRPr="002100B2" w:rsidRDefault="00A66A76" w:rsidP="001A2307">
            <w:pPr>
              <w:pStyle w:val="Tabletext"/>
              <w:rPr>
                <w:lang w:eastAsia="ko-KR"/>
              </w:rPr>
            </w:pPr>
            <w:r w:rsidRPr="002100B2">
              <w:rPr>
                <w:lang w:eastAsia="ko-KR"/>
              </w:rPr>
              <w:t>Coverage redundancy beyond garbling mitigation</w:t>
            </w:r>
          </w:p>
        </w:tc>
        <w:tc>
          <w:tcPr>
            <w:tcW w:w="1388" w:type="dxa"/>
            <w:vMerge/>
          </w:tcPr>
          <w:p w14:paraId="4B206E24" w14:textId="77777777" w:rsidR="00A66A76" w:rsidRPr="002100B2" w:rsidRDefault="00A66A76" w:rsidP="001A2307">
            <w:pPr>
              <w:pStyle w:val="Tabletext"/>
              <w:rPr>
                <w:lang w:eastAsia="ko-KR"/>
              </w:rPr>
            </w:pPr>
          </w:p>
        </w:tc>
      </w:tr>
      <w:tr w:rsidR="00A66A76" w:rsidRPr="002100B2" w14:paraId="43BBE12C" w14:textId="77777777" w:rsidTr="004B0E41">
        <w:trPr>
          <w:trHeight w:val="645"/>
          <w:jc w:val="center"/>
        </w:trPr>
        <w:tc>
          <w:tcPr>
            <w:tcW w:w="1808" w:type="dxa"/>
          </w:tcPr>
          <w:p w14:paraId="26F89E4D" w14:textId="77777777" w:rsidR="00A66A76" w:rsidRPr="002100B2" w:rsidRDefault="00A66A76" w:rsidP="001A2307">
            <w:pPr>
              <w:pStyle w:val="Tabletext"/>
              <w:rPr>
                <w:lang w:eastAsia="ko-KR"/>
              </w:rPr>
            </w:pPr>
            <w:r w:rsidRPr="002100B2">
              <w:rPr>
                <w:lang w:eastAsia="ko-KR"/>
              </w:rPr>
              <w:t>Multiple VDES Service Distribution</w:t>
            </w:r>
          </w:p>
        </w:tc>
        <w:tc>
          <w:tcPr>
            <w:tcW w:w="1530" w:type="dxa"/>
          </w:tcPr>
          <w:p w14:paraId="2ADDBFEC" w14:textId="77777777" w:rsidR="00A66A76" w:rsidRPr="002100B2" w:rsidRDefault="00A66A76" w:rsidP="001A2307">
            <w:pPr>
              <w:pStyle w:val="Tabletext"/>
              <w:rPr>
                <w:lang w:eastAsia="ko-KR"/>
              </w:rPr>
            </w:pPr>
            <w:r w:rsidRPr="002100B2">
              <w:rPr>
                <w:lang w:eastAsia="ko-KR"/>
              </w:rPr>
              <w:t>Very large or distinct and separate areas to be covered</w:t>
            </w:r>
          </w:p>
        </w:tc>
        <w:tc>
          <w:tcPr>
            <w:tcW w:w="1406" w:type="dxa"/>
          </w:tcPr>
          <w:p w14:paraId="1818934F" w14:textId="77777777" w:rsidR="00A66A76" w:rsidRPr="002100B2" w:rsidRDefault="00A66A76" w:rsidP="001A2307">
            <w:pPr>
              <w:pStyle w:val="Tabletext"/>
              <w:rPr>
                <w:lang w:eastAsia="ko-KR"/>
              </w:rPr>
            </w:pPr>
            <w:r w:rsidRPr="002100B2">
              <w:rPr>
                <w:lang w:eastAsia="ko-KR"/>
              </w:rPr>
              <w:t>Capable of</w:t>
            </w:r>
          </w:p>
          <w:p w14:paraId="01D7F79F" w14:textId="77777777" w:rsidR="00A66A76" w:rsidRPr="002100B2" w:rsidRDefault="00A66A76" w:rsidP="001A2307">
            <w:pPr>
              <w:pStyle w:val="Tabletext"/>
              <w:rPr>
                <w:lang w:eastAsia="ko-KR"/>
              </w:rPr>
            </w:pPr>
            <w:r w:rsidRPr="002100B2">
              <w:rPr>
                <w:lang w:eastAsia="ko-KR"/>
              </w:rPr>
              <w:t xml:space="preserve">- high VDES VDL traffic intensity </w:t>
            </w:r>
          </w:p>
          <w:p w14:paraId="554351E6" w14:textId="77777777" w:rsidR="00A66A76" w:rsidRPr="002100B2" w:rsidRDefault="00A66A76" w:rsidP="001A2307">
            <w:pPr>
              <w:pStyle w:val="Tabletext"/>
              <w:rPr>
                <w:lang w:eastAsia="ko-KR"/>
              </w:rPr>
            </w:pPr>
            <w:r w:rsidRPr="002100B2">
              <w:rPr>
                <w:lang w:eastAsia="ko-KR"/>
              </w:rPr>
              <w:t>- garbling mitigation by smaller cells</w:t>
            </w:r>
          </w:p>
          <w:p w14:paraId="12A9B4CF" w14:textId="77777777" w:rsidR="00A66A76" w:rsidRPr="002100B2" w:rsidRDefault="00A66A76" w:rsidP="001A2307">
            <w:pPr>
              <w:pStyle w:val="Tabletext"/>
              <w:rPr>
                <w:lang w:eastAsia="ko-KR"/>
              </w:rPr>
            </w:pPr>
            <w:r w:rsidRPr="002100B2">
              <w:rPr>
                <w:lang w:eastAsia="ko-KR"/>
              </w:rPr>
              <w:t>- dual coverage</w:t>
            </w:r>
          </w:p>
        </w:tc>
        <w:tc>
          <w:tcPr>
            <w:tcW w:w="1748" w:type="dxa"/>
          </w:tcPr>
          <w:p w14:paraId="138A21EC" w14:textId="77777777" w:rsidR="00A66A76" w:rsidRPr="002100B2" w:rsidRDefault="00A66A76" w:rsidP="001A2307">
            <w:pPr>
              <w:pStyle w:val="Tabletext"/>
              <w:rPr>
                <w:lang w:eastAsia="ko-KR"/>
              </w:rPr>
            </w:pPr>
            <w:r w:rsidRPr="002100B2">
              <w:rPr>
                <w:lang w:eastAsia="ko-KR"/>
              </w:rPr>
              <w:t>Capable/Possible</w:t>
            </w:r>
          </w:p>
        </w:tc>
        <w:tc>
          <w:tcPr>
            <w:tcW w:w="1748" w:type="dxa"/>
          </w:tcPr>
          <w:p w14:paraId="35442178" w14:textId="77777777" w:rsidR="00A66A76" w:rsidRPr="002100B2" w:rsidRDefault="00A66A76" w:rsidP="001A2307">
            <w:pPr>
              <w:pStyle w:val="Tabletext"/>
              <w:rPr>
                <w:lang w:eastAsia="ko-KR"/>
              </w:rPr>
            </w:pPr>
            <w:r w:rsidRPr="002100B2">
              <w:rPr>
                <w:lang w:eastAsia="ko-KR"/>
              </w:rPr>
              <w:t>Capable/Possible</w:t>
            </w:r>
          </w:p>
        </w:tc>
        <w:tc>
          <w:tcPr>
            <w:tcW w:w="1388" w:type="dxa"/>
          </w:tcPr>
          <w:p w14:paraId="11C4BE0E" w14:textId="77777777" w:rsidR="00A66A76" w:rsidRPr="002100B2" w:rsidRDefault="00A66A76" w:rsidP="001A2307">
            <w:pPr>
              <w:pStyle w:val="Tabletext"/>
              <w:rPr>
                <w:lang w:eastAsia="ko-KR"/>
              </w:rPr>
            </w:pPr>
            <w:r w:rsidRPr="002100B2">
              <w:rPr>
                <w:lang w:eastAsia="ko-KR"/>
              </w:rPr>
              <w:t>Possible</w:t>
            </w:r>
          </w:p>
        </w:tc>
      </w:tr>
      <w:tr w:rsidR="00A66A76" w:rsidRPr="002100B2" w14:paraId="3F282419" w14:textId="77777777" w:rsidTr="004B0E41">
        <w:trPr>
          <w:trHeight w:val="567"/>
          <w:jc w:val="center"/>
        </w:trPr>
        <w:tc>
          <w:tcPr>
            <w:tcW w:w="1808" w:type="dxa"/>
          </w:tcPr>
          <w:p w14:paraId="19BA36C5" w14:textId="77777777" w:rsidR="00A66A76" w:rsidRPr="002100B2" w:rsidRDefault="00A66A76" w:rsidP="001A2307">
            <w:pPr>
              <w:pStyle w:val="Tabletext"/>
              <w:rPr>
                <w:lang w:eastAsia="ko-KR"/>
              </w:rPr>
            </w:pPr>
            <w:r w:rsidRPr="002100B2">
              <w:rPr>
                <w:lang w:eastAsia="ko-KR"/>
              </w:rPr>
              <w:t>One-Node VDES Service Distribution</w:t>
            </w:r>
          </w:p>
        </w:tc>
        <w:tc>
          <w:tcPr>
            <w:tcW w:w="1530" w:type="dxa"/>
          </w:tcPr>
          <w:p w14:paraId="17D3D89E" w14:textId="77777777" w:rsidR="00A66A76" w:rsidRPr="002100B2" w:rsidRDefault="00A66A76" w:rsidP="001A2307">
            <w:pPr>
              <w:pStyle w:val="Tabletext"/>
              <w:rPr>
                <w:lang w:eastAsia="ko-KR"/>
              </w:rPr>
            </w:pPr>
            <w:r w:rsidRPr="002100B2">
              <w:rPr>
                <w:lang w:eastAsia="ko-KR"/>
              </w:rPr>
              <w:t>Intermediate to large, or contiguous area to be covered</w:t>
            </w:r>
          </w:p>
        </w:tc>
        <w:tc>
          <w:tcPr>
            <w:tcW w:w="1406" w:type="dxa"/>
          </w:tcPr>
          <w:p w14:paraId="3529EFF4" w14:textId="77777777" w:rsidR="00A66A76" w:rsidRPr="002100B2" w:rsidRDefault="00A66A76" w:rsidP="001A2307">
            <w:pPr>
              <w:pStyle w:val="Tabletext"/>
              <w:rPr>
                <w:lang w:eastAsia="ko-KR"/>
              </w:rPr>
            </w:pPr>
            <w:r w:rsidRPr="002100B2">
              <w:rPr>
                <w:lang w:eastAsia="ko-KR"/>
              </w:rPr>
              <w:t>Capable of</w:t>
            </w:r>
          </w:p>
          <w:p w14:paraId="24E73337" w14:textId="77777777" w:rsidR="00A66A76" w:rsidRPr="002100B2" w:rsidRDefault="00A66A76" w:rsidP="001A2307">
            <w:pPr>
              <w:pStyle w:val="Tabletext"/>
              <w:rPr>
                <w:lang w:eastAsia="ko-KR"/>
              </w:rPr>
            </w:pPr>
            <w:r w:rsidRPr="002100B2">
              <w:rPr>
                <w:lang w:eastAsia="ko-KR"/>
              </w:rPr>
              <w:t>- high VDES VDL traffic intensity</w:t>
            </w:r>
          </w:p>
          <w:p w14:paraId="54A49B12" w14:textId="77777777" w:rsidR="00A66A76" w:rsidRPr="002100B2" w:rsidRDefault="00A66A76" w:rsidP="001A2307">
            <w:pPr>
              <w:pStyle w:val="Tabletext"/>
              <w:rPr>
                <w:lang w:eastAsia="ko-KR"/>
              </w:rPr>
            </w:pPr>
            <w:r w:rsidRPr="002100B2">
              <w:rPr>
                <w:lang w:eastAsia="ko-KR"/>
              </w:rPr>
              <w:t>- garbling mitigation by smaller cells</w:t>
            </w:r>
          </w:p>
          <w:p w14:paraId="49DDF66D" w14:textId="77777777" w:rsidR="00A66A76" w:rsidRPr="002100B2" w:rsidRDefault="00A66A76" w:rsidP="001A2307">
            <w:pPr>
              <w:pStyle w:val="Tabletext"/>
              <w:rPr>
                <w:lang w:eastAsia="ko-KR"/>
              </w:rPr>
            </w:pPr>
            <w:r w:rsidRPr="002100B2">
              <w:rPr>
                <w:lang w:eastAsia="ko-KR"/>
              </w:rPr>
              <w:t>- dual coverage</w:t>
            </w:r>
          </w:p>
        </w:tc>
        <w:tc>
          <w:tcPr>
            <w:tcW w:w="1748" w:type="dxa"/>
          </w:tcPr>
          <w:p w14:paraId="63439B39" w14:textId="77777777" w:rsidR="00A66A76" w:rsidRPr="002100B2" w:rsidRDefault="00A66A76" w:rsidP="001A2307">
            <w:pPr>
              <w:pStyle w:val="Tabletext"/>
              <w:rPr>
                <w:lang w:eastAsia="ko-KR"/>
              </w:rPr>
            </w:pPr>
            <w:r w:rsidRPr="002100B2">
              <w:rPr>
                <w:lang w:eastAsia="ko-KR"/>
              </w:rPr>
              <w:t>Capable/Possible</w:t>
            </w:r>
          </w:p>
        </w:tc>
        <w:tc>
          <w:tcPr>
            <w:tcW w:w="1748" w:type="dxa"/>
          </w:tcPr>
          <w:p w14:paraId="33A6BB91" w14:textId="77777777" w:rsidR="00A66A76" w:rsidRPr="002100B2" w:rsidRDefault="00A66A76" w:rsidP="001A2307">
            <w:pPr>
              <w:pStyle w:val="Tabletext"/>
              <w:rPr>
                <w:lang w:eastAsia="ko-KR"/>
              </w:rPr>
            </w:pPr>
            <w:r w:rsidRPr="002100B2">
              <w:rPr>
                <w:lang w:eastAsia="ko-KR"/>
              </w:rPr>
              <w:t>Capable/Possible</w:t>
            </w:r>
          </w:p>
        </w:tc>
        <w:tc>
          <w:tcPr>
            <w:tcW w:w="1388" w:type="dxa"/>
          </w:tcPr>
          <w:p w14:paraId="1E7665B2" w14:textId="77777777" w:rsidR="00A66A76" w:rsidRPr="002100B2" w:rsidRDefault="00A66A76" w:rsidP="001A2307">
            <w:pPr>
              <w:pStyle w:val="Tabletext"/>
              <w:rPr>
                <w:lang w:eastAsia="ko-KR"/>
              </w:rPr>
            </w:pPr>
            <w:r w:rsidRPr="002100B2">
              <w:rPr>
                <w:lang w:eastAsia="ko-KR"/>
              </w:rPr>
              <w:t>Not Possible</w:t>
            </w:r>
          </w:p>
        </w:tc>
      </w:tr>
      <w:tr w:rsidR="00A66A76" w:rsidRPr="002100B2" w14:paraId="4CCF0EEA" w14:textId="77777777" w:rsidTr="004B0E41">
        <w:trPr>
          <w:trHeight w:val="96"/>
          <w:jc w:val="center"/>
        </w:trPr>
        <w:tc>
          <w:tcPr>
            <w:tcW w:w="1808" w:type="dxa"/>
          </w:tcPr>
          <w:p w14:paraId="01FDA309" w14:textId="77777777" w:rsidR="00A66A76" w:rsidRPr="002100B2" w:rsidRDefault="00A66A76" w:rsidP="001A2307">
            <w:pPr>
              <w:pStyle w:val="Tabletext"/>
              <w:rPr>
                <w:lang w:eastAsia="ko-KR"/>
              </w:rPr>
            </w:pPr>
            <w:r w:rsidRPr="002100B2">
              <w:rPr>
                <w:lang w:eastAsia="ko-KR"/>
              </w:rPr>
              <w:t>Standalone VDES Service Distribution</w:t>
            </w:r>
          </w:p>
        </w:tc>
        <w:tc>
          <w:tcPr>
            <w:tcW w:w="1530" w:type="dxa"/>
          </w:tcPr>
          <w:p w14:paraId="7A643C79" w14:textId="77777777" w:rsidR="00A66A76" w:rsidRPr="002100B2" w:rsidRDefault="00A66A76" w:rsidP="001A2307">
            <w:pPr>
              <w:pStyle w:val="Tabletext"/>
              <w:rPr>
                <w:lang w:eastAsia="ko-KR"/>
              </w:rPr>
            </w:pPr>
            <w:r w:rsidRPr="002100B2">
              <w:rPr>
                <w:lang w:eastAsia="ko-KR"/>
              </w:rPr>
              <w:t>Small, contained area to be covered</w:t>
            </w:r>
          </w:p>
        </w:tc>
        <w:tc>
          <w:tcPr>
            <w:tcW w:w="1406" w:type="dxa"/>
          </w:tcPr>
          <w:p w14:paraId="7270F49A" w14:textId="77777777" w:rsidR="00A66A76" w:rsidRPr="002100B2" w:rsidRDefault="00A66A76" w:rsidP="001A2307">
            <w:pPr>
              <w:pStyle w:val="Tabletext"/>
              <w:rPr>
                <w:lang w:eastAsia="ko-KR"/>
              </w:rPr>
            </w:pPr>
            <w:r w:rsidRPr="002100B2">
              <w:rPr>
                <w:lang w:eastAsia="ko-KR"/>
              </w:rPr>
              <w:t>Capable of only low VDES VDL traffic intensity and suitable only for situations where garbling is unlikely</w:t>
            </w:r>
          </w:p>
        </w:tc>
        <w:tc>
          <w:tcPr>
            <w:tcW w:w="1748" w:type="dxa"/>
          </w:tcPr>
          <w:p w14:paraId="7264B872" w14:textId="77777777" w:rsidR="00A66A76" w:rsidRPr="002100B2" w:rsidRDefault="00A66A76" w:rsidP="001A2307">
            <w:pPr>
              <w:pStyle w:val="Tabletext"/>
              <w:rPr>
                <w:lang w:eastAsia="ko-KR"/>
              </w:rPr>
            </w:pPr>
            <w:r w:rsidRPr="002100B2">
              <w:rPr>
                <w:lang w:eastAsia="ko-KR"/>
              </w:rPr>
              <w:t>Not Possible</w:t>
            </w:r>
          </w:p>
        </w:tc>
        <w:tc>
          <w:tcPr>
            <w:tcW w:w="1748" w:type="dxa"/>
          </w:tcPr>
          <w:p w14:paraId="1D04DB09" w14:textId="77777777" w:rsidR="00A66A76" w:rsidRPr="002100B2" w:rsidRDefault="00A66A76" w:rsidP="001A2307">
            <w:pPr>
              <w:pStyle w:val="Tabletext"/>
              <w:rPr>
                <w:lang w:eastAsia="ko-KR"/>
              </w:rPr>
            </w:pPr>
            <w:r w:rsidRPr="002100B2">
              <w:rPr>
                <w:lang w:eastAsia="ko-KR"/>
              </w:rPr>
              <w:t>Not Possible</w:t>
            </w:r>
          </w:p>
        </w:tc>
        <w:tc>
          <w:tcPr>
            <w:tcW w:w="1388" w:type="dxa"/>
          </w:tcPr>
          <w:p w14:paraId="5E53B837" w14:textId="77777777" w:rsidR="00A66A76" w:rsidRPr="002100B2" w:rsidRDefault="00A66A76" w:rsidP="001A2307">
            <w:pPr>
              <w:pStyle w:val="Tabletext"/>
              <w:rPr>
                <w:lang w:eastAsia="ko-KR"/>
              </w:rPr>
            </w:pPr>
            <w:r w:rsidRPr="002100B2">
              <w:rPr>
                <w:lang w:eastAsia="ko-KR"/>
              </w:rPr>
              <w:t>Not Possible</w:t>
            </w:r>
          </w:p>
        </w:tc>
      </w:tr>
    </w:tbl>
    <w:p w14:paraId="6C8B4344" w14:textId="77777777" w:rsidR="001A2307" w:rsidRPr="002100B2" w:rsidRDefault="001A2307" w:rsidP="001A2307">
      <w:pPr>
        <w:pStyle w:val="Tabletext"/>
        <w:rPr>
          <w:color w:val="FF0000"/>
          <w:lang w:eastAsia="ko-KR"/>
        </w:rPr>
      </w:pPr>
    </w:p>
    <w:p w14:paraId="37308B62" w14:textId="77777777" w:rsidR="00A66A76" w:rsidRPr="002100B2" w:rsidRDefault="00A66A76" w:rsidP="00A50E3D">
      <w:pPr>
        <w:pStyle w:val="BodyText"/>
        <w:rPr>
          <w:lang w:eastAsia="ko-KR"/>
        </w:rPr>
      </w:pPr>
      <w:r w:rsidRPr="002100B2">
        <w:rPr>
          <w:lang w:eastAsia="ko-KR"/>
        </w:rPr>
        <w:t>It should be noted that the VDES service may be a sub-service of a larger deployment configuration such as a VTS service or e-Navigation. Details on a common maritime-based system architecture for e-Navigation are described in IALA Guideline 1114.</w:t>
      </w:r>
    </w:p>
    <w:p w14:paraId="01DD6E81" w14:textId="77777777" w:rsidR="00A66A76" w:rsidRPr="002100B2" w:rsidRDefault="00A66A76" w:rsidP="00A66A76">
      <w:pPr>
        <w:pStyle w:val="BodyText"/>
      </w:pPr>
    </w:p>
    <w:p w14:paraId="2466D2BA" w14:textId="6DB8AE46" w:rsidR="002719D4" w:rsidRPr="002100B2" w:rsidRDefault="00A82FAA" w:rsidP="002719D4">
      <w:pPr>
        <w:pStyle w:val="Heading2"/>
        <w:suppressAutoHyphens/>
      </w:pPr>
      <w:bookmarkStart w:id="34" w:name="_Toc222477544"/>
      <w:commentRangeStart w:id="35"/>
      <w:r w:rsidRPr="002100B2">
        <w:t>Shore-based VDES service</w:t>
      </w:r>
      <w:bookmarkEnd w:id="34"/>
      <w:commentRangeEnd w:id="35"/>
      <w:r w:rsidR="00F4438A" w:rsidRPr="002100B2">
        <w:rPr>
          <w:rStyle w:val="CommentReference"/>
          <w:sz w:val="24"/>
          <w:szCs w:val="24"/>
        </w:rPr>
        <w:commentReference w:id="35"/>
      </w:r>
    </w:p>
    <w:p w14:paraId="79018546" w14:textId="77777777" w:rsidR="002719D4" w:rsidRPr="002100B2" w:rsidRDefault="002719D4" w:rsidP="002719D4">
      <w:pPr>
        <w:pStyle w:val="Heading2separationline"/>
      </w:pPr>
    </w:p>
    <w:p w14:paraId="5D12EEC8" w14:textId="77777777" w:rsidR="001814E4" w:rsidRPr="002100B2" w:rsidRDefault="001814E4" w:rsidP="001814E4">
      <w:pPr>
        <w:pStyle w:val="BodyText"/>
        <w:rPr>
          <w:lang w:eastAsia="ko-KR"/>
        </w:rPr>
      </w:pPr>
      <w:r w:rsidRPr="002100B2">
        <w:rPr>
          <w:lang w:eastAsia="ko-KR"/>
        </w:rPr>
        <w:t>This section describes the shore-based VDES service in relation to ASM and terrestrial VDE service functions. The purpose of the shore-based VDES service is to allow clients to interface with a variety of VDES stations available to mariners or marine managers over a VHF data link (VDL). VDL is defined as the medium used by VDES stations to exchange information.</w:t>
      </w:r>
    </w:p>
    <w:p w14:paraId="3A5F6951" w14:textId="77777777" w:rsidR="001814E4" w:rsidRPr="002100B2" w:rsidRDefault="001814E4" w:rsidP="001814E4">
      <w:pPr>
        <w:jc w:val="both"/>
        <w:rPr>
          <w:rFonts w:eastAsia="Malgun Gothic" w:cstheme="minorHAnsi"/>
          <w:lang w:eastAsia="ko-KR"/>
        </w:rPr>
      </w:pPr>
    </w:p>
    <w:p w14:paraId="79580929" w14:textId="77777777" w:rsidR="001814E4" w:rsidRPr="002100B2" w:rsidRDefault="001814E4" w:rsidP="001814E4">
      <w:pPr>
        <w:pStyle w:val="BodyText"/>
        <w:rPr>
          <w:lang w:eastAsia="ko-KR"/>
        </w:rPr>
      </w:pPr>
      <w:r w:rsidRPr="002100B2">
        <w:rPr>
          <w:lang w:eastAsia="ko-KR"/>
        </w:rPr>
        <w:t>Customers of shore-based VDES services may include:</w:t>
      </w:r>
    </w:p>
    <w:p w14:paraId="416467B3" w14:textId="77777777" w:rsidR="001814E4" w:rsidRPr="002100B2" w:rsidRDefault="001814E4" w:rsidP="001814E4">
      <w:pPr>
        <w:pStyle w:val="Bullet1"/>
        <w:rPr>
          <w:lang w:eastAsia="ko-KR"/>
        </w:rPr>
      </w:pPr>
      <w:r w:rsidRPr="002100B2">
        <w:rPr>
          <w:lang w:eastAsia="ko-KR"/>
        </w:rPr>
        <w:t>Other systems of the maritime administration that operate land-based AIS/VDES services, such as viewing clients;</w:t>
      </w:r>
    </w:p>
    <w:p w14:paraId="43EB16F8" w14:textId="77777777" w:rsidR="001814E4" w:rsidRPr="002100B2" w:rsidRDefault="001814E4" w:rsidP="001814E4">
      <w:pPr>
        <w:pStyle w:val="Bullet1"/>
        <w:rPr>
          <w:lang w:eastAsia="ko-KR"/>
        </w:rPr>
      </w:pPr>
      <w:r w:rsidRPr="002100B2">
        <w:rPr>
          <w:lang w:eastAsia="ko-KR"/>
        </w:rPr>
        <w:t>Systems of other agencies outside the maritime administration (e.g. other government departments or other governments);</w:t>
      </w:r>
    </w:p>
    <w:p w14:paraId="2CDCF2E0" w14:textId="77777777" w:rsidR="001814E4" w:rsidRPr="002100B2" w:rsidRDefault="001814E4" w:rsidP="001814E4">
      <w:pPr>
        <w:pStyle w:val="Bullet1"/>
        <w:rPr>
          <w:lang w:eastAsia="ko-KR"/>
        </w:rPr>
      </w:pPr>
      <w:r w:rsidRPr="002100B2">
        <w:rPr>
          <w:lang w:eastAsia="ko-KR"/>
        </w:rPr>
        <w:t>Other shore-based services.</w:t>
      </w:r>
    </w:p>
    <w:p w14:paraId="40D06081" w14:textId="77777777" w:rsidR="001814E4" w:rsidRPr="002100B2" w:rsidRDefault="001814E4" w:rsidP="001814E4">
      <w:pPr>
        <w:pStyle w:val="Bullet1"/>
        <w:rPr>
          <w:lang w:eastAsia="ko-KR"/>
        </w:rPr>
      </w:pPr>
      <w:r w:rsidRPr="002100B2">
        <w:rPr>
          <w:lang w:eastAsia="ko-KR"/>
        </w:rPr>
        <w:t>The various VDES stations that shore-based VDES services can interface with include, but are not limited to:</w:t>
      </w:r>
    </w:p>
    <w:p w14:paraId="15130484" w14:textId="70F60DC7" w:rsidR="001814E4" w:rsidRPr="002100B2" w:rsidRDefault="001814E4" w:rsidP="00BD29FB">
      <w:pPr>
        <w:pStyle w:val="Bullet1"/>
        <w:numPr>
          <w:ilvl w:val="1"/>
          <w:numId w:val="28"/>
        </w:numPr>
        <w:rPr>
          <w:lang w:eastAsia="ko-KR"/>
        </w:rPr>
      </w:pPr>
      <w:r w:rsidRPr="002100B2">
        <w:rPr>
          <w:lang w:eastAsia="ko-KR"/>
        </w:rPr>
        <w:t>AIS</w:t>
      </w:r>
      <w:r w:rsidR="00317D9C">
        <w:rPr>
          <w:lang w:eastAsia="ko-KR"/>
        </w:rPr>
        <w:t xml:space="preserve"> </w:t>
      </w:r>
      <w:r w:rsidRPr="002100B2">
        <w:rPr>
          <w:lang w:eastAsia="ko-KR"/>
        </w:rPr>
        <w:t>Base stations</w:t>
      </w:r>
      <w:r w:rsidR="00317D9C">
        <w:rPr>
          <w:lang w:eastAsia="ko-KR"/>
        </w:rPr>
        <w:t>/VDES Shore Station</w:t>
      </w:r>
      <w:r w:rsidRPr="002100B2">
        <w:rPr>
          <w:lang w:eastAsia="ko-KR"/>
        </w:rPr>
        <w:t xml:space="preserve"> of other competent authority</w:t>
      </w:r>
    </w:p>
    <w:p w14:paraId="15A0F2A7" w14:textId="5965B454" w:rsidR="001814E4" w:rsidRPr="002100B2" w:rsidRDefault="00635B42" w:rsidP="00BD29FB">
      <w:pPr>
        <w:pStyle w:val="Bullet1"/>
        <w:numPr>
          <w:ilvl w:val="1"/>
          <w:numId w:val="28"/>
        </w:numPr>
        <w:rPr>
          <w:lang w:eastAsia="ko-KR"/>
        </w:rPr>
      </w:pPr>
      <w:commentRangeStart w:id="36"/>
      <w:commentRangeStart w:id="37"/>
      <w:r>
        <w:rPr>
          <w:lang w:eastAsia="ko-KR"/>
        </w:rPr>
        <w:t>P</w:t>
      </w:r>
      <w:r w:rsidR="00770CB6">
        <w:rPr>
          <w:lang w:eastAsia="ko-KR"/>
        </w:rPr>
        <w:t xml:space="preserve">otential </w:t>
      </w:r>
      <w:r>
        <w:rPr>
          <w:lang w:eastAsia="ko-KR"/>
        </w:rPr>
        <w:t xml:space="preserve">future </w:t>
      </w:r>
      <w:r w:rsidR="00DE2137">
        <w:rPr>
          <w:lang w:eastAsia="ko-KR"/>
        </w:rPr>
        <w:t>“</w:t>
      </w:r>
      <w:r w:rsidR="005A1C53">
        <w:rPr>
          <w:lang w:eastAsia="ko-KR"/>
        </w:rPr>
        <w:t>Non VDL controlling</w:t>
      </w:r>
      <w:r w:rsidR="00DE2137">
        <w:rPr>
          <w:lang w:eastAsia="ko-KR"/>
        </w:rPr>
        <w:t>”</w:t>
      </w:r>
      <w:r w:rsidR="005A1C53">
        <w:rPr>
          <w:lang w:eastAsia="ko-KR"/>
        </w:rPr>
        <w:t xml:space="preserve"> </w:t>
      </w:r>
      <w:r w:rsidR="001814E4" w:rsidRPr="002100B2">
        <w:rPr>
          <w:lang w:eastAsia="ko-KR"/>
        </w:rPr>
        <w:t xml:space="preserve">VDES </w:t>
      </w:r>
      <w:r w:rsidR="00770CB6">
        <w:rPr>
          <w:lang w:eastAsia="ko-KR"/>
        </w:rPr>
        <w:t xml:space="preserve">Shore </w:t>
      </w:r>
      <w:r w:rsidR="001814E4" w:rsidRPr="002100B2">
        <w:rPr>
          <w:lang w:eastAsia="ko-KR"/>
        </w:rPr>
        <w:t xml:space="preserve">stations of other </w:t>
      </w:r>
      <w:r>
        <w:rPr>
          <w:lang w:eastAsia="ko-KR"/>
        </w:rPr>
        <w:t>operators</w:t>
      </w:r>
      <w:commentRangeEnd w:id="36"/>
      <w:r w:rsidR="00B74CB9" w:rsidRPr="002100B2">
        <w:rPr>
          <w:rStyle w:val="CommentReference"/>
          <w:sz w:val="22"/>
          <w:szCs w:val="22"/>
          <w:lang w:eastAsia="ko-KR"/>
        </w:rPr>
        <w:commentReference w:id="36"/>
      </w:r>
      <w:commentRangeEnd w:id="37"/>
      <w:r w:rsidR="002800AE" w:rsidRPr="002100B2">
        <w:rPr>
          <w:rStyle w:val="CommentReference"/>
          <w:sz w:val="22"/>
          <w:szCs w:val="22"/>
          <w:lang w:eastAsia="ko-KR"/>
        </w:rPr>
        <w:commentReference w:id="37"/>
      </w:r>
    </w:p>
    <w:p w14:paraId="5A89BB12" w14:textId="77777777" w:rsidR="001814E4" w:rsidRPr="002100B2" w:rsidRDefault="001814E4" w:rsidP="00BD29FB">
      <w:pPr>
        <w:pStyle w:val="Bullet1"/>
        <w:numPr>
          <w:ilvl w:val="1"/>
          <w:numId w:val="28"/>
        </w:numPr>
        <w:rPr>
          <w:lang w:eastAsia="ko-KR"/>
        </w:rPr>
      </w:pPr>
      <w:r w:rsidRPr="002100B2">
        <w:rPr>
          <w:lang w:eastAsia="ko-KR"/>
        </w:rPr>
        <w:t>Class A mobile AIS/VDES stations</w:t>
      </w:r>
    </w:p>
    <w:p w14:paraId="70DA8989" w14:textId="77777777" w:rsidR="001814E4" w:rsidRPr="002100B2" w:rsidRDefault="001814E4" w:rsidP="00BD29FB">
      <w:pPr>
        <w:pStyle w:val="Bullet1"/>
        <w:numPr>
          <w:ilvl w:val="1"/>
          <w:numId w:val="28"/>
        </w:numPr>
        <w:rPr>
          <w:lang w:eastAsia="ko-KR"/>
        </w:rPr>
      </w:pPr>
      <w:r w:rsidRPr="002100B2">
        <w:rPr>
          <w:lang w:eastAsia="ko-KR"/>
        </w:rPr>
        <w:t>Class B mobile AIS/VDES stations</w:t>
      </w:r>
    </w:p>
    <w:p w14:paraId="0ADB5179" w14:textId="77777777" w:rsidR="001814E4" w:rsidRPr="002100B2" w:rsidRDefault="001814E4" w:rsidP="00BD29FB">
      <w:pPr>
        <w:pStyle w:val="Bullet1"/>
        <w:numPr>
          <w:ilvl w:val="1"/>
          <w:numId w:val="28"/>
        </w:numPr>
        <w:rPr>
          <w:lang w:eastAsia="ko-KR"/>
        </w:rPr>
      </w:pPr>
      <w:r w:rsidRPr="002100B2">
        <w:rPr>
          <w:lang w:eastAsia="ko-KR"/>
        </w:rPr>
        <w:t>SAR AIS/VDES stations</w:t>
      </w:r>
    </w:p>
    <w:p w14:paraId="1AD13672" w14:textId="77777777" w:rsidR="001814E4" w:rsidRPr="002100B2" w:rsidRDefault="001814E4" w:rsidP="00BD29FB">
      <w:pPr>
        <w:pStyle w:val="Bullet1"/>
        <w:numPr>
          <w:ilvl w:val="1"/>
          <w:numId w:val="28"/>
        </w:numPr>
        <w:rPr>
          <w:lang w:eastAsia="ko-KR"/>
        </w:rPr>
      </w:pPr>
      <w:r w:rsidRPr="002100B2">
        <w:rPr>
          <w:lang w:eastAsia="ko-KR"/>
        </w:rPr>
        <w:t>AtoN AIS/VDES stations</w:t>
      </w:r>
    </w:p>
    <w:p w14:paraId="672282B0" w14:textId="77777777" w:rsidR="001814E4" w:rsidRPr="002100B2" w:rsidRDefault="001814E4" w:rsidP="00BD29FB">
      <w:pPr>
        <w:pStyle w:val="Bullet1"/>
        <w:numPr>
          <w:ilvl w:val="1"/>
          <w:numId w:val="28"/>
        </w:numPr>
        <w:rPr>
          <w:lang w:eastAsia="ko-KR"/>
        </w:rPr>
      </w:pPr>
      <w:r w:rsidRPr="002100B2">
        <w:rPr>
          <w:lang w:eastAsia="ko-KR"/>
        </w:rPr>
        <w:t>AIS</w:t>
      </w:r>
      <w:r w:rsidRPr="002100B2" w:rsidDel="00705A15">
        <w:rPr>
          <w:lang w:eastAsia="ko-KR"/>
        </w:rPr>
        <w:t xml:space="preserve"> </w:t>
      </w:r>
      <w:r w:rsidRPr="002100B2">
        <w:rPr>
          <w:lang w:eastAsia="ko-KR"/>
        </w:rPr>
        <w:t>-SART stations</w:t>
      </w:r>
    </w:p>
    <w:p w14:paraId="31FC7A85" w14:textId="77777777" w:rsidR="001814E4" w:rsidRPr="002100B2" w:rsidRDefault="001814E4" w:rsidP="00BD29FB">
      <w:pPr>
        <w:pStyle w:val="Bullet1"/>
        <w:numPr>
          <w:ilvl w:val="1"/>
          <w:numId w:val="28"/>
        </w:numPr>
        <w:rPr>
          <w:lang w:eastAsia="ko-KR"/>
        </w:rPr>
      </w:pPr>
      <w:r w:rsidRPr="002100B2">
        <w:rPr>
          <w:lang w:eastAsia="ko-KR"/>
        </w:rPr>
        <w:t>AIS</w:t>
      </w:r>
      <w:r w:rsidRPr="002100B2" w:rsidDel="00705A15">
        <w:rPr>
          <w:lang w:eastAsia="ko-KR"/>
        </w:rPr>
        <w:t xml:space="preserve"> </w:t>
      </w:r>
      <w:r w:rsidRPr="002100B2">
        <w:rPr>
          <w:lang w:eastAsia="ko-KR"/>
        </w:rPr>
        <w:t>-EPIRB stations</w:t>
      </w:r>
    </w:p>
    <w:p w14:paraId="3DF51F53" w14:textId="77777777" w:rsidR="001814E4" w:rsidRPr="002100B2" w:rsidRDefault="001814E4" w:rsidP="00BD29FB">
      <w:pPr>
        <w:pStyle w:val="Bullet1"/>
        <w:numPr>
          <w:ilvl w:val="1"/>
          <w:numId w:val="28"/>
        </w:numPr>
        <w:rPr>
          <w:lang w:eastAsia="ko-KR"/>
        </w:rPr>
      </w:pPr>
      <w:r w:rsidRPr="002100B2">
        <w:rPr>
          <w:lang w:eastAsia="ko-KR"/>
        </w:rPr>
        <w:t>AMRD Group A (mobile AtoN, AIS MOB) stations.</w:t>
      </w:r>
    </w:p>
    <w:p w14:paraId="7FBF9947" w14:textId="77777777" w:rsidR="001814E4" w:rsidRPr="002100B2" w:rsidRDefault="001814E4" w:rsidP="001814E4">
      <w:pPr>
        <w:jc w:val="both"/>
        <w:rPr>
          <w:rFonts w:eastAsia="Malgun Gothic" w:cstheme="minorHAnsi"/>
          <w:lang w:eastAsia="ko-KR"/>
        </w:rPr>
      </w:pPr>
    </w:p>
    <w:p w14:paraId="746828BC" w14:textId="77777777" w:rsidR="001814E4" w:rsidRPr="002100B2" w:rsidRDefault="001814E4" w:rsidP="001814E4">
      <w:pPr>
        <w:pStyle w:val="BodyText"/>
        <w:rPr>
          <w:lang w:eastAsia="ko-KR"/>
        </w:rPr>
      </w:pPr>
      <w:r w:rsidRPr="002100B2">
        <w:rPr>
          <w:lang w:eastAsia="ko-KR"/>
        </w:rPr>
        <w:t>Shore-based VDES services are designed, operated, and maintained as described in the CSSA's general service engineering model.</w:t>
      </w:r>
    </w:p>
    <w:p w14:paraId="35548DA2" w14:textId="77777777" w:rsidR="001814E4" w:rsidRPr="002100B2" w:rsidRDefault="001814E4" w:rsidP="001814E4">
      <w:pPr>
        <w:pStyle w:val="BodyText"/>
        <w:rPr>
          <w:color w:val="000000" w:themeColor="text1"/>
          <w:lang w:eastAsia="ko-KR"/>
        </w:rPr>
      </w:pPr>
      <w:r w:rsidRPr="002100B2">
        <w:rPr>
          <w:color w:val="000000" w:themeColor="text1"/>
          <w:lang w:eastAsia="ko-KR"/>
        </w:rPr>
        <w:t xml:space="preserve">Although the functionality of the AIS service can be combined with that of the ASM and terrestrial VDE services, this increases the data volume and processing complexity, but in most cases the unique service categories and associated data objects are independent of AIS, ASM and terrestrial VDE, other than the message routing functionality provided by VDES-LSS. </w:t>
      </w:r>
    </w:p>
    <w:p w14:paraId="4CBEAD1C" w14:textId="77777777" w:rsidR="00AF1D63" w:rsidRPr="002100B2" w:rsidRDefault="00AF1D63" w:rsidP="001814E4">
      <w:pPr>
        <w:pStyle w:val="BodyText"/>
        <w:rPr>
          <w:color w:val="000000" w:themeColor="text1"/>
          <w:lang w:eastAsia="ko-KR"/>
        </w:rPr>
      </w:pPr>
    </w:p>
    <w:p w14:paraId="1E9B9767" w14:textId="71609DCE" w:rsidR="00AF1D63" w:rsidRPr="002100B2" w:rsidRDefault="00AF1D63" w:rsidP="00AF1D63">
      <w:pPr>
        <w:pStyle w:val="Heading3"/>
        <w:rPr>
          <w:lang w:eastAsia="ko-KR"/>
        </w:rPr>
      </w:pPr>
      <w:bookmarkStart w:id="38" w:name="_Toc222477545"/>
      <w:r w:rsidRPr="002100B2">
        <w:rPr>
          <w:lang w:eastAsia="ko-KR"/>
        </w:rPr>
        <w:t>Category Classification</w:t>
      </w:r>
      <w:bookmarkEnd w:id="38"/>
    </w:p>
    <w:p w14:paraId="6F8523BE" w14:textId="77777777" w:rsidR="00AF1D63" w:rsidRPr="002100B2" w:rsidRDefault="00AF1D63" w:rsidP="00AF1D63">
      <w:pPr>
        <w:pStyle w:val="BodyText"/>
        <w:rPr>
          <w:lang w:eastAsia="ko-KR"/>
        </w:rPr>
      </w:pPr>
    </w:p>
    <w:p w14:paraId="5558F628" w14:textId="77777777" w:rsidR="0006340D" w:rsidRPr="002100B2" w:rsidRDefault="0006340D" w:rsidP="0006340D">
      <w:pPr>
        <w:pStyle w:val="BodyText"/>
        <w:rPr>
          <w:rFonts w:eastAsia="Malgun Gothic" w:cstheme="minorHAnsi"/>
          <w:lang w:eastAsia="ko-KR"/>
        </w:rPr>
      </w:pPr>
      <w:r w:rsidRPr="002100B2">
        <w:rPr>
          <w:rFonts w:eastAsia="Malgun Gothic" w:cstheme="minorHAnsi"/>
          <w:lang w:eastAsia="ko-KR"/>
        </w:rPr>
        <w:t>Depending on the data flow interaction between components of the shore-based infrastructure, they are divided into internal VDES services and external VDES services. Internal VDES services are defined as services that manage VDES data links or manage resources required for the technical operation of VDES VDL and/or VDES services, and collect/process/analyze/display information about external mobile stations. External VDES services are defined as services that exchange service data from an application perspective between ships and shores, shores and ships (and other traffic systems) through Shore-Based Infrastructure.</w:t>
      </w:r>
    </w:p>
    <w:p w14:paraId="50E85158" w14:textId="77777777" w:rsidR="0006340D" w:rsidRPr="002100B2" w:rsidRDefault="0006340D" w:rsidP="0006340D">
      <w:pPr>
        <w:pStyle w:val="BodyText"/>
      </w:pPr>
    </w:p>
    <w:p w14:paraId="7B857D9F" w14:textId="006968F3" w:rsidR="0006340D" w:rsidRPr="002100B2" w:rsidRDefault="00862CF5" w:rsidP="0006340D">
      <w:pPr>
        <w:pStyle w:val="BodyText"/>
      </w:pPr>
      <w:r>
        <w:rPr>
          <w:highlight w:val="yellow"/>
        </w:rPr>
        <w:fldChar w:fldCharType="begin"/>
      </w:r>
      <w:r>
        <w:instrText xml:space="preserve"> REF _Ref222470285 \n \h </w:instrText>
      </w:r>
      <w:r>
        <w:rPr>
          <w:highlight w:val="yellow"/>
        </w:rPr>
      </w:r>
      <w:r>
        <w:rPr>
          <w:highlight w:val="yellow"/>
        </w:rPr>
        <w:fldChar w:fldCharType="separate"/>
      </w:r>
      <w:r w:rsidR="00A515AA">
        <w:t>Figure 5</w:t>
      </w:r>
      <w:r>
        <w:rPr>
          <w:highlight w:val="yellow"/>
        </w:rPr>
        <w:fldChar w:fldCharType="end"/>
      </w:r>
      <w:r>
        <w:t xml:space="preserve"> </w:t>
      </w:r>
      <w:r w:rsidR="0006340D" w:rsidRPr="002100B2">
        <w:t xml:space="preserve">shows an overview of the entire VDES service, including individual AIS/ASM/Terrestrial VDE services, and </w:t>
      </w:r>
      <w:r>
        <w:rPr>
          <w:highlight w:val="yellow"/>
        </w:rPr>
        <w:fldChar w:fldCharType="begin"/>
      </w:r>
      <w:r>
        <w:instrText xml:space="preserve"> REF _Ref222470293 \n \h </w:instrText>
      </w:r>
      <w:r>
        <w:rPr>
          <w:highlight w:val="yellow"/>
        </w:rPr>
      </w:r>
      <w:r>
        <w:rPr>
          <w:highlight w:val="yellow"/>
        </w:rPr>
        <w:fldChar w:fldCharType="separate"/>
      </w:r>
      <w:r w:rsidR="00A515AA">
        <w:t>Table 2</w:t>
      </w:r>
      <w:r>
        <w:rPr>
          <w:highlight w:val="yellow"/>
        </w:rPr>
        <w:fldChar w:fldCharType="end"/>
      </w:r>
      <w:r>
        <w:t xml:space="preserve"> </w:t>
      </w:r>
      <w:r w:rsidR="0006340D" w:rsidRPr="002100B2">
        <w:t>explains the category classification of VDES services.</w:t>
      </w:r>
    </w:p>
    <w:p w14:paraId="4B31491A" w14:textId="77777777" w:rsidR="0006340D" w:rsidRPr="002100B2" w:rsidRDefault="0006340D" w:rsidP="00EB2929">
      <w:pPr>
        <w:pStyle w:val="BodyText"/>
        <w:rPr>
          <w:lang w:eastAsia="ko-KR"/>
        </w:rPr>
      </w:pPr>
      <w:r w:rsidRPr="002100B2">
        <w:rPr>
          <w:noProof/>
        </w:rPr>
        <w:drawing>
          <wp:inline distT="0" distB="0" distL="0" distR="0" wp14:anchorId="78626F68" wp14:editId="7358E7EF">
            <wp:extent cx="6120130" cy="3411220"/>
            <wp:effectExtent l="0" t="0" r="0" b="0"/>
            <wp:docPr id="409" name="그림 408" descr="텍스트, 도표, 스크린샷, 라인이(가) 표시된 사진&#10;&#10;자동 생성된 설명">
              <a:extLst xmlns:a="http://schemas.openxmlformats.org/drawingml/2006/main">
                <a:ext uri="{FF2B5EF4-FFF2-40B4-BE49-F238E27FC236}">
                  <a16:creationId xmlns:a16="http://schemas.microsoft.com/office/drawing/2014/main" id="{12204541-A589-C127-C91C-6094D41F95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그림 408" descr="텍스트, 도표, 스크린샷, 라인이(가) 표시된 사진&#10;&#10;자동 생성된 설명">
                      <a:extLst>
                        <a:ext uri="{FF2B5EF4-FFF2-40B4-BE49-F238E27FC236}">
                          <a16:creationId xmlns:a16="http://schemas.microsoft.com/office/drawing/2014/main" id="{12204541-A589-C127-C91C-6094D41F9539}"/>
                        </a:ext>
                      </a:extLst>
                    </pic:cNvPr>
                    <pic:cNvPicPr>
                      <a:picLocks noChangeAspect="1"/>
                    </pic:cNvPicPr>
                  </pic:nvPicPr>
                  <pic:blipFill>
                    <a:blip r:embed="rId32"/>
                    <a:stretch>
                      <a:fillRect/>
                    </a:stretch>
                  </pic:blipFill>
                  <pic:spPr>
                    <a:xfrm>
                      <a:off x="0" y="0"/>
                      <a:ext cx="6120130" cy="3411220"/>
                    </a:xfrm>
                    <a:prstGeom prst="rect">
                      <a:avLst/>
                    </a:prstGeom>
                  </pic:spPr>
                </pic:pic>
              </a:graphicData>
            </a:graphic>
          </wp:inline>
        </w:drawing>
      </w:r>
    </w:p>
    <w:p w14:paraId="3CCE4C87" w14:textId="334AFF0F" w:rsidR="0006340D" w:rsidRPr="002100B2" w:rsidRDefault="0006340D" w:rsidP="00EB2929">
      <w:pPr>
        <w:pStyle w:val="Figurecaption"/>
        <w:rPr>
          <w:lang w:eastAsia="ko-KR"/>
        </w:rPr>
      </w:pPr>
      <w:bookmarkStart w:id="39" w:name="_Ref222470285"/>
      <w:bookmarkStart w:id="40" w:name="_Toc222475847"/>
      <w:r w:rsidRPr="002100B2">
        <w:rPr>
          <w:lang w:eastAsia="ko-KR"/>
        </w:rPr>
        <w:t>Overview of the whole VDES Service</w:t>
      </w:r>
      <w:bookmarkEnd w:id="39"/>
      <w:bookmarkEnd w:id="40"/>
    </w:p>
    <w:p w14:paraId="515AA7F7" w14:textId="77777777" w:rsidR="0006340D" w:rsidRPr="0098690D" w:rsidRDefault="0006340D" w:rsidP="0098690D">
      <w:pPr>
        <w:pStyle w:val="BodyText"/>
      </w:pPr>
    </w:p>
    <w:p w14:paraId="27110273" w14:textId="77777777" w:rsidR="0098690D" w:rsidRPr="002100B2" w:rsidRDefault="0098690D" w:rsidP="0098690D">
      <w:pPr>
        <w:pStyle w:val="Tablecaption"/>
        <w:rPr>
          <w:lang w:eastAsia="ko-KR"/>
        </w:rPr>
      </w:pPr>
      <w:bookmarkStart w:id="41" w:name="_Ref222470293"/>
      <w:bookmarkStart w:id="42" w:name="_Toc222477601"/>
      <w:r w:rsidRPr="002100B2">
        <w:rPr>
          <w:lang w:eastAsia="ko-KR"/>
        </w:rPr>
        <w:t>Category classification of the whole VDES Service</w:t>
      </w:r>
      <w:bookmarkEnd w:id="41"/>
      <w:bookmarkEnd w:id="42"/>
    </w:p>
    <w:tbl>
      <w:tblPr>
        <w:tblStyle w:val="TableGrid"/>
        <w:tblW w:w="0" w:type="auto"/>
        <w:tblLook w:val="04A0" w:firstRow="1" w:lastRow="0" w:firstColumn="1" w:lastColumn="0" w:noHBand="0" w:noVBand="1"/>
      </w:tblPr>
      <w:tblGrid>
        <w:gridCol w:w="1281"/>
        <w:gridCol w:w="1187"/>
        <w:gridCol w:w="1319"/>
        <w:gridCol w:w="1519"/>
        <w:gridCol w:w="2405"/>
        <w:gridCol w:w="2484"/>
      </w:tblGrid>
      <w:tr w:rsidR="0006340D" w:rsidRPr="002100B2" w14:paraId="2A76D675" w14:textId="77777777" w:rsidTr="00EB2929">
        <w:trPr>
          <w:trHeight w:val="196"/>
        </w:trPr>
        <w:tc>
          <w:tcPr>
            <w:tcW w:w="1281" w:type="dxa"/>
          </w:tcPr>
          <w:p w14:paraId="4A830F54" w14:textId="77777777" w:rsidR="0006340D" w:rsidRPr="002100B2" w:rsidRDefault="0006340D" w:rsidP="00EB2929">
            <w:pPr>
              <w:pStyle w:val="Tabletext"/>
              <w:rPr>
                <w:lang w:eastAsia="ko-KR"/>
              </w:rPr>
            </w:pPr>
            <w:r w:rsidRPr="002100B2">
              <w:rPr>
                <w:lang w:eastAsia="ko-KR"/>
              </w:rPr>
              <w:t>Sort</w:t>
            </w:r>
          </w:p>
        </w:tc>
        <w:tc>
          <w:tcPr>
            <w:tcW w:w="1187" w:type="dxa"/>
          </w:tcPr>
          <w:p w14:paraId="20EFF7E3" w14:textId="77777777" w:rsidR="0006340D" w:rsidRPr="002100B2" w:rsidRDefault="0006340D" w:rsidP="00EB2929">
            <w:pPr>
              <w:pStyle w:val="Tabletext"/>
              <w:rPr>
                <w:lang w:eastAsia="ko-KR"/>
              </w:rPr>
            </w:pPr>
            <w:r w:rsidRPr="002100B2">
              <w:rPr>
                <w:lang w:eastAsia="ko-KR"/>
              </w:rPr>
              <w:t>Interna</w:t>
            </w:r>
          </w:p>
          <w:p w14:paraId="3105884C" w14:textId="77777777" w:rsidR="0006340D" w:rsidRPr="002100B2" w:rsidRDefault="0006340D" w:rsidP="00EB2929">
            <w:pPr>
              <w:pStyle w:val="Tabletext"/>
              <w:rPr>
                <w:lang w:eastAsia="ko-KR"/>
              </w:rPr>
            </w:pPr>
            <w:r w:rsidRPr="002100B2">
              <w:rPr>
                <w:lang w:eastAsia="ko-KR"/>
              </w:rPr>
              <w:t>/External</w:t>
            </w:r>
          </w:p>
        </w:tc>
        <w:tc>
          <w:tcPr>
            <w:tcW w:w="1319" w:type="dxa"/>
          </w:tcPr>
          <w:p w14:paraId="3C4A945E" w14:textId="77777777" w:rsidR="0006340D" w:rsidRPr="002100B2" w:rsidRDefault="0006340D" w:rsidP="00EB2929">
            <w:pPr>
              <w:pStyle w:val="Tabletext"/>
              <w:rPr>
                <w:lang w:eastAsia="ko-KR"/>
              </w:rPr>
            </w:pPr>
            <w:r w:rsidRPr="002100B2">
              <w:rPr>
                <w:lang w:eastAsia="ko-KR"/>
              </w:rPr>
              <w:t>Category</w:t>
            </w:r>
          </w:p>
        </w:tc>
        <w:tc>
          <w:tcPr>
            <w:tcW w:w="1519" w:type="dxa"/>
          </w:tcPr>
          <w:p w14:paraId="142A9BF0" w14:textId="77777777" w:rsidR="0006340D" w:rsidRPr="002100B2" w:rsidRDefault="0006340D" w:rsidP="00EB2929">
            <w:pPr>
              <w:pStyle w:val="Tabletext"/>
              <w:rPr>
                <w:lang w:eastAsia="ko-KR"/>
              </w:rPr>
            </w:pPr>
            <w:r w:rsidRPr="002100B2">
              <w:rPr>
                <w:lang w:eastAsia="ko-KR"/>
              </w:rPr>
              <w:t>Service</w:t>
            </w:r>
          </w:p>
        </w:tc>
        <w:tc>
          <w:tcPr>
            <w:tcW w:w="2405" w:type="dxa"/>
          </w:tcPr>
          <w:p w14:paraId="41AD0C19" w14:textId="77777777" w:rsidR="0006340D" w:rsidRPr="002100B2" w:rsidRDefault="0006340D" w:rsidP="00EB2929">
            <w:pPr>
              <w:pStyle w:val="Tabletext"/>
              <w:rPr>
                <w:lang w:eastAsia="ko-KR"/>
              </w:rPr>
            </w:pPr>
            <w:r w:rsidRPr="002100B2">
              <w:rPr>
                <w:lang w:eastAsia="ko-KR"/>
              </w:rPr>
              <w:t>Transmission/Reception</w:t>
            </w:r>
          </w:p>
        </w:tc>
        <w:tc>
          <w:tcPr>
            <w:tcW w:w="2484" w:type="dxa"/>
          </w:tcPr>
          <w:p w14:paraId="26B5E09E" w14:textId="77777777" w:rsidR="0006340D" w:rsidRPr="002100B2" w:rsidRDefault="0006340D" w:rsidP="00EB2929">
            <w:pPr>
              <w:pStyle w:val="Tabletext"/>
              <w:rPr>
                <w:lang w:eastAsia="ko-KR"/>
              </w:rPr>
            </w:pPr>
            <w:r w:rsidRPr="002100B2">
              <w:rPr>
                <w:lang w:eastAsia="ko-KR"/>
              </w:rPr>
              <w:t>Description</w:t>
            </w:r>
          </w:p>
        </w:tc>
      </w:tr>
      <w:tr w:rsidR="0006340D" w:rsidRPr="002100B2" w14:paraId="79DA0A9A" w14:textId="77777777" w:rsidTr="00EB2929">
        <w:trPr>
          <w:trHeight w:val="196"/>
        </w:trPr>
        <w:tc>
          <w:tcPr>
            <w:tcW w:w="1281" w:type="dxa"/>
            <w:vMerge w:val="restart"/>
          </w:tcPr>
          <w:p w14:paraId="2C0DFDCD" w14:textId="77777777" w:rsidR="0006340D" w:rsidRPr="002100B2" w:rsidRDefault="0006340D" w:rsidP="00EB2929">
            <w:pPr>
              <w:pStyle w:val="Tabletext"/>
              <w:rPr>
                <w:lang w:eastAsia="ko-KR"/>
              </w:rPr>
            </w:pPr>
            <w:r w:rsidRPr="002100B2">
              <w:rPr>
                <w:lang w:eastAsia="ko-KR"/>
              </w:rPr>
              <w:t>AIS</w:t>
            </w:r>
          </w:p>
          <w:p w14:paraId="2FCE7D43" w14:textId="77777777" w:rsidR="0006340D" w:rsidRPr="002100B2" w:rsidRDefault="0006340D" w:rsidP="00EB2929">
            <w:pPr>
              <w:pStyle w:val="Tabletext"/>
              <w:rPr>
                <w:lang w:eastAsia="ko-KR"/>
              </w:rPr>
            </w:pPr>
            <w:r w:rsidRPr="002100B2">
              <w:rPr>
                <w:lang w:eastAsia="ko-KR"/>
              </w:rPr>
              <w:t>Service</w:t>
            </w:r>
          </w:p>
        </w:tc>
        <w:tc>
          <w:tcPr>
            <w:tcW w:w="1187" w:type="dxa"/>
            <w:vMerge w:val="restart"/>
          </w:tcPr>
          <w:p w14:paraId="1FA83A60" w14:textId="77777777" w:rsidR="0006340D" w:rsidRPr="002100B2" w:rsidRDefault="0006340D" w:rsidP="00EB2929">
            <w:pPr>
              <w:pStyle w:val="Tabletext"/>
              <w:rPr>
                <w:lang w:eastAsia="ko-KR"/>
              </w:rPr>
            </w:pPr>
            <w:r w:rsidRPr="002100B2">
              <w:rPr>
                <w:lang w:eastAsia="ko-KR"/>
              </w:rPr>
              <w:t>Internal</w:t>
            </w:r>
          </w:p>
        </w:tc>
        <w:tc>
          <w:tcPr>
            <w:tcW w:w="1319" w:type="dxa"/>
          </w:tcPr>
          <w:p w14:paraId="13D42FD9" w14:textId="77777777" w:rsidR="0006340D" w:rsidRPr="002100B2" w:rsidRDefault="0006340D" w:rsidP="00EB2929">
            <w:pPr>
              <w:pStyle w:val="Tabletext"/>
              <w:rPr>
                <w:lang w:eastAsia="ko-KR"/>
              </w:rPr>
            </w:pPr>
            <w:r w:rsidRPr="002100B2">
              <w:rPr>
                <w:lang w:eastAsia="ko-KR"/>
              </w:rPr>
              <w:t>(A)I-1</w:t>
            </w:r>
          </w:p>
        </w:tc>
        <w:tc>
          <w:tcPr>
            <w:tcW w:w="6408" w:type="dxa"/>
            <w:gridSpan w:val="3"/>
            <w:vMerge w:val="restart"/>
          </w:tcPr>
          <w:p w14:paraId="4E3C496F" w14:textId="77777777" w:rsidR="0006340D" w:rsidRPr="002100B2" w:rsidRDefault="0006340D" w:rsidP="00EB2929">
            <w:pPr>
              <w:pStyle w:val="Tabletext"/>
              <w:rPr>
                <w:lang w:eastAsia="ko-KR"/>
              </w:rPr>
            </w:pPr>
            <w:r w:rsidRPr="002100B2">
              <w:rPr>
                <w:lang w:eastAsia="ko-KR"/>
              </w:rPr>
              <w:t>AIS Service categories are described in detail in IALA Recommendation 0124, Appendix 1. To clearly distinguish between ASM Service and Terrestrial VDE Service, an (A) is added in front of the AIS Service category names.</w:t>
            </w:r>
          </w:p>
        </w:tc>
      </w:tr>
      <w:tr w:rsidR="0006340D" w:rsidRPr="002100B2" w14:paraId="5BF08ED7" w14:textId="77777777" w:rsidTr="00EB2929">
        <w:trPr>
          <w:trHeight w:val="196"/>
        </w:trPr>
        <w:tc>
          <w:tcPr>
            <w:tcW w:w="1281" w:type="dxa"/>
            <w:vMerge/>
          </w:tcPr>
          <w:p w14:paraId="3CD5A9A3" w14:textId="77777777" w:rsidR="0006340D" w:rsidRPr="002100B2" w:rsidRDefault="0006340D" w:rsidP="00EB2929">
            <w:pPr>
              <w:pStyle w:val="Tabletext"/>
              <w:rPr>
                <w:lang w:eastAsia="ko-KR"/>
              </w:rPr>
            </w:pPr>
          </w:p>
        </w:tc>
        <w:tc>
          <w:tcPr>
            <w:tcW w:w="1187" w:type="dxa"/>
            <w:vMerge/>
          </w:tcPr>
          <w:p w14:paraId="6BD99712" w14:textId="77777777" w:rsidR="0006340D" w:rsidRPr="002100B2" w:rsidRDefault="0006340D" w:rsidP="00EB2929">
            <w:pPr>
              <w:pStyle w:val="Tabletext"/>
              <w:rPr>
                <w:lang w:eastAsia="ko-KR"/>
              </w:rPr>
            </w:pPr>
          </w:p>
        </w:tc>
        <w:tc>
          <w:tcPr>
            <w:tcW w:w="1319" w:type="dxa"/>
          </w:tcPr>
          <w:p w14:paraId="15858AF9" w14:textId="77777777" w:rsidR="0006340D" w:rsidRPr="002100B2" w:rsidRDefault="0006340D" w:rsidP="00EB2929">
            <w:pPr>
              <w:pStyle w:val="Tabletext"/>
              <w:rPr>
                <w:lang w:eastAsia="ko-KR"/>
              </w:rPr>
            </w:pPr>
            <w:r w:rsidRPr="002100B2">
              <w:rPr>
                <w:lang w:eastAsia="ko-KR"/>
              </w:rPr>
              <w:t>(A)I-2</w:t>
            </w:r>
          </w:p>
        </w:tc>
        <w:tc>
          <w:tcPr>
            <w:tcW w:w="6408" w:type="dxa"/>
            <w:gridSpan w:val="3"/>
            <w:vMerge/>
          </w:tcPr>
          <w:p w14:paraId="3F3128A1" w14:textId="77777777" w:rsidR="0006340D" w:rsidRPr="002100B2" w:rsidRDefault="0006340D" w:rsidP="00EB2929">
            <w:pPr>
              <w:pStyle w:val="Tabletext"/>
              <w:rPr>
                <w:lang w:eastAsia="ko-KR"/>
              </w:rPr>
            </w:pPr>
          </w:p>
        </w:tc>
      </w:tr>
      <w:tr w:rsidR="0006340D" w:rsidRPr="002100B2" w14:paraId="3E87F225" w14:textId="77777777" w:rsidTr="00EB2929">
        <w:trPr>
          <w:trHeight w:val="196"/>
        </w:trPr>
        <w:tc>
          <w:tcPr>
            <w:tcW w:w="1281" w:type="dxa"/>
            <w:vMerge/>
          </w:tcPr>
          <w:p w14:paraId="36A4AC97" w14:textId="77777777" w:rsidR="0006340D" w:rsidRPr="002100B2" w:rsidRDefault="0006340D" w:rsidP="00EB2929">
            <w:pPr>
              <w:pStyle w:val="Tabletext"/>
              <w:rPr>
                <w:lang w:eastAsia="ko-KR"/>
              </w:rPr>
            </w:pPr>
          </w:p>
        </w:tc>
        <w:tc>
          <w:tcPr>
            <w:tcW w:w="1187" w:type="dxa"/>
            <w:vMerge/>
          </w:tcPr>
          <w:p w14:paraId="667DF891" w14:textId="77777777" w:rsidR="0006340D" w:rsidRPr="002100B2" w:rsidRDefault="0006340D" w:rsidP="00EB2929">
            <w:pPr>
              <w:pStyle w:val="Tabletext"/>
              <w:rPr>
                <w:lang w:eastAsia="ko-KR"/>
              </w:rPr>
            </w:pPr>
          </w:p>
        </w:tc>
        <w:tc>
          <w:tcPr>
            <w:tcW w:w="1319" w:type="dxa"/>
          </w:tcPr>
          <w:p w14:paraId="09B5B91B" w14:textId="77777777" w:rsidR="0006340D" w:rsidRPr="002100B2" w:rsidRDefault="0006340D" w:rsidP="00EB2929">
            <w:pPr>
              <w:pStyle w:val="Tabletext"/>
              <w:rPr>
                <w:lang w:eastAsia="ko-KR"/>
              </w:rPr>
            </w:pPr>
            <w:r w:rsidRPr="002100B2">
              <w:rPr>
                <w:lang w:eastAsia="ko-KR"/>
              </w:rPr>
              <w:t>(A)I-3</w:t>
            </w:r>
          </w:p>
        </w:tc>
        <w:tc>
          <w:tcPr>
            <w:tcW w:w="6408" w:type="dxa"/>
            <w:gridSpan w:val="3"/>
            <w:vMerge/>
          </w:tcPr>
          <w:p w14:paraId="1B8AFFE7" w14:textId="77777777" w:rsidR="0006340D" w:rsidRPr="002100B2" w:rsidRDefault="0006340D" w:rsidP="00EB2929">
            <w:pPr>
              <w:pStyle w:val="Tabletext"/>
              <w:rPr>
                <w:lang w:eastAsia="ko-KR"/>
              </w:rPr>
            </w:pPr>
          </w:p>
        </w:tc>
      </w:tr>
      <w:tr w:rsidR="0006340D" w:rsidRPr="002100B2" w14:paraId="6085727C" w14:textId="77777777" w:rsidTr="00EB2929">
        <w:trPr>
          <w:trHeight w:val="196"/>
        </w:trPr>
        <w:tc>
          <w:tcPr>
            <w:tcW w:w="1281" w:type="dxa"/>
            <w:vMerge/>
          </w:tcPr>
          <w:p w14:paraId="00615C3F" w14:textId="77777777" w:rsidR="0006340D" w:rsidRPr="002100B2" w:rsidRDefault="0006340D" w:rsidP="00EB2929">
            <w:pPr>
              <w:pStyle w:val="Tabletext"/>
              <w:rPr>
                <w:lang w:eastAsia="ko-KR"/>
              </w:rPr>
            </w:pPr>
          </w:p>
        </w:tc>
        <w:tc>
          <w:tcPr>
            <w:tcW w:w="1187" w:type="dxa"/>
            <w:vMerge/>
          </w:tcPr>
          <w:p w14:paraId="321C9875" w14:textId="77777777" w:rsidR="0006340D" w:rsidRPr="002100B2" w:rsidRDefault="0006340D" w:rsidP="00EB2929">
            <w:pPr>
              <w:pStyle w:val="Tabletext"/>
              <w:rPr>
                <w:lang w:eastAsia="ko-KR"/>
              </w:rPr>
            </w:pPr>
          </w:p>
        </w:tc>
        <w:tc>
          <w:tcPr>
            <w:tcW w:w="1319" w:type="dxa"/>
          </w:tcPr>
          <w:p w14:paraId="0E11837F" w14:textId="77777777" w:rsidR="0006340D" w:rsidRPr="002100B2" w:rsidRDefault="0006340D" w:rsidP="00EB2929">
            <w:pPr>
              <w:pStyle w:val="Tabletext"/>
              <w:rPr>
                <w:lang w:eastAsia="ko-KR"/>
              </w:rPr>
            </w:pPr>
            <w:r w:rsidRPr="002100B2">
              <w:rPr>
                <w:lang w:eastAsia="ko-KR"/>
              </w:rPr>
              <w:t>(A)I-4</w:t>
            </w:r>
          </w:p>
        </w:tc>
        <w:tc>
          <w:tcPr>
            <w:tcW w:w="6408" w:type="dxa"/>
            <w:gridSpan w:val="3"/>
            <w:vMerge/>
          </w:tcPr>
          <w:p w14:paraId="50EE4978" w14:textId="77777777" w:rsidR="0006340D" w:rsidRPr="002100B2" w:rsidRDefault="0006340D" w:rsidP="00EB2929">
            <w:pPr>
              <w:pStyle w:val="Tabletext"/>
              <w:rPr>
                <w:lang w:eastAsia="ko-KR"/>
              </w:rPr>
            </w:pPr>
          </w:p>
        </w:tc>
      </w:tr>
      <w:tr w:rsidR="0006340D" w:rsidRPr="002100B2" w14:paraId="7275CA62" w14:textId="77777777" w:rsidTr="00EB2929">
        <w:trPr>
          <w:trHeight w:val="196"/>
        </w:trPr>
        <w:tc>
          <w:tcPr>
            <w:tcW w:w="1281" w:type="dxa"/>
            <w:vMerge/>
          </w:tcPr>
          <w:p w14:paraId="7A85DC7B" w14:textId="77777777" w:rsidR="0006340D" w:rsidRPr="002100B2" w:rsidRDefault="0006340D" w:rsidP="00EB2929">
            <w:pPr>
              <w:pStyle w:val="Tabletext"/>
              <w:rPr>
                <w:lang w:eastAsia="ko-KR"/>
              </w:rPr>
            </w:pPr>
          </w:p>
        </w:tc>
        <w:tc>
          <w:tcPr>
            <w:tcW w:w="1187" w:type="dxa"/>
            <w:vMerge/>
          </w:tcPr>
          <w:p w14:paraId="7C6847ED" w14:textId="77777777" w:rsidR="0006340D" w:rsidRPr="002100B2" w:rsidRDefault="0006340D" w:rsidP="00EB2929">
            <w:pPr>
              <w:pStyle w:val="Tabletext"/>
              <w:rPr>
                <w:lang w:eastAsia="ko-KR"/>
              </w:rPr>
            </w:pPr>
          </w:p>
        </w:tc>
        <w:tc>
          <w:tcPr>
            <w:tcW w:w="1319" w:type="dxa"/>
          </w:tcPr>
          <w:p w14:paraId="479C4901" w14:textId="77777777" w:rsidR="0006340D" w:rsidRPr="002100B2" w:rsidRDefault="0006340D" w:rsidP="00EB2929">
            <w:pPr>
              <w:pStyle w:val="Tabletext"/>
              <w:rPr>
                <w:lang w:eastAsia="ko-KR"/>
              </w:rPr>
            </w:pPr>
            <w:r w:rsidRPr="002100B2">
              <w:rPr>
                <w:lang w:eastAsia="ko-KR"/>
              </w:rPr>
              <w:t>(A)I-5</w:t>
            </w:r>
          </w:p>
        </w:tc>
        <w:tc>
          <w:tcPr>
            <w:tcW w:w="6408" w:type="dxa"/>
            <w:gridSpan w:val="3"/>
            <w:vMerge/>
          </w:tcPr>
          <w:p w14:paraId="51A99995" w14:textId="77777777" w:rsidR="0006340D" w:rsidRPr="002100B2" w:rsidRDefault="0006340D" w:rsidP="00EB2929">
            <w:pPr>
              <w:pStyle w:val="Tabletext"/>
              <w:rPr>
                <w:lang w:eastAsia="ko-KR"/>
              </w:rPr>
            </w:pPr>
          </w:p>
        </w:tc>
      </w:tr>
      <w:tr w:rsidR="0006340D" w:rsidRPr="002100B2" w14:paraId="4EF7C48A" w14:textId="77777777" w:rsidTr="00EB2929">
        <w:trPr>
          <w:trHeight w:val="196"/>
        </w:trPr>
        <w:tc>
          <w:tcPr>
            <w:tcW w:w="1281" w:type="dxa"/>
            <w:vMerge/>
          </w:tcPr>
          <w:p w14:paraId="2BE208F7" w14:textId="77777777" w:rsidR="0006340D" w:rsidRPr="002100B2" w:rsidRDefault="0006340D" w:rsidP="00EB2929">
            <w:pPr>
              <w:pStyle w:val="Tabletext"/>
              <w:rPr>
                <w:lang w:eastAsia="ko-KR"/>
              </w:rPr>
            </w:pPr>
          </w:p>
        </w:tc>
        <w:tc>
          <w:tcPr>
            <w:tcW w:w="1187" w:type="dxa"/>
            <w:vMerge/>
          </w:tcPr>
          <w:p w14:paraId="197EACD9" w14:textId="77777777" w:rsidR="0006340D" w:rsidRPr="002100B2" w:rsidRDefault="0006340D" w:rsidP="00EB2929">
            <w:pPr>
              <w:pStyle w:val="Tabletext"/>
              <w:rPr>
                <w:lang w:eastAsia="ko-KR"/>
              </w:rPr>
            </w:pPr>
          </w:p>
        </w:tc>
        <w:tc>
          <w:tcPr>
            <w:tcW w:w="1319" w:type="dxa"/>
          </w:tcPr>
          <w:p w14:paraId="2BB9AE64" w14:textId="77777777" w:rsidR="0006340D" w:rsidRPr="002100B2" w:rsidRDefault="0006340D" w:rsidP="00EB2929">
            <w:pPr>
              <w:pStyle w:val="Tabletext"/>
              <w:rPr>
                <w:lang w:eastAsia="ko-KR"/>
              </w:rPr>
            </w:pPr>
            <w:r w:rsidRPr="002100B2">
              <w:rPr>
                <w:lang w:eastAsia="ko-KR"/>
              </w:rPr>
              <w:t>(A)I-6</w:t>
            </w:r>
          </w:p>
        </w:tc>
        <w:tc>
          <w:tcPr>
            <w:tcW w:w="6408" w:type="dxa"/>
            <w:gridSpan w:val="3"/>
            <w:vMerge/>
          </w:tcPr>
          <w:p w14:paraId="0D63F697" w14:textId="77777777" w:rsidR="0006340D" w:rsidRPr="002100B2" w:rsidRDefault="0006340D" w:rsidP="00EB2929">
            <w:pPr>
              <w:pStyle w:val="Tabletext"/>
              <w:rPr>
                <w:lang w:eastAsia="ko-KR"/>
              </w:rPr>
            </w:pPr>
          </w:p>
        </w:tc>
      </w:tr>
      <w:tr w:rsidR="0006340D" w:rsidRPr="002100B2" w14:paraId="6379FC1C" w14:textId="77777777" w:rsidTr="00EB2929">
        <w:trPr>
          <w:trHeight w:val="196"/>
        </w:trPr>
        <w:tc>
          <w:tcPr>
            <w:tcW w:w="1281" w:type="dxa"/>
            <w:vMerge/>
          </w:tcPr>
          <w:p w14:paraId="123BB921" w14:textId="77777777" w:rsidR="0006340D" w:rsidRPr="002100B2" w:rsidRDefault="0006340D" w:rsidP="00EB2929">
            <w:pPr>
              <w:pStyle w:val="Tabletext"/>
              <w:rPr>
                <w:lang w:eastAsia="ko-KR"/>
              </w:rPr>
            </w:pPr>
          </w:p>
        </w:tc>
        <w:tc>
          <w:tcPr>
            <w:tcW w:w="1187" w:type="dxa"/>
            <w:vMerge/>
          </w:tcPr>
          <w:p w14:paraId="1839D60C" w14:textId="77777777" w:rsidR="0006340D" w:rsidRPr="002100B2" w:rsidRDefault="0006340D" w:rsidP="00EB2929">
            <w:pPr>
              <w:pStyle w:val="Tabletext"/>
              <w:rPr>
                <w:lang w:eastAsia="ko-KR"/>
              </w:rPr>
            </w:pPr>
          </w:p>
        </w:tc>
        <w:tc>
          <w:tcPr>
            <w:tcW w:w="1319" w:type="dxa"/>
          </w:tcPr>
          <w:p w14:paraId="7DD54087" w14:textId="77777777" w:rsidR="0006340D" w:rsidRPr="002100B2" w:rsidRDefault="0006340D" w:rsidP="00EB2929">
            <w:pPr>
              <w:pStyle w:val="Tabletext"/>
              <w:rPr>
                <w:lang w:eastAsia="ko-KR"/>
              </w:rPr>
            </w:pPr>
            <w:r w:rsidRPr="002100B2">
              <w:rPr>
                <w:lang w:eastAsia="ko-KR"/>
              </w:rPr>
              <w:t>(A)I-7</w:t>
            </w:r>
          </w:p>
        </w:tc>
        <w:tc>
          <w:tcPr>
            <w:tcW w:w="6408" w:type="dxa"/>
            <w:gridSpan w:val="3"/>
            <w:vMerge/>
          </w:tcPr>
          <w:p w14:paraId="791987C1" w14:textId="77777777" w:rsidR="0006340D" w:rsidRPr="002100B2" w:rsidRDefault="0006340D" w:rsidP="00EB2929">
            <w:pPr>
              <w:pStyle w:val="Tabletext"/>
              <w:rPr>
                <w:lang w:eastAsia="ko-KR"/>
              </w:rPr>
            </w:pPr>
          </w:p>
        </w:tc>
      </w:tr>
      <w:tr w:rsidR="0006340D" w:rsidRPr="002100B2" w14:paraId="5124F860" w14:textId="77777777" w:rsidTr="00EB2929">
        <w:trPr>
          <w:trHeight w:val="196"/>
        </w:trPr>
        <w:tc>
          <w:tcPr>
            <w:tcW w:w="1281" w:type="dxa"/>
            <w:vMerge/>
          </w:tcPr>
          <w:p w14:paraId="59C9A7E5" w14:textId="77777777" w:rsidR="0006340D" w:rsidRPr="002100B2" w:rsidRDefault="0006340D" w:rsidP="00EB2929">
            <w:pPr>
              <w:pStyle w:val="Tabletext"/>
              <w:rPr>
                <w:lang w:eastAsia="ko-KR"/>
              </w:rPr>
            </w:pPr>
          </w:p>
        </w:tc>
        <w:tc>
          <w:tcPr>
            <w:tcW w:w="1187" w:type="dxa"/>
            <w:vMerge w:val="restart"/>
          </w:tcPr>
          <w:p w14:paraId="283AE159" w14:textId="77777777" w:rsidR="0006340D" w:rsidRPr="002100B2" w:rsidRDefault="0006340D" w:rsidP="00EB2929">
            <w:pPr>
              <w:pStyle w:val="Tabletext"/>
              <w:rPr>
                <w:lang w:eastAsia="ko-KR"/>
              </w:rPr>
            </w:pPr>
            <w:r w:rsidRPr="002100B2">
              <w:rPr>
                <w:lang w:eastAsia="ko-KR"/>
              </w:rPr>
              <w:t>External</w:t>
            </w:r>
          </w:p>
        </w:tc>
        <w:tc>
          <w:tcPr>
            <w:tcW w:w="1319" w:type="dxa"/>
          </w:tcPr>
          <w:p w14:paraId="75E3CF0C" w14:textId="77777777" w:rsidR="0006340D" w:rsidRPr="002100B2" w:rsidRDefault="0006340D" w:rsidP="00EB2929">
            <w:pPr>
              <w:pStyle w:val="Tabletext"/>
              <w:rPr>
                <w:lang w:eastAsia="ko-KR"/>
              </w:rPr>
            </w:pPr>
            <w:r w:rsidRPr="002100B2">
              <w:rPr>
                <w:lang w:eastAsia="ko-KR"/>
              </w:rPr>
              <w:t>(A)E-1</w:t>
            </w:r>
          </w:p>
        </w:tc>
        <w:tc>
          <w:tcPr>
            <w:tcW w:w="6408" w:type="dxa"/>
            <w:gridSpan w:val="3"/>
            <w:vMerge/>
          </w:tcPr>
          <w:p w14:paraId="3F8AF6A5" w14:textId="77777777" w:rsidR="0006340D" w:rsidRPr="002100B2" w:rsidRDefault="0006340D" w:rsidP="00EB2929">
            <w:pPr>
              <w:pStyle w:val="Tabletext"/>
              <w:rPr>
                <w:lang w:eastAsia="ko-KR"/>
              </w:rPr>
            </w:pPr>
          </w:p>
        </w:tc>
      </w:tr>
      <w:tr w:rsidR="0006340D" w:rsidRPr="002100B2" w14:paraId="1F35AAEE" w14:textId="77777777" w:rsidTr="00EB2929">
        <w:trPr>
          <w:trHeight w:val="196"/>
        </w:trPr>
        <w:tc>
          <w:tcPr>
            <w:tcW w:w="1281" w:type="dxa"/>
            <w:vMerge/>
          </w:tcPr>
          <w:p w14:paraId="12594BF3" w14:textId="77777777" w:rsidR="0006340D" w:rsidRPr="002100B2" w:rsidRDefault="0006340D" w:rsidP="00EB2929">
            <w:pPr>
              <w:pStyle w:val="Tabletext"/>
              <w:rPr>
                <w:lang w:eastAsia="ko-KR"/>
              </w:rPr>
            </w:pPr>
          </w:p>
        </w:tc>
        <w:tc>
          <w:tcPr>
            <w:tcW w:w="1187" w:type="dxa"/>
            <w:vMerge/>
          </w:tcPr>
          <w:p w14:paraId="06C3714A" w14:textId="77777777" w:rsidR="0006340D" w:rsidRPr="002100B2" w:rsidRDefault="0006340D" w:rsidP="00EB2929">
            <w:pPr>
              <w:pStyle w:val="Tabletext"/>
              <w:rPr>
                <w:lang w:eastAsia="ko-KR"/>
              </w:rPr>
            </w:pPr>
          </w:p>
        </w:tc>
        <w:tc>
          <w:tcPr>
            <w:tcW w:w="1319" w:type="dxa"/>
          </w:tcPr>
          <w:p w14:paraId="12DDC65A" w14:textId="77777777" w:rsidR="0006340D" w:rsidRPr="002100B2" w:rsidRDefault="0006340D" w:rsidP="00EB2929">
            <w:pPr>
              <w:pStyle w:val="Tabletext"/>
              <w:rPr>
                <w:lang w:eastAsia="ko-KR"/>
              </w:rPr>
            </w:pPr>
            <w:r w:rsidRPr="002100B2">
              <w:rPr>
                <w:lang w:eastAsia="ko-KR"/>
              </w:rPr>
              <w:t>(A)E-2</w:t>
            </w:r>
          </w:p>
        </w:tc>
        <w:tc>
          <w:tcPr>
            <w:tcW w:w="6408" w:type="dxa"/>
            <w:gridSpan w:val="3"/>
            <w:vMerge/>
          </w:tcPr>
          <w:p w14:paraId="610F3373" w14:textId="77777777" w:rsidR="0006340D" w:rsidRPr="002100B2" w:rsidRDefault="0006340D" w:rsidP="00EB2929">
            <w:pPr>
              <w:pStyle w:val="Tabletext"/>
              <w:rPr>
                <w:lang w:eastAsia="ko-KR"/>
              </w:rPr>
            </w:pPr>
          </w:p>
        </w:tc>
      </w:tr>
      <w:tr w:rsidR="0006340D" w:rsidRPr="002100B2" w14:paraId="36B1E669" w14:textId="77777777" w:rsidTr="00EB2929">
        <w:trPr>
          <w:trHeight w:val="196"/>
        </w:trPr>
        <w:tc>
          <w:tcPr>
            <w:tcW w:w="1281" w:type="dxa"/>
            <w:vMerge/>
          </w:tcPr>
          <w:p w14:paraId="68EB325E" w14:textId="77777777" w:rsidR="0006340D" w:rsidRPr="002100B2" w:rsidRDefault="0006340D" w:rsidP="00EB2929">
            <w:pPr>
              <w:pStyle w:val="Tabletext"/>
              <w:rPr>
                <w:lang w:eastAsia="ko-KR"/>
              </w:rPr>
            </w:pPr>
          </w:p>
        </w:tc>
        <w:tc>
          <w:tcPr>
            <w:tcW w:w="1187" w:type="dxa"/>
            <w:vMerge/>
          </w:tcPr>
          <w:p w14:paraId="21F82C0C" w14:textId="77777777" w:rsidR="0006340D" w:rsidRPr="002100B2" w:rsidRDefault="0006340D" w:rsidP="00EB2929">
            <w:pPr>
              <w:pStyle w:val="Tabletext"/>
              <w:rPr>
                <w:lang w:eastAsia="ko-KR"/>
              </w:rPr>
            </w:pPr>
          </w:p>
        </w:tc>
        <w:tc>
          <w:tcPr>
            <w:tcW w:w="1319" w:type="dxa"/>
          </w:tcPr>
          <w:p w14:paraId="48BE916A" w14:textId="77777777" w:rsidR="0006340D" w:rsidRPr="002100B2" w:rsidRDefault="0006340D" w:rsidP="00EB2929">
            <w:pPr>
              <w:pStyle w:val="Tabletext"/>
              <w:rPr>
                <w:lang w:eastAsia="ko-KR"/>
              </w:rPr>
            </w:pPr>
            <w:r w:rsidRPr="002100B2">
              <w:rPr>
                <w:lang w:eastAsia="ko-KR"/>
              </w:rPr>
              <w:t>(A)E-3</w:t>
            </w:r>
          </w:p>
        </w:tc>
        <w:tc>
          <w:tcPr>
            <w:tcW w:w="6408" w:type="dxa"/>
            <w:gridSpan w:val="3"/>
            <w:vMerge/>
          </w:tcPr>
          <w:p w14:paraId="51DD6D2B" w14:textId="77777777" w:rsidR="0006340D" w:rsidRPr="002100B2" w:rsidRDefault="0006340D" w:rsidP="00EB2929">
            <w:pPr>
              <w:pStyle w:val="Tabletext"/>
              <w:rPr>
                <w:lang w:eastAsia="ko-KR"/>
              </w:rPr>
            </w:pPr>
          </w:p>
        </w:tc>
      </w:tr>
      <w:tr w:rsidR="0006340D" w:rsidRPr="002100B2" w14:paraId="3C69E9D1" w14:textId="77777777" w:rsidTr="00EB2929">
        <w:trPr>
          <w:trHeight w:val="196"/>
        </w:trPr>
        <w:tc>
          <w:tcPr>
            <w:tcW w:w="1281" w:type="dxa"/>
            <w:vMerge/>
          </w:tcPr>
          <w:p w14:paraId="61E1112D" w14:textId="77777777" w:rsidR="0006340D" w:rsidRPr="002100B2" w:rsidRDefault="0006340D" w:rsidP="00EB2929">
            <w:pPr>
              <w:pStyle w:val="Tabletext"/>
              <w:rPr>
                <w:lang w:eastAsia="ko-KR"/>
              </w:rPr>
            </w:pPr>
          </w:p>
        </w:tc>
        <w:tc>
          <w:tcPr>
            <w:tcW w:w="1187" w:type="dxa"/>
            <w:vMerge/>
          </w:tcPr>
          <w:p w14:paraId="125CCCAF" w14:textId="77777777" w:rsidR="0006340D" w:rsidRPr="002100B2" w:rsidRDefault="0006340D" w:rsidP="00EB2929">
            <w:pPr>
              <w:pStyle w:val="Tabletext"/>
              <w:rPr>
                <w:lang w:eastAsia="ko-KR"/>
              </w:rPr>
            </w:pPr>
          </w:p>
        </w:tc>
        <w:tc>
          <w:tcPr>
            <w:tcW w:w="1319" w:type="dxa"/>
          </w:tcPr>
          <w:p w14:paraId="0D25072E" w14:textId="77777777" w:rsidR="0006340D" w:rsidRPr="002100B2" w:rsidRDefault="0006340D" w:rsidP="00EB2929">
            <w:pPr>
              <w:pStyle w:val="Tabletext"/>
              <w:rPr>
                <w:lang w:eastAsia="ko-KR"/>
              </w:rPr>
            </w:pPr>
            <w:r w:rsidRPr="002100B2">
              <w:rPr>
                <w:lang w:eastAsia="ko-KR"/>
              </w:rPr>
              <w:t>(A)E-4</w:t>
            </w:r>
          </w:p>
        </w:tc>
        <w:tc>
          <w:tcPr>
            <w:tcW w:w="6408" w:type="dxa"/>
            <w:gridSpan w:val="3"/>
            <w:vMerge/>
          </w:tcPr>
          <w:p w14:paraId="60912CA0" w14:textId="77777777" w:rsidR="0006340D" w:rsidRPr="002100B2" w:rsidRDefault="0006340D" w:rsidP="00EB2929">
            <w:pPr>
              <w:pStyle w:val="Tabletext"/>
              <w:rPr>
                <w:lang w:eastAsia="ko-KR"/>
              </w:rPr>
            </w:pPr>
          </w:p>
        </w:tc>
      </w:tr>
      <w:tr w:rsidR="0006340D" w:rsidRPr="002100B2" w14:paraId="2BB7D058" w14:textId="77777777" w:rsidTr="00EB2929">
        <w:trPr>
          <w:trHeight w:val="196"/>
        </w:trPr>
        <w:tc>
          <w:tcPr>
            <w:tcW w:w="1281" w:type="dxa"/>
            <w:vMerge w:val="restart"/>
          </w:tcPr>
          <w:p w14:paraId="463BBBC9" w14:textId="77777777" w:rsidR="0006340D" w:rsidRPr="002100B2" w:rsidRDefault="0006340D" w:rsidP="00EB2929">
            <w:pPr>
              <w:pStyle w:val="Tabletext"/>
              <w:rPr>
                <w:lang w:eastAsia="ko-KR"/>
              </w:rPr>
            </w:pPr>
            <w:r w:rsidRPr="002100B2">
              <w:rPr>
                <w:lang w:eastAsia="ko-KR"/>
              </w:rPr>
              <w:t>ASM Service</w:t>
            </w:r>
          </w:p>
        </w:tc>
        <w:tc>
          <w:tcPr>
            <w:tcW w:w="1187" w:type="dxa"/>
            <w:vMerge w:val="restart"/>
          </w:tcPr>
          <w:p w14:paraId="7C9FE515" w14:textId="77777777" w:rsidR="0006340D" w:rsidRPr="002100B2" w:rsidRDefault="0006340D" w:rsidP="00EB2929">
            <w:pPr>
              <w:pStyle w:val="Tabletext"/>
              <w:rPr>
                <w:lang w:eastAsia="ko-KR"/>
              </w:rPr>
            </w:pPr>
            <w:r w:rsidRPr="002100B2">
              <w:rPr>
                <w:lang w:eastAsia="ko-KR"/>
              </w:rPr>
              <w:t>Internal</w:t>
            </w:r>
          </w:p>
        </w:tc>
        <w:tc>
          <w:tcPr>
            <w:tcW w:w="1319" w:type="dxa"/>
          </w:tcPr>
          <w:p w14:paraId="1D245962" w14:textId="77777777" w:rsidR="0006340D" w:rsidRPr="002100B2" w:rsidRDefault="0006340D" w:rsidP="00EB2929">
            <w:pPr>
              <w:pStyle w:val="Tabletext"/>
              <w:rPr>
                <w:lang w:eastAsia="ko-KR"/>
              </w:rPr>
            </w:pPr>
            <w:r w:rsidRPr="002100B2">
              <w:rPr>
                <w:lang w:eastAsia="ko-KR"/>
              </w:rPr>
              <w:t>SI-1</w:t>
            </w:r>
          </w:p>
        </w:tc>
        <w:tc>
          <w:tcPr>
            <w:tcW w:w="1519" w:type="dxa"/>
          </w:tcPr>
          <w:p w14:paraId="1685B6BB" w14:textId="77777777" w:rsidR="0006340D" w:rsidRPr="002100B2" w:rsidRDefault="0006340D" w:rsidP="00EB2929">
            <w:pPr>
              <w:pStyle w:val="Tabletext"/>
              <w:rPr>
                <w:lang w:eastAsia="ko-KR"/>
              </w:rPr>
            </w:pPr>
          </w:p>
        </w:tc>
        <w:tc>
          <w:tcPr>
            <w:tcW w:w="2405" w:type="dxa"/>
          </w:tcPr>
          <w:p w14:paraId="22BFEB44" w14:textId="77777777" w:rsidR="0006340D" w:rsidRPr="002100B2" w:rsidRDefault="0006340D" w:rsidP="00EB2929">
            <w:pPr>
              <w:pStyle w:val="Tabletext"/>
              <w:rPr>
                <w:lang w:eastAsia="ko-KR"/>
              </w:rPr>
            </w:pPr>
          </w:p>
        </w:tc>
        <w:tc>
          <w:tcPr>
            <w:tcW w:w="2484" w:type="dxa"/>
          </w:tcPr>
          <w:p w14:paraId="37B1668C" w14:textId="77777777" w:rsidR="0006340D" w:rsidRPr="002100B2" w:rsidRDefault="0006340D" w:rsidP="00EB2929">
            <w:pPr>
              <w:pStyle w:val="Tabletext"/>
              <w:rPr>
                <w:lang w:eastAsia="ko-KR"/>
              </w:rPr>
            </w:pPr>
          </w:p>
        </w:tc>
      </w:tr>
      <w:tr w:rsidR="0006340D" w:rsidRPr="002100B2" w14:paraId="3A0A3895" w14:textId="77777777" w:rsidTr="00EB2929">
        <w:trPr>
          <w:trHeight w:val="196"/>
        </w:trPr>
        <w:tc>
          <w:tcPr>
            <w:tcW w:w="1281" w:type="dxa"/>
            <w:vMerge/>
          </w:tcPr>
          <w:p w14:paraId="45C07E62" w14:textId="77777777" w:rsidR="0006340D" w:rsidRPr="002100B2" w:rsidRDefault="0006340D" w:rsidP="00EB2929">
            <w:pPr>
              <w:pStyle w:val="Tabletext"/>
              <w:rPr>
                <w:lang w:eastAsia="ko-KR"/>
              </w:rPr>
            </w:pPr>
          </w:p>
        </w:tc>
        <w:tc>
          <w:tcPr>
            <w:tcW w:w="1187" w:type="dxa"/>
            <w:vMerge/>
          </w:tcPr>
          <w:p w14:paraId="04BD5B35" w14:textId="77777777" w:rsidR="0006340D" w:rsidRPr="002100B2" w:rsidRDefault="0006340D" w:rsidP="00EB2929">
            <w:pPr>
              <w:pStyle w:val="Tabletext"/>
              <w:rPr>
                <w:lang w:eastAsia="ko-KR"/>
              </w:rPr>
            </w:pPr>
          </w:p>
        </w:tc>
        <w:tc>
          <w:tcPr>
            <w:tcW w:w="1319" w:type="dxa"/>
          </w:tcPr>
          <w:p w14:paraId="6F60BF6A" w14:textId="77777777" w:rsidR="0006340D" w:rsidRPr="002100B2" w:rsidRDefault="0006340D" w:rsidP="00EB2929">
            <w:pPr>
              <w:pStyle w:val="Tabletext"/>
              <w:rPr>
                <w:lang w:eastAsia="ko-KR"/>
              </w:rPr>
            </w:pPr>
            <w:r w:rsidRPr="002100B2">
              <w:rPr>
                <w:lang w:eastAsia="ko-KR"/>
              </w:rPr>
              <w:t>SI-x</w:t>
            </w:r>
          </w:p>
        </w:tc>
        <w:tc>
          <w:tcPr>
            <w:tcW w:w="1519" w:type="dxa"/>
          </w:tcPr>
          <w:p w14:paraId="6D9C4A6E" w14:textId="77777777" w:rsidR="0006340D" w:rsidRPr="002100B2" w:rsidRDefault="0006340D" w:rsidP="00EB2929">
            <w:pPr>
              <w:pStyle w:val="Tabletext"/>
              <w:rPr>
                <w:lang w:eastAsia="ko-KR"/>
              </w:rPr>
            </w:pPr>
          </w:p>
        </w:tc>
        <w:tc>
          <w:tcPr>
            <w:tcW w:w="2405" w:type="dxa"/>
          </w:tcPr>
          <w:p w14:paraId="1FE040CB" w14:textId="77777777" w:rsidR="0006340D" w:rsidRPr="002100B2" w:rsidRDefault="0006340D" w:rsidP="00EB2929">
            <w:pPr>
              <w:pStyle w:val="Tabletext"/>
              <w:rPr>
                <w:lang w:eastAsia="ko-KR"/>
              </w:rPr>
            </w:pPr>
          </w:p>
        </w:tc>
        <w:tc>
          <w:tcPr>
            <w:tcW w:w="2484" w:type="dxa"/>
          </w:tcPr>
          <w:p w14:paraId="792275B2" w14:textId="77777777" w:rsidR="0006340D" w:rsidRPr="002100B2" w:rsidRDefault="0006340D" w:rsidP="00EB2929">
            <w:pPr>
              <w:pStyle w:val="Tabletext"/>
              <w:rPr>
                <w:lang w:eastAsia="ko-KR"/>
              </w:rPr>
            </w:pPr>
          </w:p>
        </w:tc>
      </w:tr>
      <w:tr w:rsidR="0006340D" w:rsidRPr="002100B2" w14:paraId="21D88AEE" w14:textId="77777777" w:rsidTr="00EB2929">
        <w:trPr>
          <w:trHeight w:val="196"/>
        </w:trPr>
        <w:tc>
          <w:tcPr>
            <w:tcW w:w="1281" w:type="dxa"/>
            <w:vMerge/>
          </w:tcPr>
          <w:p w14:paraId="35297CFA" w14:textId="77777777" w:rsidR="0006340D" w:rsidRPr="002100B2" w:rsidRDefault="0006340D" w:rsidP="00EB2929">
            <w:pPr>
              <w:pStyle w:val="Tabletext"/>
              <w:rPr>
                <w:lang w:eastAsia="ko-KR"/>
              </w:rPr>
            </w:pPr>
          </w:p>
        </w:tc>
        <w:tc>
          <w:tcPr>
            <w:tcW w:w="1187" w:type="dxa"/>
            <w:vMerge/>
          </w:tcPr>
          <w:p w14:paraId="13AC5C4A" w14:textId="77777777" w:rsidR="0006340D" w:rsidRPr="002100B2" w:rsidRDefault="0006340D" w:rsidP="00EB2929">
            <w:pPr>
              <w:pStyle w:val="Tabletext"/>
              <w:rPr>
                <w:lang w:eastAsia="ko-KR"/>
              </w:rPr>
            </w:pPr>
          </w:p>
        </w:tc>
        <w:tc>
          <w:tcPr>
            <w:tcW w:w="1319" w:type="dxa"/>
          </w:tcPr>
          <w:p w14:paraId="565D31B6" w14:textId="77777777" w:rsidR="0006340D" w:rsidRPr="002100B2" w:rsidRDefault="0006340D" w:rsidP="00EB2929">
            <w:pPr>
              <w:pStyle w:val="Tabletext"/>
              <w:rPr>
                <w:lang w:eastAsia="ko-KR"/>
              </w:rPr>
            </w:pPr>
            <w:r w:rsidRPr="002100B2">
              <w:rPr>
                <w:lang w:eastAsia="ko-KR"/>
              </w:rPr>
              <w:t>SI-x</w:t>
            </w:r>
          </w:p>
        </w:tc>
        <w:tc>
          <w:tcPr>
            <w:tcW w:w="1519" w:type="dxa"/>
          </w:tcPr>
          <w:p w14:paraId="5049011C" w14:textId="77777777" w:rsidR="0006340D" w:rsidRPr="002100B2" w:rsidRDefault="0006340D" w:rsidP="00EB2929">
            <w:pPr>
              <w:pStyle w:val="Tabletext"/>
              <w:rPr>
                <w:lang w:eastAsia="ko-KR"/>
              </w:rPr>
            </w:pPr>
          </w:p>
        </w:tc>
        <w:tc>
          <w:tcPr>
            <w:tcW w:w="2405" w:type="dxa"/>
          </w:tcPr>
          <w:p w14:paraId="1BBC81E4" w14:textId="77777777" w:rsidR="0006340D" w:rsidRPr="002100B2" w:rsidRDefault="0006340D" w:rsidP="00EB2929">
            <w:pPr>
              <w:pStyle w:val="Tabletext"/>
              <w:rPr>
                <w:lang w:eastAsia="ko-KR"/>
              </w:rPr>
            </w:pPr>
          </w:p>
        </w:tc>
        <w:tc>
          <w:tcPr>
            <w:tcW w:w="2484" w:type="dxa"/>
          </w:tcPr>
          <w:p w14:paraId="29CFBED4" w14:textId="77777777" w:rsidR="0006340D" w:rsidRPr="002100B2" w:rsidRDefault="0006340D" w:rsidP="00EB2929">
            <w:pPr>
              <w:pStyle w:val="Tabletext"/>
              <w:rPr>
                <w:lang w:eastAsia="ko-KR"/>
              </w:rPr>
            </w:pPr>
          </w:p>
        </w:tc>
      </w:tr>
      <w:tr w:rsidR="0006340D" w:rsidRPr="002100B2" w14:paraId="772BFADD" w14:textId="77777777" w:rsidTr="00EB2929">
        <w:trPr>
          <w:trHeight w:val="196"/>
        </w:trPr>
        <w:tc>
          <w:tcPr>
            <w:tcW w:w="1281" w:type="dxa"/>
            <w:vMerge/>
          </w:tcPr>
          <w:p w14:paraId="0B56A3FB" w14:textId="77777777" w:rsidR="0006340D" w:rsidRPr="002100B2" w:rsidRDefault="0006340D" w:rsidP="00EB2929">
            <w:pPr>
              <w:pStyle w:val="Tabletext"/>
              <w:rPr>
                <w:lang w:eastAsia="ko-KR"/>
              </w:rPr>
            </w:pPr>
          </w:p>
        </w:tc>
        <w:tc>
          <w:tcPr>
            <w:tcW w:w="1187" w:type="dxa"/>
            <w:vMerge/>
          </w:tcPr>
          <w:p w14:paraId="15DD8DA8" w14:textId="77777777" w:rsidR="0006340D" w:rsidRPr="002100B2" w:rsidRDefault="0006340D" w:rsidP="00EB2929">
            <w:pPr>
              <w:pStyle w:val="Tabletext"/>
              <w:rPr>
                <w:lang w:eastAsia="ko-KR"/>
              </w:rPr>
            </w:pPr>
          </w:p>
        </w:tc>
        <w:tc>
          <w:tcPr>
            <w:tcW w:w="1319" w:type="dxa"/>
          </w:tcPr>
          <w:p w14:paraId="6F9025B8" w14:textId="77777777" w:rsidR="0006340D" w:rsidRPr="002100B2" w:rsidRDefault="0006340D" w:rsidP="00EB2929">
            <w:pPr>
              <w:pStyle w:val="Tabletext"/>
              <w:rPr>
                <w:lang w:eastAsia="ko-KR"/>
              </w:rPr>
            </w:pPr>
            <w:r w:rsidRPr="002100B2">
              <w:rPr>
                <w:lang w:eastAsia="ko-KR"/>
              </w:rPr>
              <w:t>SI-x</w:t>
            </w:r>
          </w:p>
        </w:tc>
        <w:tc>
          <w:tcPr>
            <w:tcW w:w="1519" w:type="dxa"/>
          </w:tcPr>
          <w:p w14:paraId="0803ECD2" w14:textId="77777777" w:rsidR="0006340D" w:rsidRPr="002100B2" w:rsidRDefault="0006340D" w:rsidP="00EB2929">
            <w:pPr>
              <w:pStyle w:val="Tabletext"/>
              <w:rPr>
                <w:lang w:eastAsia="ko-KR"/>
              </w:rPr>
            </w:pPr>
          </w:p>
        </w:tc>
        <w:tc>
          <w:tcPr>
            <w:tcW w:w="2405" w:type="dxa"/>
          </w:tcPr>
          <w:p w14:paraId="19A0FA33" w14:textId="77777777" w:rsidR="0006340D" w:rsidRPr="002100B2" w:rsidRDefault="0006340D" w:rsidP="00EB2929">
            <w:pPr>
              <w:pStyle w:val="Tabletext"/>
              <w:rPr>
                <w:lang w:eastAsia="ko-KR"/>
              </w:rPr>
            </w:pPr>
          </w:p>
        </w:tc>
        <w:tc>
          <w:tcPr>
            <w:tcW w:w="2484" w:type="dxa"/>
          </w:tcPr>
          <w:p w14:paraId="4FAB3C0F" w14:textId="77777777" w:rsidR="0006340D" w:rsidRPr="002100B2" w:rsidRDefault="0006340D" w:rsidP="00EB2929">
            <w:pPr>
              <w:pStyle w:val="Tabletext"/>
              <w:rPr>
                <w:lang w:eastAsia="ko-KR"/>
              </w:rPr>
            </w:pPr>
          </w:p>
        </w:tc>
      </w:tr>
      <w:tr w:rsidR="0006340D" w:rsidRPr="002100B2" w14:paraId="345BB983" w14:textId="77777777" w:rsidTr="00EB2929">
        <w:trPr>
          <w:trHeight w:val="196"/>
        </w:trPr>
        <w:tc>
          <w:tcPr>
            <w:tcW w:w="1281" w:type="dxa"/>
            <w:vMerge/>
          </w:tcPr>
          <w:p w14:paraId="6D43F44E" w14:textId="77777777" w:rsidR="0006340D" w:rsidRPr="002100B2" w:rsidRDefault="0006340D" w:rsidP="00EB2929">
            <w:pPr>
              <w:pStyle w:val="Tabletext"/>
              <w:rPr>
                <w:lang w:eastAsia="ko-KR"/>
              </w:rPr>
            </w:pPr>
          </w:p>
        </w:tc>
        <w:tc>
          <w:tcPr>
            <w:tcW w:w="1187" w:type="dxa"/>
            <w:vMerge/>
          </w:tcPr>
          <w:p w14:paraId="630056A2" w14:textId="77777777" w:rsidR="0006340D" w:rsidRPr="002100B2" w:rsidRDefault="0006340D" w:rsidP="00EB2929">
            <w:pPr>
              <w:pStyle w:val="Tabletext"/>
              <w:rPr>
                <w:lang w:eastAsia="ko-KR"/>
              </w:rPr>
            </w:pPr>
          </w:p>
        </w:tc>
        <w:tc>
          <w:tcPr>
            <w:tcW w:w="1319" w:type="dxa"/>
          </w:tcPr>
          <w:p w14:paraId="1F088043" w14:textId="77777777" w:rsidR="0006340D" w:rsidRPr="002100B2" w:rsidRDefault="0006340D" w:rsidP="00EB2929">
            <w:pPr>
              <w:pStyle w:val="Tabletext"/>
              <w:rPr>
                <w:lang w:eastAsia="ko-KR"/>
              </w:rPr>
            </w:pPr>
            <w:r w:rsidRPr="002100B2">
              <w:rPr>
                <w:lang w:eastAsia="ko-KR"/>
              </w:rPr>
              <w:t>SI-x</w:t>
            </w:r>
          </w:p>
        </w:tc>
        <w:tc>
          <w:tcPr>
            <w:tcW w:w="1519" w:type="dxa"/>
          </w:tcPr>
          <w:p w14:paraId="242D4409" w14:textId="77777777" w:rsidR="0006340D" w:rsidRPr="002100B2" w:rsidRDefault="0006340D" w:rsidP="00EB2929">
            <w:pPr>
              <w:pStyle w:val="Tabletext"/>
              <w:rPr>
                <w:lang w:eastAsia="ko-KR"/>
              </w:rPr>
            </w:pPr>
          </w:p>
        </w:tc>
        <w:tc>
          <w:tcPr>
            <w:tcW w:w="2405" w:type="dxa"/>
          </w:tcPr>
          <w:p w14:paraId="7797E1DC" w14:textId="77777777" w:rsidR="0006340D" w:rsidRPr="002100B2" w:rsidRDefault="0006340D" w:rsidP="00EB2929">
            <w:pPr>
              <w:pStyle w:val="Tabletext"/>
              <w:rPr>
                <w:lang w:eastAsia="ko-KR"/>
              </w:rPr>
            </w:pPr>
          </w:p>
        </w:tc>
        <w:tc>
          <w:tcPr>
            <w:tcW w:w="2484" w:type="dxa"/>
          </w:tcPr>
          <w:p w14:paraId="18C0B7E6" w14:textId="77777777" w:rsidR="0006340D" w:rsidRPr="002100B2" w:rsidRDefault="0006340D" w:rsidP="00EB2929">
            <w:pPr>
              <w:pStyle w:val="Tabletext"/>
              <w:rPr>
                <w:lang w:eastAsia="ko-KR"/>
              </w:rPr>
            </w:pPr>
          </w:p>
        </w:tc>
      </w:tr>
      <w:tr w:rsidR="0006340D" w:rsidRPr="002100B2" w14:paraId="75A2A3CF" w14:textId="77777777" w:rsidTr="00EB2929">
        <w:trPr>
          <w:trHeight w:val="196"/>
        </w:trPr>
        <w:tc>
          <w:tcPr>
            <w:tcW w:w="1281" w:type="dxa"/>
            <w:vMerge/>
          </w:tcPr>
          <w:p w14:paraId="3DE8B0F4" w14:textId="77777777" w:rsidR="0006340D" w:rsidRPr="002100B2" w:rsidRDefault="0006340D" w:rsidP="00EB2929">
            <w:pPr>
              <w:pStyle w:val="Tabletext"/>
              <w:rPr>
                <w:lang w:eastAsia="ko-KR"/>
              </w:rPr>
            </w:pPr>
          </w:p>
        </w:tc>
        <w:tc>
          <w:tcPr>
            <w:tcW w:w="1187" w:type="dxa"/>
            <w:vMerge w:val="restart"/>
          </w:tcPr>
          <w:p w14:paraId="22D95CBB" w14:textId="77777777" w:rsidR="0006340D" w:rsidRPr="002100B2" w:rsidRDefault="0006340D" w:rsidP="00EB2929">
            <w:pPr>
              <w:pStyle w:val="Tabletext"/>
              <w:rPr>
                <w:lang w:eastAsia="ko-KR"/>
              </w:rPr>
            </w:pPr>
            <w:r w:rsidRPr="002100B2">
              <w:rPr>
                <w:lang w:eastAsia="ko-KR"/>
              </w:rPr>
              <w:t>External</w:t>
            </w:r>
          </w:p>
        </w:tc>
        <w:tc>
          <w:tcPr>
            <w:tcW w:w="1319" w:type="dxa"/>
          </w:tcPr>
          <w:p w14:paraId="07C72E7B" w14:textId="77777777" w:rsidR="0006340D" w:rsidRPr="002100B2" w:rsidRDefault="0006340D" w:rsidP="00EB2929">
            <w:pPr>
              <w:pStyle w:val="Tabletext"/>
              <w:rPr>
                <w:lang w:eastAsia="ko-KR"/>
              </w:rPr>
            </w:pPr>
            <w:r w:rsidRPr="002100B2">
              <w:rPr>
                <w:lang w:eastAsia="ko-KR"/>
              </w:rPr>
              <w:t>SE-1</w:t>
            </w:r>
          </w:p>
        </w:tc>
        <w:tc>
          <w:tcPr>
            <w:tcW w:w="1519" w:type="dxa"/>
          </w:tcPr>
          <w:p w14:paraId="7F4ECF2A" w14:textId="77777777" w:rsidR="0006340D" w:rsidRPr="002100B2" w:rsidRDefault="0006340D" w:rsidP="00EB2929">
            <w:pPr>
              <w:pStyle w:val="Tabletext"/>
              <w:rPr>
                <w:lang w:eastAsia="ko-KR"/>
              </w:rPr>
            </w:pPr>
          </w:p>
        </w:tc>
        <w:tc>
          <w:tcPr>
            <w:tcW w:w="2405" w:type="dxa"/>
          </w:tcPr>
          <w:p w14:paraId="0D6E7E17" w14:textId="77777777" w:rsidR="0006340D" w:rsidRPr="002100B2" w:rsidRDefault="0006340D" w:rsidP="00EB2929">
            <w:pPr>
              <w:pStyle w:val="Tabletext"/>
              <w:rPr>
                <w:lang w:eastAsia="ko-KR"/>
              </w:rPr>
            </w:pPr>
          </w:p>
        </w:tc>
        <w:tc>
          <w:tcPr>
            <w:tcW w:w="2484" w:type="dxa"/>
          </w:tcPr>
          <w:p w14:paraId="62E7E755" w14:textId="77777777" w:rsidR="0006340D" w:rsidRPr="002100B2" w:rsidRDefault="0006340D" w:rsidP="00EB2929">
            <w:pPr>
              <w:pStyle w:val="Tabletext"/>
              <w:rPr>
                <w:lang w:eastAsia="ko-KR"/>
              </w:rPr>
            </w:pPr>
          </w:p>
        </w:tc>
      </w:tr>
      <w:tr w:rsidR="0006340D" w:rsidRPr="002100B2" w14:paraId="32300BCA" w14:textId="77777777" w:rsidTr="00EB2929">
        <w:trPr>
          <w:trHeight w:val="196"/>
        </w:trPr>
        <w:tc>
          <w:tcPr>
            <w:tcW w:w="1281" w:type="dxa"/>
            <w:vMerge/>
          </w:tcPr>
          <w:p w14:paraId="7B7326AB" w14:textId="77777777" w:rsidR="0006340D" w:rsidRPr="002100B2" w:rsidRDefault="0006340D" w:rsidP="00EB2929">
            <w:pPr>
              <w:pStyle w:val="Tabletext"/>
              <w:rPr>
                <w:lang w:eastAsia="ko-KR"/>
              </w:rPr>
            </w:pPr>
          </w:p>
        </w:tc>
        <w:tc>
          <w:tcPr>
            <w:tcW w:w="1187" w:type="dxa"/>
            <w:vMerge/>
          </w:tcPr>
          <w:p w14:paraId="0B9F72AC" w14:textId="77777777" w:rsidR="0006340D" w:rsidRPr="002100B2" w:rsidRDefault="0006340D" w:rsidP="00EB2929">
            <w:pPr>
              <w:pStyle w:val="Tabletext"/>
              <w:rPr>
                <w:lang w:eastAsia="ko-KR"/>
              </w:rPr>
            </w:pPr>
          </w:p>
        </w:tc>
        <w:tc>
          <w:tcPr>
            <w:tcW w:w="1319" w:type="dxa"/>
          </w:tcPr>
          <w:p w14:paraId="7EFEF065" w14:textId="77777777" w:rsidR="0006340D" w:rsidRPr="002100B2" w:rsidRDefault="0006340D" w:rsidP="00EB2929">
            <w:pPr>
              <w:pStyle w:val="Tabletext"/>
              <w:rPr>
                <w:lang w:eastAsia="ko-KR"/>
              </w:rPr>
            </w:pPr>
            <w:r w:rsidRPr="002100B2">
              <w:rPr>
                <w:lang w:eastAsia="ko-KR"/>
              </w:rPr>
              <w:t>SE-2</w:t>
            </w:r>
          </w:p>
        </w:tc>
        <w:tc>
          <w:tcPr>
            <w:tcW w:w="1519" w:type="dxa"/>
          </w:tcPr>
          <w:p w14:paraId="15595093" w14:textId="77777777" w:rsidR="0006340D" w:rsidRPr="002100B2" w:rsidRDefault="0006340D" w:rsidP="00EB2929">
            <w:pPr>
              <w:pStyle w:val="Tabletext"/>
              <w:rPr>
                <w:lang w:eastAsia="ko-KR"/>
              </w:rPr>
            </w:pPr>
          </w:p>
        </w:tc>
        <w:tc>
          <w:tcPr>
            <w:tcW w:w="2405" w:type="dxa"/>
          </w:tcPr>
          <w:p w14:paraId="1E74D0E0" w14:textId="77777777" w:rsidR="0006340D" w:rsidRPr="002100B2" w:rsidRDefault="0006340D" w:rsidP="00EB2929">
            <w:pPr>
              <w:pStyle w:val="Tabletext"/>
              <w:rPr>
                <w:lang w:eastAsia="ko-KR"/>
              </w:rPr>
            </w:pPr>
          </w:p>
        </w:tc>
        <w:tc>
          <w:tcPr>
            <w:tcW w:w="2484" w:type="dxa"/>
          </w:tcPr>
          <w:p w14:paraId="027DE111" w14:textId="77777777" w:rsidR="0006340D" w:rsidRPr="002100B2" w:rsidRDefault="0006340D" w:rsidP="00EB2929">
            <w:pPr>
              <w:pStyle w:val="Tabletext"/>
              <w:rPr>
                <w:lang w:eastAsia="ko-KR"/>
              </w:rPr>
            </w:pPr>
          </w:p>
        </w:tc>
      </w:tr>
      <w:tr w:rsidR="0006340D" w:rsidRPr="002100B2" w14:paraId="652F678D" w14:textId="77777777" w:rsidTr="00EB2929">
        <w:trPr>
          <w:trHeight w:val="196"/>
        </w:trPr>
        <w:tc>
          <w:tcPr>
            <w:tcW w:w="1281" w:type="dxa"/>
            <w:vMerge/>
          </w:tcPr>
          <w:p w14:paraId="78410A37" w14:textId="77777777" w:rsidR="0006340D" w:rsidRPr="002100B2" w:rsidRDefault="0006340D" w:rsidP="00EB2929">
            <w:pPr>
              <w:pStyle w:val="Tabletext"/>
              <w:rPr>
                <w:lang w:eastAsia="ko-KR"/>
              </w:rPr>
            </w:pPr>
          </w:p>
        </w:tc>
        <w:tc>
          <w:tcPr>
            <w:tcW w:w="1187" w:type="dxa"/>
            <w:vMerge/>
          </w:tcPr>
          <w:p w14:paraId="7231DBE9" w14:textId="77777777" w:rsidR="0006340D" w:rsidRPr="002100B2" w:rsidRDefault="0006340D" w:rsidP="00EB2929">
            <w:pPr>
              <w:pStyle w:val="Tabletext"/>
              <w:rPr>
                <w:lang w:eastAsia="ko-KR"/>
              </w:rPr>
            </w:pPr>
          </w:p>
        </w:tc>
        <w:tc>
          <w:tcPr>
            <w:tcW w:w="1319" w:type="dxa"/>
          </w:tcPr>
          <w:p w14:paraId="7DCE6444" w14:textId="77777777" w:rsidR="0006340D" w:rsidRPr="002100B2" w:rsidRDefault="0006340D" w:rsidP="00EB2929">
            <w:pPr>
              <w:pStyle w:val="Tabletext"/>
              <w:rPr>
                <w:lang w:eastAsia="ko-KR"/>
              </w:rPr>
            </w:pPr>
            <w:r w:rsidRPr="002100B2">
              <w:rPr>
                <w:lang w:eastAsia="ko-KR"/>
              </w:rPr>
              <w:t>SE-3</w:t>
            </w:r>
          </w:p>
        </w:tc>
        <w:tc>
          <w:tcPr>
            <w:tcW w:w="1519" w:type="dxa"/>
          </w:tcPr>
          <w:p w14:paraId="71E970D2" w14:textId="77777777" w:rsidR="0006340D" w:rsidRPr="002100B2" w:rsidRDefault="0006340D" w:rsidP="00EB2929">
            <w:pPr>
              <w:pStyle w:val="Tabletext"/>
              <w:rPr>
                <w:lang w:eastAsia="ko-KR"/>
              </w:rPr>
            </w:pPr>
          </w:p>
        </w:tc>
        <w:tc>
          <w:tcPr>
            <w:tcW w:w="2405" w:type="dxa"/>
          </w:tcPr>
          <w:p w14:paraId="239A2CB0" w14:textId="77777777" w:rsidR="0006340D" w:rsidRPr="002100B2" w:rsidRDefault="0006340D" w:rsidP="00EB2929">
            <w:pPr>
              <w:pStyle w:val="Tabletext"/>
              <w:rPr>
                <w:lang w:eastAsia="ko-KR"/>
              </w:rPr>
            </w:pPr>
          </w:p>
        </w:tc>
        <w:tc>
          <w:tcPr>
            <w:tcW w:w="2484" w:type="dxa"/>
          </w:tcPr>
          <w:p w14:paraId="6CB13447" w14:textId="77777777" w:rsidR="0006340D" w:rsidRPr="002100B2" w:rsidRDefault="0006340D" w:rsidP="00EB2929">
            <w:pPr>
              <w:pStyle w:val="Tabletext"/>
              <w:rPr>
                <w:lang w:eastAsia="ko-KR"/>
              </w:rPr>
            </w:pPr>
          </w:p>
        </w:tc>
      </w:tr>
      <w:tr w:rsidR="0006340D" w:rsidRPr="002100B2" w14:paraId="28F40AEE" w14:textId="77777777" w:rsidTr="00EB2929">
        <w:trPr>
          <w:trHeight w:val="196"/>
        </w:trPr>
        <w:tc>
          <w:tcPr>
            <w:tcW w:w="1281" w:type="dxa"/>
            <w:vMerge/>
          </w:tcPr>
          <w:p w14:paraId="66A46B74" w14:textId="77777777" w:rsidR="0006340D" w:rsidRPr="002100B2" w:rsidRDefault="0006340D" w:rsidP="00EB2929">
            <w:pPr>
              <w:pStyle w:val="Tabletext"/>
              <w:rPr>
                <w:lang w:eastAsia="ko-KR"/>
              </w:rPr>
            </w:pPr>
          </w:p>
        </w:tc>
        <w:tc>
          <w:tcPr>
            <w:tcW w:w="1187" w:type="dxa"/>
            <w:vMerge/>
          </w:tcPr>
          <w:p w14:paraId="4CBB3C2C" w14:textId="77777777" w:rsidR="0006340D" w:rsidRPr="002100B2" w:rsidRDefault="0006340D" w:rsidP="00EB2929">
            <w:pPr>
              <w:pStyle w:val="Tabletext"/>
              <w:rPr>
                <w:lang w:eastAsia="ko-KR"/>
              </w:rPr>
            </w:pPr>
          </w:p>
        </w:tc>
        <w:tc>
          <w:tcPr>
            <w:tcW w:w="1319" w:type="dxa"/>
          </w:tcPr>
          <w:p w14:paraId="46004790" w14:textId="77777777" w:rsidR="0006340D" w:rsidRPr="002100B2" w:rsidRDefault="0006340D" w:rsidP="00EB2929">
            <w:pPr>
              <w:pStyle w:val="Tabletext"/>
              <w:rPr>
                <w:lang w:eastAsia="ko-KR"/>
              </w:rPr>
            </w:pPr>
            <w:r w:rsidRPr="002100B2">
              <w:rPr>
                <w:lang w:eastAsia="ko-KR"/>
              </w:rPr>
              <w:t>SE-x</w:t>
            </w:r>
          </w:p>
        </w:tc>
        <w:tc>
          <w:tcPr>
            <w:tcW w:w="1519" w:type="dxa"/>
          </w:tcPr>
          <w:p w14:paraId="13C64884" w14:textId="77777777" w:rsidR="0006340D" w:rsidRPr="002100B2" w:rsidRDefault="0006340D" w:rsidP="00EB2929">
            <w:pPr>
              <w:pStyle w:val="Tabletext"/>
              <w:rPr>
                <w:lang w:eastAsia="ko-KR"/>
              </w:rPr>
            </w:pPr>
          </w:p>
        </w:tc>
        <w:tc>
          <w:tcPr>
            <w:tcW w:w="2405" w:type="dxa"/>
          </w:tcPr>
          <w:p w14:paraId="38D8A454" w14:textId="77777777" w:rsidR="0006340D" w:rsidRPr="002100B2" w:rsidRDefault="0006340D" w:rsidP="00EB2929">
            <w:pPr>
              <w:pStyle w:val="Tabletext"/>
              <w:rPr>
                <w:lang w:eastAsia="ko-KR"/>
              </w:rPr>
            </w:pPr>
          </w:p>
        </w:tc>
        <w:tc>
          <w:tcPr>
            <w:tcW w:w="2484" w:type="dxa"/>
          </w:tcPr>
          <w:p w14:paraId="6A250314" w14:textId="77777777" w:rsidR="0006340D" w:rsidRPr="002100B2" w:rsidRDefault="0006340D" w:rsidP="00EB2929">
            <w:pPr>
              <w:pStyle w:val="Tabletext"/>
              <w:rPr>
                <w:lang w:eastAsia="ko-KR"/>
              </w:rPr>
            </w:pPr>
          </w:p>
        </w:tc>
      </w:tr>
      <w:tr w:rsidR="0006340D" w:rsidRPr="002100B2" w14:paraId="4A561163" w14:textId="77777777" w:rsidTr="00EB2929">
        <w:trPr>
          <w:trHeight w:val="196"/>
        </w:trPr>
        <w:tc>
          <w:tcPr>
            <w:tcW w:w="1281" w:type="dxa"/>
            <w:vMerge/>
          </w:tcPr>
          <w:p w14:paraId="35541F2F" w14:textId="77777777" w:rsidR="0006340D" w:rsidRPr="002100B2" w:rsidRDefault="0006340D" w:rsidP="00EB2929">
            <w:pPr>
              <w:pStyle w:val="Tabletext"/>
              <w:rPr>
                <w:lang w:eastAsia="ko-KR"/>
              </w:rPr>
            </w:pPr>
          </w:p>
        </w:tc>
        <w:tc>
          <w:tcPr>
            <w:tcW w:w="1187" w:type="dxa"/>
            <w:vMerge/>
          </w:tcPr>
          <w:p w14:paraId="773D15ED" w14:textId="77777777" w:rsidR="0006340D" w:rsidRPr="002100B2" w:rsidRDefault="0006340D" w:rsidP="00EB2929">
            <w:pPr>
              <w:pStyle w:val="Tabletext"/>
              <w:rPr>
                <w:lang w:eastAsia="ko-KR"/>
              </w:rPr>
            </w:pPr>
          </w:p>
        </w:tc>
        <w:tc>
          <w:tcPr>
            <w:tcW w:w="1319" w:type="dxa"/>
          </w:tcPr>
          <w:p w14:paraId="7D7F2CB7" w14:textId="77777777" w:rsidR="0006340D" w:rsidRPr="002100B2" w:rsidRDefault="0006340D" w:rsidP="00EB2929">
            <w:pPr>
              <w:pStyle w:val="Tabletext"/>
              <w:rPr>
                <w:lang w:eastAsia="ko-KR"/>
              </w:rPr>
            </w:pPr>
            <w:r w:rsidRPr="002100B2">
              <w:rPr>
                <w:lang w:eastAsia="ko-KR"/>
              </w:rPr>
              <w:t>SE-x</w:t>
            </w:r>
          </w:p>
        </w:tc>
        <w:tc>
          <w:tcPr>
            <w:tcW w:w="1519" w:type="dxa"/>
          </w:tcPr>
          <w:p w14:paraId="12E35FFF" w14:textId="77777777" w:rsidR="0006340D" w:rsidRPr="002100B2" w:rsidRDefault="0006340D" w:rsidP="00EB2929">
            <w:pPr>
              <w:pStyle w:val="Tabletext"/>
              <w:rPr>
                <w:lang w:eastAsia="ko-KR"/>
              </w:rPr>
            </w:pPr>
          </w:p>
        </w:tc>
        <w:tc>
          <w:tcPr>
            <w:tcW w:w="2405" w:type="dxa"/>
          </w:tcPr>
          <w:p w14:paraId="37E66253" w14:textId="77777777" w:rsidR="0006340D" w:rsidRPr="002100B2" w:rsidRDefault="0006340D" w:rsidP="00EB2929">
            <w:pPr>
              <w:pStyle w:val="Tabletext"/>
              <w:rPr>
                <w:lang w:eastAsia="ko-KR"/>
              </w:rPr>
            </w:pPr>
          </w:p>
        </w:tc>
        <w:tc>
          <w:tcPr>
            <w:tcW w:w="2484" w:type="dxa"/>
          </w:tcPr>
          <w:p w14:paraId="1C56D5D5" w14:textId="77777777" w:rsidR="0006340D" w:rsidRPr="002100B2" w:rsidRDefault="0006340D" w:rsidP="00EB2929">
            <w:pPr>
              <w:pStyle w:val="Tabletext"/>
              <w:rPr>
                <w:lang w:eastAsia="ko-KR"/>
              </w:rPr>
            </w:pPr>
          </w:p>
        </w:tc>
      </w:tr>
      <w:tr w:rsidR="0006340D" w:rsidRPr="002100B2" w14:paraId="19C6CF61" w14:textId="77777777" w:rsidTr="00EB2929">
        <w:tc>
          <w:tcPr>
            <w:tcW w:w="1281" w:type="dxa"/>
            <w:vMerge w:val="restart"/>
          </w:tcPr>
          <w:p w14:paraId="62E5E7F7" w14:textId="77777777" w:rsidR="0006340D" w:rsidRPr="002100B2" w:rsidRDefault="0006340D" w:rsidP="00EB2929">
            <w:pPr>
              <w:pStyle w:val="Tabletext"/>
              <w:rPr>
                <w:lang w:eastAsia="ko-KR"/>
              </w:rPr>
            </w:pPr>
            <w:r w:rsidRPr="002100B2">
              <w:rPr>
                <w:lang w:eastAsia="ko-KR"/>
              </w:rPr>
              <w:t>Terrestrial VDE Service</w:t>
            </w:r>
          </w:p>
        </w:tc>
        <w:tc>
          <w:tcPr>
            <w:tcW w:w="1187" w:type="dxa"/>
            <w:vMerge w:val="restart"/>
          </w:tcPr>
          <w:p w14:paraId="2900E93D" w14:textId="77777777" w:rsidR="0006340D" w:rsidRPr="002100B2" w:rsidRDefault="0006340D" w:rsidP="00EB2929">
            <w:pPr>
              <w:pStyle w:val="Tabletext"/>
              <w:rPr>
                <w:lang w:eastAsia="ko-KR"/>
              </w:rPr>
            </w:pPr>
            <w:r w:rsidRPr="002100B2">
              <w:rPr>
                <w:lang w:eastAsia="ko-KR"/>
              </w:rPr>
              <w:t>Internal</w:t>
            </w:r>
          </w:p>
        </w:tc>
        <w:tc>
          <w:tcPr>
            <w:tcW w:w="1319" w:type="dxa"/>
          </w:tcPr>
          <w:p w14:paraId="2300A254" w14:textId="77777777" w:rsidR="0006340D" w:rsidRPr="002100B2" w:rsidRDefault="0006340D" w:rsidP="00EB2929">
            <w:pPr>
              <w:pStyle w:val="Tabletext"/>
              <w:rPr>
                <w:lang w:eastAsia="ko-KR"/>
              </w:rPr>
            </w:pPr>
            <w:r w:rsidRPr="002100B2">
              <w:rPr>
                <w:lang w:eastAsia="ko-KR"/>
              </w:rPr>
              <w:t>TI-1</w:t>
            </w:r>
          </w:p>
        </w:tc>
        <w:tc>
          <w:tcPr>
            <w:tcW w:w="1519" w:type="dxa"/>
          </w:tcPr>
          <w:p w14:paraId="6A6029D5" w14:textId="77777777" w:rsidR="0006340D" w:rsidRPr="002100B2" w:rsidRDefault="0006340D" w:rsidP="00EB2929">
            <w:pPr>
              <w:pStyle w:val="Tabletext"/>
              <w:rPr>
                <w:lang w:eastAsia="ko-KR"/>
              </w:rPr>
            </w:pPr>
          </w:p>
        </w:tc>
        <w:tc>
          <w:tcPr>
            <w:tcW w:w="2405" w:type="dxa"/>
          </w:tcPr>
          <w:p w14:paraId="0631CEDD" w14:textId="77777777" w:rsidR="0006340D" w:rsidRPr="002100B2" w:rsidRDefault="0006340D" w:rsidP="00EB2929">
            <w:pPr>
              <w:pStyle w:val="Tabletext"/>
              <w:rPr>
                <w:lang w:eastAsia="ko-KR"/>
              </w:rPr>
            </w:pPr>
          </w:p>
        </w:tc>
        <w:tc>
          <w:tcPr>
            <w:tcW w:w="2484" w:type="dxa"/>
          </w:tcPr>
          <w:p w14:paraId="3FD998C7" w14:textId="77777777" w:rsidR="0006340D" w:rsidRPr="002100B2" w:rsidRDefault="0006340D" w:rsidP="00EB2929">
            <w:pPr>
              <w:pStyle w:val="Tabletext"/>
              <w:rPr>
                <w:lang w:eastAsia="ko-KR"/>
              </w:rPr>
            </w:pPr>
          </w:p>
        </w:tc>
      </w:tr>
      <w:tr w:rsidR="0006340D" w:rsidRPr="002100B2" w14:paraId="25FD96B3" w14:textId="77777777" w:rsidTr="00EB2929">
        <w:tc>
          <w:tcPr>
            <w:tcW w:w="1281" w:type="dxa"/>
            <w:vMerge/>
          </w:tcPr>
          <w:p w14:paraId="7B0E81D8" w14:textId="77777777" w:rsidR="0006340D" w:rsidRPr="002100B2" w:rsidRDefault="0006340D" w:rsidP="00EB2929">
            <w:pPr>
              <w:pStyle w:val="Tabletext"/>
              <w:rPr>
                <w:lang w:eastAsia="ko-KR"/>
              </w:rPr>
            </w:pPr>
          </w:p>
        </w:tc>
        <w:tc>
          <w:tcPr>
            <w:tcW w:w="1187" w:type="dxa"/>
            <w:vMerge/>
          </w:tcPr>
          <w:p w14:paraId="769831DA" w14:textId="77777777" w:rsidR="0006340D" w:rsidRPr="002100B2" w:rsidRDefault="0006340D" w:rsidP="00EB2929">
            <w:pPr>
              <w:pStyle w:val="Tabletext"/>
              <w:rPr>
                <w:lang w:eastAsia="ko-KR"/>
              </w:rPr>
            </w:pPr>
          </w:p>
        </w:tc>
        <w:tc>
          <w:tcPr>
            <w:tcW w:w="1319" w:type="dxa"/>
          </w:tcPr>
          <w:p w14:paraId="47BD7819" w14:textId="77777777" w:rsidR="0006340D" w:rsidRPr="002100B2" w:rsidRDefault="0006340D" w:rsidP="00EB2929">
            <w:pPr>
              <w:pStyle w:val="Tabletext"/>
              <w:rPr>
                <w:lang w:eastAsia="ko-KR"/>
              </w:rPr>
            </w:pPr>
            <w:r w:rsidRPr="002100B2">
              <w:rPr>
                <w:lang w:eastAsia="ko-KR"/>
              </w:rPr>
              <w:t>TI-x</w:t>
            </w:r>
          </w:p>
        </w:tc>
        <w:tc>
          <w:tcPr>
            <w:tcW w:w="1519" w:type="dxa"/>
          </w:tcPr>
          <w:p w14:paraId="4AB53352" w14:textId="77777777" w:rsidR="0006340D" w:rsidRPr="002100B2" w:rsidRDefault="0006340D" w:rsidP="00EB2929">
            <w:pPr>
              <w:pStyle w:val="Tabletext"/>
              <w:rPr>
                <w:lang w:eastAsia="ko-KR"/>
              </w:rPr>
            </w:pPr>
          </w:p>
        </w:tc>
        <w:tc>
          <w:tcPr>
            <w:tcW w:w="2405" w:type="dxa"/>
          </w:tcPr>
          <w:p w14:paraId="247E9B45" w14:textId="77777777" w:rsidR="0006340D" w:rsidRPr="002100B2" w:rsidRDefault="0006340D" w:rsidP="00EB2929">
            <w:pPr>
              <w:pStyle w:val="Tabletext"/>
              <w:rPr>
                <w:lang w:eastAsia="ko-KR"/>
              </w:rPr>
            </w:pPr>
          </w:p>
        </w:tc>
        <w:tc>
          <w:tcPr>
            <w:tcW w:w="2484" w:type="dxa"/>
          </w:tcPr>
          <w:p w14:paraId="28176EAC" w14:textId="77777777" w:rsidR="0006340D" w:rsidRPr="002100B2" w:rsidRDefault="0006340D" w:rsidP="00EB2929">
            <w:pPr>
              <w:pStyle w:val="Tabletext"/>
              <w:rPr>
                <w:lang w:eastAsia="ko-KR"/>
              </w:rPr>
            </w:pPr>
          </w:p>
        </w:tc>
      </w:tr>
      <w:tr w:rsidR="0006340D" w:rsidRPr="002100B2" w14:paraId="24EF7FFB" w14:textId="77777777" w:rsidTr="00EB2929">
        <w:tc>
          <w:tcPr>
            <w:tcW w:w="1281" w:type="dxa"/>
            <w:vMerge/>
          </w:tcPr>
          <w:p w14:paraId="0C8B1F2E" w14:textId="77777777" w:rsidR="0006340D" w:rsidRPr="002100B2" w:rsidRDefault="0006340D" w:rsidP="00EB2929">
            <w:pPr>
              <w:pStyle w:val="Tabletext"/>
              <w:rPr>
                <w:lang w:eastAsia="ko-KR"/>
              </w:rPr>
            </w:pPr>
          </w:p>
        </w:tc>
        <w:tc>
          <w:tcPr>
            <w:tcW w:w="1187" w:type="dxa"/>
            <w:vMerge/>
          </w:tcPr>
          <w:p w14:paraId="5037EC7F" w14:textId="77777777" w:rsidR="0006340D" w:rsidRPr="002100B2" w:rsidRDefault="0006340D" w:rsidP="00EB2929">
            <w:pPr>
              <w:pStyle w:val="Tabletext"/>
              <w:rPr>
                <w:lang w:eastAsia="ko-KR"/>
              </w:rPr>
            </w:pPr>
          </w:p>
        </w:tc>
        <w:tc>
          <w:tcPr>
            <w:tcW w:w="1319" w:type="dxa"/>
          </w:tcPr>
          <w:p w14:paraId="0C78943D" w14:textId="77777777" w:rsidR="0006340D" w:rsidRPr="002100B2" w:rsidRDefault="0006340D" w:rsidP="00EB2929">
            <w:pPr>
              <w:pStyle w:val="Tabletext"/>
              <w:rPr>
                <w:lang w:eastAsia="ko-KR"/>
              </w:rPr>
            </w:pPr>
            <w:r w:rsidRPr="002100B2">
              <w:rPr>
                <w:lang w:eastAsia="ko-KR"/>
              </w:rPr>
              <w:t>TI-x</w:t>
            </w:r>
          </w:p>
        </w:tc>
        <w:tc>
          <w:tcPr>
            <w:tcW w:w="1519" w:type="dxa"/>
          </w:tcPr>
          <w:p w14:paraId="08DBA24F" w14:textId="77777777" w:rsidR="0006340D" w:rsidRPr="002100B2" w:rsidRDefault="0006340D" w:rsidP="00EB2929">
            <w:pPr>
              <w:pStyle w:val="Tabletext"/>
              <w:rPr>
                <w:lang w:eastAsia="ko-KR"/>
              </w:rPr>
            </w:pPr>
          </w:p>
        </w:tc>
        <w:tc>
          <w:tcPr>
            <w:tcW w:w="2405" w:type="dxa"/>
          </w:tcPr>
          <w:p w14:paraId="6CEE6260" w14:textId="77777777" w:rsidR="0006340D" w:rsidRPr="002100B2" w:rsidRDefault="0006340D" w:rsidP="00EB2929">
            <w:pPr>
              <w:pStyle w:val="Tabletext"/>
              <w:rPr>
                <w:lang w:eastAsia="ko-KR"/>
              </w:rPr>
            </w:pPr>
          </w:p>
        </w:tc>
        <w:tc>
          <w:tcPr>
            <w:tcW w:w="2484" w:type="dxa"/>
          </w:tcPr>
          <w:p w14:paraId="1040E720" w14:textId="77777777" w:rsidR="0006340D" w:rsidRPr="002100B2" w:rsidRDefault="0006340D" w:rsidP="00EB2929">
            <w:pPr>
              <w:pStyle w:val="Tabletext"/>
              <w:rPr>
                <w:lang w:eastAsia="ko-KR"/>
              </w:rPr>
            </w:pPr>
          </w:p>
        </w:tc>
      </w:tr>
      <w:tr w:rsidR="0006340D" w:rsidRPr="002100B2" w14:paraId="1838E4D4" w14:textId="77777777" w:rsidTr="00EB2929">
        <w:tc>
          <w:tcPr>
            <w:tcW w:w="1281" w:type="dxa"/>
            <w:vMerge/>
          </w:tcPr>
          <w:p w14:paraId="130D935B" w14:textId="77777777" w:rsidR="0006340D" w:rsidRPr="002100B2" w:rsidRDefault="0006340D" w:rsidP="00EB2929">
            <w:pPr>
              <w:pStyle w:val="Tabletext"/>
              <w:rPr>
                <w:lang w:eastAsia="ko-KR"/>
              </w:rPr>
            </w:pPr>
          </w:p>
        </w:tc>
        <w:tc>
          <w:tcPr>
            <w:tcW w:w="1187" w:type="dxa"/>
            <w:vMerge/>
          </w:tcPr>
          <w:p w14:paraId="0ADAD55D" w14:textId="77777777" w:rsidR="0006340D" w:rsidRPr="002100B2" w:rsidRDefault="0006340D" w:rsidP="00EB2929">
            <w:pPr>
              <w:pStyle w:val="Tabletext"/>
              <w:rPr>
                <w:lang w:eastAsia="ko-KR"/>
              </w:rPr>
            </w:pPr>
          </w:p>
        </w:tc>
        <w:tc>
          <w:tcPr>
            <w:tcW w:w="1319" w:type="dxa"/>
          </w:tcPr>
          <w:p w14:paraId="08381952" w14:textId="77777777" w:rsidR="0006340D" w:rsidRPr="002100B2" w:rsidRDefault="0006340D" w:rsidP="00EB2929">
            <w:pPr>
              <w:pStyle w:val="Tabletext"/>
              <w:rPr>
                <w:lang w:eastAsia="ko-KR"/>
              </w:rPr>
            </w:pPr>
            <w:r w:rsidRPr="002100B2">
              <w:rPr>
                <w:lang w:eastAsia="ko-KR"/>
              </w:rPr>
              <w:t>TI-x</w:t>
            </w:r>
          </w:p>
        </w:tc>
        <w:tc>
          <w:tcPr>
            <w:tcW w:w="1519" w:type="dxa"/>
          </w:tcPr>
          <w:p w14:paraId="6B300BAB" w14:textId="77777777" w:rsidR="0006340D" w:rsidRPr="002100B2" w:rsidRDefault="0006340D" w:rsidP="00EB2929">
            <w:pPr>
              <w:pStyle w:val="Tabletext"/>
              <w:rPr>
                <w:lang w:eastAsia="ko-KR"/>
              </w:rPr>
            </w:pPr>
          </w:p>
        </w:tc>
        <w:tc>
          <w:tcPr>
            <w:tcW w:w="2405" w:type="dxa"/>
          </w:tcPr>
          <w:p w14:paraId="2D3C97C2" w14:textId="77777777" w:rsidR="0006340D" w:rsidRPr="002100B2" w:rsidRDefault="0006340D" w:rsidP="00EB2929">
            <w:pPr>
              <w:pStyle w:val="Tabletext"/>
              <w:rPr>
                <w:lang w:eastAsia="ko-KR"/>
              </w:rPr>
            </w:pPr>
          </w:p>
        </w:tc>
        <w:tc>
          <w:tcPr>
            <w:tcW w:w="2484" w:type="dxa"/>
          </w:tcPr>
          <w:p w14:paraId="0896B20A" w14:textId="77777777" w:rsidR="0006340D" w:rsidRPr="002100B2" w:rsidRDefault="0006340D" w:rsidP="00EB2929">
            <w:pPr>
              <w:pStyle w:val="Tabletext"/>
              <w:rPr>
                <w:lang w:eastAsia="ko-KR"/>
              </w:rPr>
            </w:pPr>
          </w:p>
        </w:tc>
      </w:tr>
      <w:tr w:rsidR="0006340D" w:rsidRPr="002100B2" w14:paraId="202487C9" w14:textId="77777777" w:rsidTr="00EB2929">
        <w:tc>
          <w:tcPr>
            <w:tcW w:w="1281" w:type="dxa"/>
            <w:vMerge/>
          </w:tcPr>
          <w:p w14:paraId="59AF5F86" w14:textId="77777777" w:rsidR="0006340D" w:rsidRPr="002100B2" w:rsidRDefault="0006340D" w:rsidP="00EB2929">
            <w:pPr>
              <w:pStyle w:val="Tabletext"/>
              <w:rPr>
                <w:lang w:eastAsia="ko-KR"/>
              </w:rPr>
            </w:pPr>
          </w:p>
        </w:tc>
        <w:tc>
          <w:tcPr>
            <w:tcW w:w="1187" w:type="dxa"/>
            <w:vMerge/>
          </w:tcPr>
          <w:p w14:paraId="37F06E99" w14:textId="77777777" w:rsidR="0006340D" w:rsidRPr="002100B2" w:rsidRDefault="0006340D" w:rsidP="00EB2929">
            <w:pPr>
              <w:pStyle w:val="Tabletext"/>
              <w:rPr>
                <w:lang w:eastAsia="ko-KR"/>
              </w:rPr>
            </w:pPr>
          </w:p>
        </w:tc>
        <w:tc>
          <w:tcPr>
            <w:tcW w:w="1319" w:type="dxa"/>
          </w:tcPr>
          <w:p w14:paraId="1DCFB209" w14:textId="77777777" w:rsidR="0006340D" w:rsidRPr="002100B2" w:rsidRDefault="0006340D" w:rsidP="00EB2929">
            <w:pPr>
              <w:pStyle w:val="Tabletext"/>
              <w:rPr>
                <w:lang w:eastAsia="ko-KR"/>
              </w:rPr>
            </w:pPr>
            <w:r w:rsidRPr="002100B2">
              <w:rPr>
                <w:lang w:eastAsia="ko-KR"/>
              </w:rPr>
              <w:t>TI-x</w:t>
            </w:r>
          </w:p>
        </w:tc>
        <w:tc>
          <w:tcPr>
            <w:tcW w:w="1519" w:type="dxa"/>
          </w:tcPr>
          <w:p w14:paraId="43EDBD90" w14:textId="77777777" w:rsidR="0006340D" w:rsidRPr="002100B2" w:rsidRDefault="0006340D" w:rsidP="00EB2929">
            <w:pPr>
              <w:pStyle w:val="Tabletext"/>
              <w:rPr>
                <w:lang w:eastAsia="ko-KR"/>
              </w:rPr>
            </w:pPr>
          </w:p>
        </w:tc>
        <w:tc>
          <w:tcPr>
            <w:tcW w:w="2405" w:type="dxa"/>
          </w:tcPr>
          <w:p w14:paraId="128E234B" w14:textId="77777777" w:rsidR="0006340D" w:rsidRPr="002100B2" w:rsidRDefault="0006340D" w:rsidP="00EB2929">
            <w:pPr>
              <w:pStyle w:val="Tabletext"/>
              <w:rPr>
                <w:lang w:eastAsia="ko-KR"/>
              </w:rPr>
            </w:pPr>
          </w:p>
        </w:tc>
        <w:tc>
          <w:tcPr>
            <w:tcW w:w="2484" w:type="dxa"/>
          </w:tcPr>
          <w:p w14:paraId="71ECAFE3" w14:textId="77777777" w:rsidR="0006340D" w:rsidRPr="002100B2" w:rsidRDefault="0006340D" w:rsidP="00EB2929">
            <w:pPr>
              <w:pStyle w:val="Tabletext"/>
              <w:rPr>
                <w:lang w:eastAsia="ko-KR"/>
              </w:rPr>
            </w:pPr>
          </w:p>
        </w:tc>
      </w:tr>
      <w:tr w:rsidR="0006340D" w:rsidRPr="002100B2" w14:paraId="525ACFC2" w14:textId="77777777" w:rsidTr="00EB2929">
        <w:tc>
          <w:tcPr>
            <w:tcW w:w="1281" w:type="dxa"/>
            <w:vMerge/>
          </w:tcPr>
          <w:p w14:paraId="3479E849" w14:textId="77777777" w:rsidR="0006340D" w:rsidRPr="002100B2" w:rsidRDefault="0006340D" w:rsidP="00EB2929">
            <w:pPr>
              <w:pStyle w:val="Tabletext"/>
              <w:rPr>
                <w:lang w:eastAsia="ko-KR"/>
              </w:rPr>
            </w:pPr>
          </w:p>
        </w:tc>
        <w:tc>
          <w:tcPr>
            <w:tcW w:w="1187" w:type="dxa"/>
            <w:vMerge w:val="restart"/>
          </w:tcPr>
          <w:p w14:paraId="43D11030" w14:textId="77777777" w:rsidR="0006340D" w:rsidRPr="002100B2" w:rsidRDefault="0006340D" w:rsidP="00EB2929">
            <w:pPr>
              <w:pStyle w:val="Tabletext"/>
              <w:rPr>
                <w:lang w:eastAsia="ko-KR"/>
              </w:rPr>
            </w:pPr>
            <w:r w:rsidRPr="002100B2">
              <w:rPr>
                <w:lang w:eastAsia="ko-KR"/>
              </w:rPr>
              <w:t>External</w:t>
            </w:r>
          </w:p>
        </w:tc>
        <w:tc>
          <w:tcPr>
            <w:tcW w:w="1319" w:type="dxa"/>
          </w:tcPr>
          <w:p w14:paraId="4666C8D8" w14:textId="77777777" w:rsidR="0006340D" w:rsidRPr="002100B2" w:rsidRDefault="0006340D" w:rsidP="00EB2929">
            <w:pPr>
              <w:pStyle w:val="Tabletext"/>
              <w:rPr>
                <w:lang w:eastAsia="ko-KR"/>
              </w:rPr>
            </w:pPr>
            <w:r w:rsidRPr="002100B2">
              <w:rPr>
                <w:lang w:eastAsia="ko-KR"/>
              </w:rPr>
              <w:t>TE-1</w:t>
            </w:r>
          </w:p>
        </w:tc>
        <w:tc>
          <w:tcPr>
            <w:tcW w:w="1519" w:type="dxa"/>
          </w:tcPr>
          <w:p w14:paraId="7033E447" w14:textId="77777777" w:rsidR="0006340D" w:rsidRPr="002100B2" w:rsidRDefault="0006340D" w:rsidP="00EB2929">
            <w:pPr>
              <w:pStyle w:val="Tabletext"/>
              <w:rPr>
                <w:lang w:eastAsia="ko-KR"/>
              </w:rPr>
            </w:pPr>
          </w:p>
        </w:tc>
        <w:tc>
          <w:tcPr>
            <w:tcW w:w="2405" w:type="dxa"/>
          </w:tcPr>
          <w:p w14:paraId="11C96185" w14:textId="77777777" w:rsidR="0006340D" w:rsidRPr="002100B2" w:rsidRDefault="0006340D" w:rsidP="00EB2929">
            <w:pPr>
              <w:pStyle w:val="Tabletext"/>
              <w:rPr>
                <w:lang w:eastAsia="ko-KR"/>
              </w:rPr>
            </w:pPr>
          </w:p>
        </w:tc>
        <w:tc>
          <w:tcPr>
            <w:tcW w:w="2484" w:type="dxa"/>
          </w:tcPr>
          <w:p w14:paraId="75AEEA2E" w14:textId="77777777" w:rsidR="0006340D" w:rsidRPr="002100B2" w:rsidRDefault="0006340D" w:rsidP="00EB2929">
            <w:pPr>
              <w:pStyle w:val="Tabletext"/>
              <w:rPr>
                <w:lang w:eastAsia="ko-KR"/>
              </w:rPr>
            </w:pPr>
          </w:p>
        </w:tc>
      </w:tr>
      <w:tr w:rsidR="0006340D" w:rsidRPr="002100B2" w14:paraId="6C810AB1" w14:textId="77777777" w:rsidTr="00EB2929">
        <w:tc>
          <w:tcPr>
            <w:tcW w:w="1281" w:type="dxa"/>
            <w:vMerge/>
          </w:tcPr>
          <w:p w14:paraId="00E138CC" w14:textId="77777777" w:rsidR="0006340D" w:rsidRPr="002100B2" w:rsidRDefault="0006340D" w:rsidP="00EB2929">
            <w:pPr>
              <w:pStyle w:val="Tabletext"/>
              <w:rPr>
                <w:lang w:eastAsia="ko-KR"/>
              </w:rPr>
            </w:pPr>
          </w:p>
        </w:tc>
        <w:tc>
          <w:tcPr>
            <w:tcW w:w="1187" w:type="dxa"/>
            <w:vMerge/>
          </w:tcPr>
          <w:p w14:paraId="5B4C8C20" w14:textId="77777777" w:rsidR="0006340D" w:rsidRPr="002100B2" w:rsidRDefault="0006340D" w:rsidP="00EB2929">
            <w:pPr>
              <w:pStyle w:val="Tabletext"/>
              <w:rPr>
                <w:lang w:eastAsia="ko-KR"/>
              </w:rPr>
            </w:pPr>
          </w:p>
        </w:tc>
        <w:tc>
          <w:tcPr>
            <w:tcW w:w="1319" w:type="dxa"/>
          </w:tcPr>
          <w:p w14:paraId="22A8934D" w14:textId="77777777" w:rsidR="0006340D" w:rsidRPr="002100B2" w:rsidRDefault="0006340D" w:rsidP="00EB2929">
            <w:pPr>
              <w:pStyle w:val="Tabletext"/>
              <w:rPr>
                <w:lang w:eastAsia="ko-KR"/>
              </w:rPr>
            </w:pPr>
            <w:r w:rsidRPr="002100B2">
              <w:rPr>
                <w:lang w:eastAsia="ko-KR"/>
              </w:rPr>
              <w:t>TE-2</w:t>
            </w:r>
          </w:p>
        </w:tc>
        <w:tc>
          <w:tcPr>
            <w:tcW w:w="1519" w:type="dxa"/>
          </w:tcPr>
          <w:p w14:paraId="3827B096" w14:textId="77777777" w:rsidR="0006340D" w:rsidRPr="002100B2" w:rsidRDefault="0006340D" w:rsidP="00EB2929">
            <w:pPr>
              <w:pStyle w:val="Tabletext"/>
              <w:rPr>
                <w:lang w:eastAsia="ko-KR"/>
              </w:rPr>
            </w:pPr>
          </w:p>
        </w:tc>
        <w:tc>
          <w:tcPr>
            <w:tcW w:w="2405" w:type="dxa"/>
          </w:tcPr>
          <w:p w14:paraId="65AE4C7F" w14:textId="77777777" w:rsidR="0006340D" w:rsidRPr="002100B2" w:rsidRDefault="0006340D" w:rsidP="00EB2929">
            <w:pPr>
              <w:pStyle w:val="Tabletext"/>
              <w:rPr>
                <w:lang w:eastAsia="ko-KR"/>
              </w:rPr>
            </w:pPr>
          </w:p>
        </w:tc>
        <w:tc>
          <w:tcPr>
            <w:tcW w:w="2484" w:type="dxa"/>
          </w:tcPr>
          <w:p w14:paraId="6AB99474" w14:textId="77777777" w:rsidR="0006340D" w:rsidRPr="002100B2" w:rsidRDefault="0006340D" w:rsidP="00EB2929">
            <w:pPr>
              <w:pStyle w:val="Tabletext"/>
              <w:rPr>
                <w:lang w:eastAsia="ko-KR"/>
              </w:rPr>
            </w:pPr>
          </w:p>
        </w:tc>
      </w:tr>
      <w:tr w:rsidR="0006340D" w:rsidRPr="002100B2" w14:paraId="762B7CE7" w14:textId="77777777" w:rsidTr="00EB2929">
        <w:tc>
          <w:tcPr>
            <w:tcW w:w="1281" w:type="dxa"/>
            <w:vMerge/>
          </w:tcPr>
          <w:p w14:paraId="2D841F5D" w14:textId="77777777" w:rsidR="0006340D" w:rsidRPr="002100B2" w:rsidRDefault="0006340D" w:rsidP="00EB2929">
            <w:pPr>
              <w:pStyle w:val="Tabletext"/>
              <w:rPr>
                <w:lang w:eastAsia="ko-KR"/>
              </w:rPr>
            </w:pPr>
          </w:p>
        </w:tc>
        <w:tc>
          <w:tcPr>
            <w:tcW w:w="1187" w:type="dxa"/>
            <w:vMerge/>
          </w:tcPr>
          <w:p w14:paraId="40B3FE63" w14:textId="77777777" w:rsidR="0006340D" w:rsidRPr="002100B2" w:rsidRDefault="0006340D" w:rsidP="00EB2929">
            <w:pPr>
              <w:pStyle w:val="Tabletext"/>
              <w:rPr>
                <w:lang w:eastAsia="ko-KR"/>
              </w:rPr>
            </w:pPr>
          </w:p>
        </w:tc>
        <w:tc>
          <w:tcPr>
            <w:tcW w:w="1319" w:type="dxa"/>
          </w:tcPr>
          <w:p w14:paraId="5433005E" w14:textId="77777777" w:rsidR="0006340D" w:rsidRPr="002100B2" w:rsidRDefault="0006340D" w:rsidP="00EB2929">
            <w:pPr>
              <w:pStyle w:val="Tabletext"/>
              <w:rPr>
                <w:lang w:eastAsia="ko-KR"/>
              </w:rPr>
            </w:pPr>
            <w:r w:rsidRPr="002100B2">
              <w:rPr>
                <w:lang w:eastAsia="ko-KR"/>
              </w:rPr>
              <w:t>TE-x</w:t>
            </w:r>
          </w:p>
        </w:tc>
        <w:tc>
          <w:tcPr>
            <w:tcW w:w="1519" w:type="dxa"/>
          </w:tcPr>
          <w:p w14:paraId="43A1FF46" w14:textId="77777777" w:rsidR="0006340D" w:rsidRPr="002100B2" w:rsidRDefault="0006340D" w:rsidP="00EB2929">
            <w:pPr>
              <w:pStyle w:val="Tabletext"/>
              <w:rPr>
                <w:lang w:eastAsia="ko-KR"/>
              </w:rPr>
            </w:pPr>
          </w:p>
        </w:tc>
        <w:tc>
          <w:tcPr>
            <w:tcW w:w="2405" w:type="dxa"/>
          </w:tcPr>
          <w:p w14:paraId="38CAF433" w14:textId="77777777" w:rsidR="0006340D" w:rsidRPr="002100B2" w:rsidRDefault="0006340D" w:rsidP="00EB2929">
            <w:pPr>
              <w:pStyle w:val="Tabletext"/>
              <w:rPr>
                <w:lang w:eastAsia="ko-KR"/>
              </w:rPr>
            </w:pPr>
          </w:p>
        </w:tc>
        <w:tc>
          <w:tcPr>
            <w:tcW w:w="2484" w:type="dxa"/>
          </w:tcPr>
          <w:p w14:paraId="5D072536" w14:textId="77777777" w:rsidR="0006340D" w:rsidRPr="002100B2" w:rsidRDefault="0006340D" w:rsidP="00EB2929">
            <w:pPr>
              <w:pStyle w:val="Tabletext"/>
              <w:rPr>
                <w:lang w:eastAsia="ko-KR"/>
              </w:rPr>
            </w:pPr>
          </w:p>
        </w:tc>
      </w:tr>
      <w:tr w:rsidR="0006340D" w:rsidRPr="002100B2" w14:paraId="39523857" w14:textId="77777777" w:rsidTr="00EB2929">
        <w:tc>
          <w:tcPr>
            <w:tcW w:w="1281" w:type="dxa"/>
            <w:vMerge/>
          </w:tcPr>
          <w:p w14:paraId="7D63A685" w14:textId="77777777" w:rsidR="0006340D" w:rsidRPr="002100B2" w:rsidRDefault="0006340D" w:rsidP="00EB2929">
            <w:pPr>
              <w:pStyle w:val="Tabletext"/>
              <w:rPr>
                <w:lang w:eastAsia="ko-KR"/>
              </w:rPr>
            </w:pPr>
          </w:p>
        </w:tc>
        <w:tc>
          <w:tcPr>
            <w:tcW w:w="1187" w:type="dxa"/>
            <w:vMerge/>
          </w:tcPr>
          <w:p w14:paraId="72F83F37" w14:textId="77777777" w:rsidR="0006340D" w:rsidRPr="002100B2" w:rsidRDefault="0006340D" w:rsidP="00EB2929">
            <w:pPr>
              <w:pStyle w:val="Tabletext"/>
              <w:rPr>
                <w:lang w:eastAsia="ko-KR"/>
              </w:rPr>
            </w:pPr>
          </w:p>
        </w:tc>
        <w:tc>
          <w:tcPr>
            <w:tcW w:w="1319" w:type="dxa"/>
          </w:tcPr>
          <w:p w14:paraId="389E0769" w14:textId="77777777" w:rsidR="0006340D" w:rsidRPr="002100B2" w:rsidRDefault="0006340D" w:rsidP="00EB2929">
            <w:pPr>
              <w:pStyle w:val="Tabletext"/>
              <w:rPr>
                <w:lang w:eastAsia="ko-KR"/>
              </w:rPr>
            </w:pPr>
            <w:r w:rsidRPr="002100B2">
              <w:rPr>
                <w:lang w:eastAsia="ko-KR"/>
              </w:rPr>
              <w:t>TE-x</w:t>
            </w:r>
          </w:p>
        </w:tc>
        <w:tc>
          <w:tcPr>
            <w:tcW w:w="1519" w:type="dxa"/>
          </w:tcPr>
          <w:p w14:paraId="218F0650" w14:textId="77777777" w:rsidR="0006340D" w:rsidRPr="002100B2" w:rsidRDefault="0006340D" w:rsidP="00EB2929">
            <w:pPr>
              <w:pStyle w:val="Tabletext"/>
              <w:rPr>
                <w:lang w:eastAsia="ko-KR"/>
              </w:rPr>
            </w:pPr>
          </w:p>
        </w:tc>
        <w:tc>
          <w:tcPr>
            <w:tcW w:w="2405" w:type="dxa"/>
          </w:tcPr>
          <w:p w14:paraId="06F1E343" w14:textId="77777777" w:rsidR="0006340D" w:rsidRPr="002100B2" w:rsidRDefault="0006340D" w:rsidP="00EB2929">
            <w:pPr>
              <w:pStyle w:val="Tabletext"/>
              <w:rPr>
                <w:lang w:eastAsia="ko-KR"/>
              </w:rPr>
            </w:pPr>
          </w:p>
        </w:tc>
        <w:tc>
          <w:tcPr>
            <w:tcW w:w="2484" w:type="dxa"/>
          </w:tcPr>
          <w:p w14:paraId="08A83DA9" w14:textId="77777777" w:rsidR="0006340D" w:rsidRPr="002100B2" w:rsidRDefault="0006340D" w:rsidP="00EB2929">
            <w:pPr>
              <w:pStyle w:val="Tabletext"/>
              <w:rPr>
                <w:lang w:eastAsia="ko-KR"/>
              </w:rPr>
            </w:pPr>
          </w:p>
        </w:tc>
      </w:tr>
      <w:tr w:rsidR="0006340D" w:rsidRPr="002100B2" w14:paraId="32DF4003" w14:textId="77777777" w:rsidTr="00EB2929">
        <w:tc>
          <w:tcPr>
            <w:tcW w:w="1281" w:type="dxa"/>
            <w:vMerge/>
          </w:tcPr>
          <w:p w14:paraId="22482112" w14:textId="77777777" w:rsidR="0006340D" w:rsidRPr="002100B2" w:rsidRDefault="0006340D" w:rsidP="00EB2929">
            <w:pPr>
              <w:pStyle w:val="Tabletext"/>
              <w:rPr>
                <w:lang w:eastAsia="ko-KR"/>
              </w:rPr>
            </w:pPr>
          </w:p>
        </w:tc>
        <w:tc>
          <w:tcPr>
            <w:tcW w:w="1187" w:type="dxa"/>
            <w:vMerge/>
          </w:tcPr>
          <w:p w14:paraId="4429839C" w14:textId="77777777" w:rsidR="0006340D" w:rsidRPr="002100B2" w:rsidRDefault="0006340D" w:rsidP="00EB2929">
            <w:pPr>
              <w:pStyle w:val="Tabletext"/>
              <w:rPr>
                <w:lang w:eastAsia="ko-KR"/>
              </w:rPr>
            </w:pPr>
          </w:p>
        </w:tc>
        <w:tc>
          <w:tcPr>
            <w:tcW w:w="1319" w:type="dxa"/>
          </w:tcPr>
          <w:p w14:paraId="07AAC9DF" w14:textId="77777777" w:rsidR="0006340D" w:rsidRPr="002100B2" w:rsidRDefault="0006340D" w:rsidP="00EB2929">
            <w:pPr>
              <w:pStyle w:val="Tabletext"/>
              <w:rPr>
                <w:lang w:eastAsia="ko-KR"/>
              </w:rPr>
            </w:pPr>
            <w:r w:rsidRPr="002100B2">
              <w:rPr>
                <w:lang w:eastAsia="ko-KR"/>
              </w:rPr>
              <w:t>TE-x</w:t>
            </w:r>
          </w:p>
        </w:tc>
        <w:tc>
          <w:tcPr>
            <w:tcW w:w="1519" w:type="dxa"/>
          </w:tcPr>
          <w:p w14:paraId="3E0F2D74" w14:textId="77777777" w:rsidR="0006340D" w:rsidRPr="002100B2" w:rsidRDefault="0006340D" w:rsidP="00EB2929">
            <w:pPr>
              <w:pStyle w:val="Tabletext"/>
              <w:rPr>
                <w:lang w:eastAsia="ko-KR"/>
              </w:rPr>
            </w:pPr>
          </w:p>
        </w:tc>
        <w:tc>
          <w:tcPr>
            <w:tcW w:w="2405" w:type="dxa"/>
          </w:tcPr>
          <w:p w14:paraId="674F92E1" w14:textId="77777777" w:rsidR="0006340D" w:rsidRPr="002100B2" w:rsidRDefault="0006340D" w:rsidP="00EB2929">
            <w:pPr>
              <w:pStyle w:val="Tabletext"/>
              <w:rPr>
                <w:lang w:eastAsia="ko-KR"/>
              </w:rPr>
            </w:pPr>
          </w:p>
        </w:tc>
        <w:tc>
          <w:tcPr>
            <w:tcW w:w="2484" w:type="dxa"/>
          </w:tcPr>
          <w:p w14:paraId="72C2B679" w14:textId="77777777" w:rsidR="0006340D" w:rsidRPr="002100B2" w:rsidRDefault="0006340D" w:rsidP="00EB2929">
            <w:pPr>
              <w:pStyle w:val="Tabletext"/>
              <w:rPr>
                <w:lang w:eastAsia="ko-KR"/>
              </w:rPr>
            </w:pPr>
          </w:p>
        </w:tc>
      </w:tr>
    </w:tbl>
    <w:p w14:paraId="68893E27" w14:textId="01EE3965" w:rsidR="0006340D" w:rsidRPr="002100B2" w:rsidRDefault="0006340D" w:rsidP="004F18BA">
      <w:pPr>
        <w:pStyle w:val="ListParagraph"/>
        <w:widowControl w:val="0"/>
        <w:autoSpaceDE w:val="0"/>
        <w:autoSpaceDN w:val="0"/>
        <w:spacing w:before="120" w:after="120" w:line="259" w:lineRule="auto"/>
        <w:ind w:left="360"/>
        <w:contextualSpacing w:val="0"/>
        <w:jc w:val="both"/>
        <w:rPr>
          <w:rFonts w:asciiTheme="minorHAnsi" w:eastAsia="Malgun Gothic" w:hAnsiTheme="minorHAnsi" w:cstheme="minorHAnsi"/>
          <w:lang w:eastAsia="ko-KR"/>
        </w:rPr>
      </w:pPr>
      <w:r w:rsidRPr="002100B2">
        <w:rPr>
          <w:rFonts w:asciiTheme="minorHAnsi" w:eastAsia="Malgun Gothic" w:hAnsiTheme="minorHAnsi" w:cstheme="minorHAnsi"/>
          <w:b/>
          <w:bCs/>
          <w:lang w:eastAsia="ko-KR"/>
        </w:rPr>
        <w:t>ASM Services</w:t>
      </w:r>
      <w:r w:rsidRPr="002100B2">
        <w:rPr>
          <w:rFonts w:asciiTheme="minorHAnsi" w:eastAsia="Malgun Gothic" w:hAnsiTheme="minorHAnsi" w:cstheme="minorHAnsi"/>
          <w:lang w:eastAsia="ko-KR"/>
        </w:rPr>
        <w:t xml:space="preserve">: ASM services are divided into the following four categories (categories) based on data flow characteristics (see </w:t>
      </w:r>
      <w:r w:rsidR="00862CF5">
        <w:rPr>
          <w:rFonts w:asciiTheme="minorHAnsi" w:eastAsia="Malgun Gothic" w:hAnsiTheme="minorHAnsi" w:cstheme="minorHAnsi"/>
          <w:highlight w:val="yellow"/>
          <w:lang w:eastAsia="ko-KR"/>
        </w:rPr>
        <w:fldChar w:fldCharType="begin"/>
      </w:r>
      <w:r w:rsidR="00862CF5">
        <w:rPr>
          <w:rFonts w:asciiTheme="minorHAnsi" w:eastAsia="Malgun Gothic" w:hAnsiTheme="minorHAnsi" w:cstheme="minorHAnsi"/>
          <w:lang w:eastAsia="ko-KR"/>
        </w:rPr>
        <w:instrText xml:space="preserve"> REF _Ref222470303 \n \h </w:instrText>
      </w:r>
      <w:r w:rsidR="00862CF5">
        <w:rPr>
          <w:rFonts w:asciiTheme="minorHAnsi" w:eastAsia="Malgun Gothic" w:hAnsiTheme="minorHAnsi" w:cstheme="minorHAnsi"/>
          <w:highlight w:val="yellow"/>
          <w:lang w:eastAsia="ko-KR"/>
        </w:rPr>
      </w:r>
      <w:r w:rsidR="00862CF5">
        <w:rPr>
          <w:rFonts w:asciiTheme="minorHAnsi" w:eastAsia="Malgun Gothic" w:hAnsiTheme="minorHAnsi" w:cstheme="minorHAnsi"/>
          <w:highlight w:val="yellow"/>
          <w:lang w:eastAsia="ko-KR"/>
        </w:rPr>
        <w:fldChar w:fldCharType="separate"/>
      </w:r>
      <w:r w:rsidR="00A515AA">
        <w:rPr>
          <w:rFonts w:asciiTheme="minorHAnsi" w:eastAsia="Malgun Gothic" w:hAnsiTheme="minorHAnsi" w:cstheme="minorHAnsi"/>
          <w:lang w:eastAsia="ko-KR"/>
        </w:rPr>
        <w:t>Figure 6</w:t>
      </w:r>
      <w:r w:rsidR="00862CF5">
        <w:rPr>
          <w:rFonts w:asciiTheme="minorHAnsi" w:eastAsia="Malgun Gothic" w:hAnsiTheme="minorHAnsi" w:cstheme="minorHAnsi"/>
          <w:highlight w:val="yellow"/>
          <w:lang w:eastAsia="ko-KR"/>
        </w:rPr>
        <w:fldChar w:fldCharType="end"/>
      </w:r>
      <w:r w:rsidRPr="002100B2">
        <w:rPr>
          <w:rFonts w:asciiTheme="minorHAnsi" w:eastAsia="Malgun Gothic" w:hAnsiTheme="minorHAnsi" w:cstheme="minorHAnsi"/>
          <w:lang w:eastAsia="ko-KR"/>
        </w:rPr>
        <w:t>):</w:t>
      </w:r>
    </w:p>
    <w:p w14:paraId="74224DE2" w14:textId="77777777" w:rsidR="0006340D" w:rsidRPr="002100B2" w:rsidRDefault="0006340D" w:rsidP="00646A6F">
      <w:pPr>
        <w:pStyle w:val="Bullet1"/>
        <w:rPr>
          <w:lang w:eastAsia="ko-KR"/>
        </w:rPr>
      </w:pPr>
      <w:r w:rsidRPr="002100B2">
        <w:rPr>
          <w:lang w:eastAsia="ko-KR"/>
        </w:rPr>
        <w:t>Internal ASM Service Category 1 (SI-1): Transmits ASM VDL monitoring information and data integrity monitoring information upon request.</w:t>
      </w:r>
    </w:p>
    <w:p w14:paraId="63DAC8AA" w14:textId="77777777" w:rsidR="0006340D" w:rsidRPr="002100B2" w:rsidRDefault="0006340D" w:rsidP="00646A6F">
      <w:pPr>
        <w:pStyle w:val="Bullet1"/>
        <w:rPr>
          <w:lang w:eastAsia="ko-KR"/>
        </w:rPr>
      </w:pPr>
      <w:r w:rsidRPr="002100B2">
        <w:rPr>
          <w:lang w:eastAsia="ko-KR"/>
        </w:rPr>
        <w:t>External ASM Service Category 1 (SE-1): Initiated by an external ASM mobile station, data is transmitted from the external ASM mobile station to the corresponding ASM service.</w:t>
      </w:r>
    </w:p>
    <w:p w14:paraId="520F51DC" w14:textId="77777777" w:rsidR="0006340D" w:rsidRPr="002100B2" w:rsidRDefault="0006340D" w:rsidP="00646A6F">
      <w:pPr>
        <w:pStyle w:val="Bullet1"/>
        <w:rPr>
          <w:lang w:eastAsia="ko-KR"/>
        </w:rPr>
      </w:pPr>
      <w:r w:rsidRPr="002100B2">
        <w:rPr>
          <w:lang w:eastAsia="ko-KR"/>
        </w:rPr>
        <w:t>External ASM Service Category 2 (SE-2): Transmits data from the shore service to an external ASM mobile station upon request.</w:t>
      </w:r>
    </w:p>
    <w:p w14:paraId="72A2FC47" w14:textId="77777777" w:rsidR="0006340D" w:rsidRPr="002100B2" w:rsidRDefault="0006340D" w:rsidP="00646A6F">
      <w:pPr>
        <w:pStyle w:val="Bullet1"/>
        <w:rPr>
          <w:lang w:eastAsia="ko-KR"/>
        </w:rPr>
      </w:pPr>
      <w:r w:rsidRPr="002100B2">
        <w:rPr>
          <w:lang w:eastAsia="ko-KR"/>
        </w:rPr>
        <w:t>External ASM Service Category 3 (SE-3): Transmits navigation assistance data to an external ASM mobile station within a specified time upon request or configures transmission parameters (parameters) of an external AIS mobile station in the VDL.</w:t>
      </w:r>
    </w:p>
    <w:p w14:paraId="71B526ED" w14:textId="77777777" w:rsidR="0006340D" w:rsidRPr="002100B2" w:rsidRDefault="0006340D" w:rsidP="0006340D">
      <w:pPr>
        <w:pStyle w:val="ListParagraph"/>
        <w:widowControl w:val="0"/>
        <w:autoSpaceDE w:val="0"/>
        <w:autoSpaceDN w:val="0"/>
        <w:spacing w:before="120" w:after="120" w:line="259" w:lineRule="auto"/>
        <w:ind w:left="800"/>
        <w:jc w:val="both"/>
        <w:rPr>
          <w:rFonts w:asciiTheme="minorHAnsi" w:eastAsia="Malgun Gothic" w:hAnsiTheme="minorHAnsi" w:cstheme="minorHAnsi"/>
          <w:lang w:eastAsia="ko-KR"/>
        </w:rPr>
      </w:pPr>
    </w:p>
    <w:p w14:paraId="4DA34B1B" w14:textId="77777777" w:rsidR="0006340D" w:rsidRPr="002100B2" w:rsidRDefault="0006340D" w:rsidP="0006340D">
      <w:pPr>
        <w:widowControl w:val="0"/>
        <w:autoSpaceDE w:val="0"/>
        <w:autoSpaceDN w:val="0"/>
        <w:spacing w:before="120" w:after="120" w:line="259" w:lineRule="auto"/>
        <w:jc w:val="both"/>
        <w:rPr>
          <w:rFonts w:eastAsia="Malgun Gothic" w:cstheme="minorHAnsi"/>
          <w:lang w:eastAsia="ko-KR"/>
        </w:rPr>
      </w:pPr>
    </w:p>
    <w:p w14:paraId="0C853223" w14:textId="77777777" w:rsidR="0006340D" w:rsidRPr="002100B2" w:rsidRDefault="0006340D" w:rsidP="0006340D">
      <w:pPr>
        <w:jc w:val="center"/>
        <w:rPr>
          <w:lang w:eastAsia="ko-KR"/>
        </w:rPr>
      </w:pPr>
      <w:commentRangeStart w:id="43"/>
      <w:commentRangeStart w:id="44"/>
      <w:commentRangeStart w:id="45"/>
      <w:commentRangeStart w:id="46"/>
      <w:r w:rsidRPr="002100B2">
        <w:rPr>
          <w:noProof/>
          <w:lang w:eastAsia="ko-KR"/>
        </w:rPr>
        <w:drawing>
          <wp:inline distT="0" distB="0" distL="0" distR="0" wp14:anchorId="34C69F1B" wp14:editId="42D29C36">
            <wp:extent cx="6120130" cy="5523230"/>
            <wp:effectExtent l="0" t="0" r="0" b="1270"/>
            <wp:docPr id="212" name="그림 211" descr="스크린샷, 라인, 블랙, 사각형이(가) 표시된 사진&#10;&#10;AI가 생성한 콘텐츠는 부정확할 수 있습니다.">
              <a:extLst xmlns:a="http://schemas.openxmlformats.org/drawingml/2006/main">
                <a:ext uri="{FF2B5EF4-FFF2-40B4-BE49-F238E27FC236}">
                  <a16:creationId xmlns:a16="http://schemas.microsoft.com/office/drawing/2014/main" id="{34D1A524-6E99-51DB-BFB1-E8CE197816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그림 211" descr="스크린샷, 라인, 블랙, 사각형이(가) 표시된 사진&#10;&#10;AI가 생성한 콘텐츠는 부정확할 수 있습니다.">
                      <a:extLst>
                        <a:ext uri="{FF2B5EF4-FFF2-40B4-BE49-F238E27FC236}">
                          <a16:creationId xmlns:a16="http://schemas.microsoft.com/office/drawing/2014/main" id="{34D1A524-6E99-51DB-BFB1-E8CE19781649}"/>
                        </a:ext>
                      </a:extLst>
                    </pic:cNvPr>
                    <pic:cNvPicPr>
                      <a:picLocks noChangeAspect="1"/>
                    </pic:cNvPicPr>
                  </pic:nvPicPr>
                  <pic:blipFill>
                    <a:blip r:embed="rId33"/>
                    <a:stretch>
                      <a:fillRect/>
                    </a:stretch>
                  </pic:blipFill>
                  <pic:spPr>
                    <a:xfrm>
                      <a:off x="0" y="0"/>
                      <a:ext cx="6120130" cy="5523230"/>
                    </a:xfrm>
                    <a:prstGeom prst="rect">
                      <a:avLst/>
                    </a:prstGeom>
                  </pic:spPr>
                </pic:pic>
              </a:graphicData>
            </a:graphic>
          </wp:inline>
        </w:drawing>
      </w:r>
      <w:commentRangeEnd w:id="45"/>
      <w:r w:rsidR="00ED7CC8" w:rsidRPr="002100B2">
        <w:rPr>
          <w:rStyle w:val="CommentReference"/>
          <w:szCs w:val="22"/>
          <w:lang w:eastAsia="ko-KR"/>
        </w:rPr>
        <w:commentReference w:id="45"/>
      </w:r>
      <w:commentRangeEnd w:id="46"/>
      <w:r w:rsidRPr="002100B2">
        <w:rPr>
          <w:rStyle w:val="CommentReference"/>
          <w:szCs w:val="22"/>
          <w:lang w:eastAsia="ko-KR"/>
        </w:rPr>
        <w:commentReference w:id="46"/>
      </w:r>
      <w:commentRangeEnd w:id="44"/>
      <w:r w:rsidR="00ED7CC8" w:rsidRPr="002100B2">
        <w:rPr>
          <w:rStyle w:val="CommentReference"/>
          <w:szCs w:val="22"/>
          <w:lang w:eastAsia="ko-KR"/>
        </w:rPr>
        <w:commentReference w:id="44"/>
      </w:r>
      <w:commentRangeEnd w:id="43"/>
      <w:r w:rsidR="00ED7CC8" w:rsidRPr="002100B2">
        <w:rPr>
          <w:rStyle w:val="CommentReference"/>
          <w:szCs w:val="22"/>
          <w:lang w:eastAsia="ko-KR"/>
        </w:rPr>
        <w:commentReference w:id="43"/>
      </w:r>
    </w:p>
    <w:p w14:paraId="6CE12EB2" w14:textId="77777777" w:rsidR="0006340D" w:rsidRPr="002100B2" w:rsidRDefault="0006340D" w:rsidP="0006340D">
      <w:pPr>
        <w:jc w:val="center"/>
        <w:rPr>
          <w:lang w:eastAsia="ko-KR"/>
        </w:rPr>
      </w:pPr>
    </w:p>
    <w:p w14:paraId="15C95588" w14:textId="061E58FF" w:rsidR="0006340D" w:rsidRPr="002100B2" w:rsidRDefault="0006340D" w:rsidP="00F806D9">
      <w:pPr>
        <w:pStyle w:val="Figurecaption"/>
        <w:rPr>
          <w:lang w:eastAsia="ko-KR"/>
        </w:rPr>
      </w:pPr>
      <w:bookmarkStart w:id="47" w:name="_Ref222470303"/>
      <w:bookmarkStart w:id="48" w:name="_Toc222475848"/>
      <w:r w:rsidRPr="002100B2">
        <w:rPr>
          <w:lang w:eastAsia="ko-KR"/>
        </w:rPr>
        <w:t>ASM Service Category Classification</w:t>
      </w:r>
      <w:bookmarkEnd w:id="47"/>
      <w:bookmarkEnd w:id="48"/>
    </w:p>
    <w:p w14:paraId="67E3076A" w14:textId="77777777" w:rsidR="0006340D" w:rsidRPr="002100B2" w:rsidRDefault="0006340D" w:rsidP="0006340D">
      <w:pPr>
        <w:jc w:val="center"/>
        <w:rPr>
          <w:lang w:eastAsia="ko-KR"/>
        </w:rPr>
      </w:pPr>
    </w:p>
    <w:p w14:paraId="0BA05284" w14:textId="0210B6EB" w:rsidR="0006340D" w:rsidRPr="002100B2" w:rsidRDefault="0006340D" w:rsidP="00D25958">
      <w:pPr>
        <w:pStyle w:val="ListParagraph"/>
        <w:widowControl w:val="0"/>
        <w:autoSpaceDE w:val="0"/>
        <w:autoSpaceDN w:val="0"/>
        <w:spacing w:before="120" w:after="120" w:line="259" w:lineRule="auto"/>
        <w:ind w:left="360"/>
        <w:contextualSpacing w:val="0"/>
        <w:jc w:val="both"/>
        <w:rPr>
          <w:rFonts w:asciiTheme="minorHAnsi" w:eastAsia="Malgun Gothic" w:hAnsiTheme="minorHAnsi" w:cstheme="minorHAnsi"/>
          <w:lang w:eastAsia="ko-KR"/>
        </w:rPr>
      </w:pPr>
      <w:r w:rsidRPr="002100B2">
        <w:rPr>
          <w:rFonts w:asciiTheme="minorHAnsi" w:eastAsia="Malgun Gothic" w:hAnsiTheme="minorHAnsi" w:cstheme="minorHAnsi"/>
          <w:b/>
          <w:bCs/>
          <w:lang w:eastAsia="ko-KR"/>
        </w:rPr>
        <w:t>Terrestrial VDE services</w:t>
      </w:r>
      <w:r w:rsidRPr="002100B2">
        <w:rPr>
          <w:rFonts w:asciiTheme="minorHAnsi" w:eastAsia="Malgun Gothic" w:hAnsiTheme="minorHAnsi" w:cstheme="minorHAnsi"/>
          <w:lang w:eastAsia="ko-KR"/>
        </w:rPr>
        <w:t>: divided into three categories (categories) based on service characteristics (</w:t>
      </w:r>
      <w:r w:rsidRPr="00862CF5">
        <w:rPr>
          <w:rFonts w:asciiTheme="minorHAnsi" w:eastAsia="Malgun Gothic" w:hAnsiTheme="minorHAnsi" w:cstheme="minorHAnsi"/>
          <w:lang w:eastAsia="ko-KR"/>
        </w:rPr>
        <w:t xml:space="preserve">see </w:t>
      </w:r>
      <w:r w:rsidR="00862CF5" w:rsidRPr="00862CF5">
        <w:rPr>
          <w:rFonts w:asciiTheme="minorHAnsi" w:eastAsia="Malgun Gothic" w:hAnsiTheme="minorHAnsi" w:cstheme="minorHAnsi"/>
          <w:lang w:eastAsia="ko-KR"/>
        </w:rPr>
        <w:fldChar w:fldCharType="begin"/>
      </w:r>
      <w:r w:rsidR="00862CF5" w:rsidRPr="00862CF5">
        <w:rPr>
          <w:rFonts w:asciiTheme="minorHAnsi" w:eastAsia="Malgun Gothic" w:hAnsiTheme="minorHAnsi" w:cstheme="minorHAnsi"/>
          <w:lang w:eastAsia="ko-KR"/>
        </w:rPr>
        <w:instrText xml:space="preserve"> REF _Ref222470312 \n \h </w:instrText>
      </w:r>
      <w:r w:rsidR="00862CF5">
        <w:rPr>
          <w:rFonts w:asciiTheme="minorHAnsi" w:eastAsia="Malgun Gothic" w:hAnsiTheme="minorHAnsi" w:cstheme="minorHAnsi"/>
          <w:lang w:eastAsia="ko-KR"/>
        </w:rPr>
        <w:instrText xml:space="preserve"> \* MERGEFORMAT </w:instrText>
      </w:r>
      <w:r w:rsidR="00862CF5" w:rsidRPr="00862CF5">
        <w:rPr>
          <w:rFonts w:asciiTheme="minorHAnsi" w:eastAsia="Malgun Gothic" w:hAnsiTheme="minorHAnsi" w:cstheme="minorHAnsi"/>
          <w:lang w:eastAsia="ko-KR"/>
        </w:rPr>
      </w:r>
      <w:r w:rsidR="00862CF5" w:rsidRPr="00862CF5">
        <w:rPr>
          <w:rFonts w:asciiTheme="minorHAnsi" w:eastAsia="Malgun Gothic" w:hAnsiTheme="minorHAnsi" w:cstheme="minorHAnsi"/>
          <w:lang w:eastAsia="ko-KR"/>
        </w:rPr>
        <w:fldChar w:fldCharType="separate"/>
      </w:r>
      <w:r w:rsidR="00A515AA">
        <w:rPr>
          <w:rFonts w:asciiTheme="minorHAnsi" w:eastAsia="Malgun Gothic" w:hAnsiTheme="minorHAnsi" w:cstheme="minorHAnsi"/>
          <w:lang w:eastAsia="ko-KR"/>
        </w:rPr>
        <w:t>Figure 7</w:t>
      </w:r>
      <w:r w:rsidR="00862CF5" w:rsidRPr="00862CF5">
        <w:rPr>
          <w:rFonts w:asciiTheme="minorHAnsi" w:eastAsia="Malgun Gothic" w:hAnsiTheme="minorHAnsi" w:cstheme="minorHAnsi"/>
          <w:lang w:eastAsia="ko-KR"/>
        </w:rPr>
        <w:fldChar w:fldCharType="end"/>
      </w:r>
      <w:r w:rsidRPr="00862CF5">
        <w:rPr>
          <w:rFonts w:asciiTheme="minorHAnsi" w:eastAsia="Malgun Gothic" w:hAnsiTheme="minorHAnsi" w:cstheme="minorHAnsi"/>
          <w:lang w:eastAsia="ko-KR"/>
        </w:rPr>
        <w:t>):</w:t>
      </w:r>
    </w:p>
    <w:p w14:paraId="208A3FBD" w14:textId="77777777" w:rsidR="0006340D" w:rsidRPr="002100B2" w:rsidRDefault="0006340D" w:rsidP="00D25958">
      <w:pPr>
        <w:pStyle w:val="Bullet1"/>
        <w:rPr>
          <w:lang w:eastAsia="ko-KR"/>
        </w:rPr>
      </w:pPr>
      <w:r w:rsidRPr="002100B2">
        <w:rPr>
          <w:lang w:eastAsia="ko-KR"/>
        </w:rPr>
        <w:t>Internal VDE Service Category 1 (TI-1): Transmits VDE VDL monitoring information and data integrity monitoring information upon request.</w:t>
      </w:r>
    </w:p>
    <w:p w14:paraId="2DD1D68D" w14:textId="77777777" w:rsidR="0006340D" w:rsidRPr="002100B2" w:rsidRDefault="0006340D" w:rsidP="00D25958">
      <w:pPr>
        <w:pStyle w:val="Bullet1"/>
        <w:rPr>
          <w:lang w:eastAsia="ko-KR"/>
        </w:rPr>
      </w:pPr>
      <w:r w:rsidRPr="002100B2">
        <w:rPr>
          <w:lang w:eastAsia="ko-KR"/>
        </w:rPr>
        <w:t>External VDE Service Category 1 (TE-1): Shore-based service that configures the transmission access parameters (parameters) of external VDE mobile stations in the VDL</w:t>
      </w:r>
    </w:p>
    <w:p w14:paraId="170990D8" w14:textId="77777777" w:rsidR="0006340D" w:rsidRPr="002100B2" w:rsidRDefault="0006340D" w:rsidP="00D25958">
      <w:pPr>
        <w:pStyle w:val="Bullet1"/>
        <w:rPr>
          <w:lang w:eastAsia="ko-KR"/>
        </w:rPr>
      </w:pPr>
      <w:r w:rsidRPr="002100B2">
        <w:rPr>
          <w:lang w:eastAsia="ko-KR"/>
        </w:rPr>
        <w:t>External VDE Service Category 2 (TE-2): Shore-based service initiated by external VDE mobile stations or shore clients that enables interaction between VDE mobile stations or between VDE mobile stations and shore clients.</w:t>
      </w:r>
    </w:p>
    <w:p w14:paraId="65067473" w14:textId="77777777" w:rsidR="0006340D" w:rsidRPr="002100B2" w:rsidRDefault="0006340D" w:rsidP="0006340D">
      <w:pPr>
        <w:widowControl w:val="0"/>
        <w:autoSpaceDE w:val="0"/>
        <w:autoSpaceDN w:val="0"/>
        <w:spacing w:before="120" w:after="120" w:line="259" w:lineRule="auto"/>
        <w:jc w:val="both"/>
        <w:rPr>
          <w:rFonts w:eastAsia="Malgun Gothic" w:cstheme="minorHAnsi"/>
          <w:lang w:eastAsia="ko-KR"/>
        </w:rPr>
      </w:pPr>
    </w:p>
    <w:p w14:paraId="43AE52A4" w14:textId="77777777" w:rsidR="0006340D" w:rsidRPr="002100B2" w:rsidRDefault="0006340D" w:rsidP="00D25958">
      <w:pPr>
        <w:pStyle w:val="BodyText"/>
        <w:rPr>
          <w:lang w:eastAsia="ko-KR"/>
        </w:rPr>
      </w:pPr>
      <w:commentRangeStart w:id="49"/>
      <w:commentRangeStart w:id="50"/>
      <w:commentRangeStart w:id="51"/>
      <w:r w:rsidRPr="002100B2">
        <w:rPr>
          <w:noProof/>
        </w:rPr>
        <w:drawing>
          <wp:inline distT="0" distB="0" distL="0" distR="0" wp14:anchorId="24BF8F72" wp14:editId="63EEDB5C">
            <wp:extent cx="6120130" cy="5527675"/>
            <wp:effectExtent l="0" t="0" r="0" b="8890"/>
            <wp:docPr id="213" name="그림 212" descr="스크린샷, 블랙, 라인, 도표이(가) 표시된 사진&#10;&#10;AI가 생성한 콘텐츠는 부정확할 수 있습니다.">
              <a:extLst xmlns:a="http://schemas.openxmlformats.org/drawingml/2006/main">
                <a:ext uri="{FF2B5EF4-FFF2-40B4-BE49-F238E27FC236}">
                  <a16:creationId xmlns:a16="http://schemas.microsoft.com/office/drawing/2014/main" id="{EB9D1D63-07D5-44F7-05AA-50F0F639D5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그림 212" descr="스크린샷, 블랙, 라인, 도표이(가) 표시된 사진&#10;&#10;AI가 생성한 콘텐츠는 부정확할 수 있습니다.">
                      <a:extLst>
                        <a:ext uri="{FF2B5EF4-FFF2-40B4-BE49-F238E27FC236}">
                          <a16:creationId xmlns:a16="http://schemas.microsoft.com/office/drawing/2014/main" id="{EB9D1D63-07D5-44F7-05AA-50F0F639D5A6}"/>
                        </a:ext>
                      </a:extLst>
                    </pic:cNvPr>
                    <pic:cNvPicPr>
                      <a:picLocks noChangeAspect="1"/>
                    </pic:cNvPicPr>
                  </pic:nvPicPr>
                  <pic:blipFill>
                    <a:blip r:embed="rId34"/>
                    <a:stretch>
                      <a:fillRect/>
                    </a:stretch>
                  </pic:blipFill>
                  <pic:spPr>
                    <a:xfrm>
                      <a:off x="0" y="0"/>
                      <a:ext cx="6120130" cy="5527675"/>
                    </a:xfrm>
                    <a:prstGeom prst="rect">
                      <a:avLst/>
                    </a:prstGeom>
                  </pic:spPr>
                </pic:pic>
              </a:graphicData>
            </a:graphic>
          </wp:inline>
        </w:drawing>
      </w:r>
      <w:commentRangeEnd w:id="51"/>
      <w:r w:rsidR="00ED7CC8" w:rsidRPr="002100B2">
        <w:rPr>
          <w:rStyle w:val="CommentReference"/>
          <w:sz w:val="22"/>
          <w:szCs w:val="22"/>
          <w:lang w:eastAsia="ko-KR"/>
        </w:rPr>
        <w:commentReference w:id="51"/>
      </w:r>
      <w:commentRangeEnd w:id="50"/>
      <w:r w:rsidR="00ED7CC8" w:rsidRPr="002100B2">
        <w:rPr>
          <w:rStyle w:val="CommentReference"/>
          <w:sz w:val="22"/>
          <w:szCs w:val="22"/>
          <w:lang w:eastAsia="ko-KR"/>
        </w:rPr>
        <w:commentReference w:id="50"/>
      </w:r>
      <w:commentRangeEnd w:id="49"/>
      <w:r w:rsidR="00ED7CC8" w:rsidRPr="002100B2">
        <w:rPr>
          <w:rStyle w:val="CommentReference"/>
          <w:sz w:val="22"/>
          <w:szCs w:val="22"/>
          <w:lang w:eastAsia="ko-KR"/>
        </w:rPr>
        <w:commentReference w:id="49"/>
      </w:r>
    </w:p>
    <w:p w14:paraId="11A548E1" w14:textId="77777777" w:rsidR="0006340D" w:rsidRPr="002100B2" w:rsidRDefault="0006340D" w:rsidP="0006340D">
      <w:pPr>
        <w:jc w:val="center"/>
        <w:rPr>
          <w:lang w:eastAsia="ko-KR"/>
        </w:rPr>
      </w:pPr>
    </w:p>
    <w:p w14:paraId="0CE9976A" w14:textId="183A3DAE" w:rsidR="0006340D" w:rsidRPr="002100B2" w:rsidRDefault="0006340D" w:rsidP="00A65195">
      <w:pPr>
        <w:pStyle w:val="Figurecaption"/>
        <w:rPr>
          <w:lang w:eastAsia="ko-KR"/>
        </w:rPr>
      </w:pPr>
      <w:bookmarkStart w:id="52" w:name="_Ref222470312"/>
      <w:bookmarkStart w:id="53" w:name="_Toc222475849"/>
      <w:r w:rsidRPr="002100B2">
        <w:rPr>
          <w:lang w:eastAsia="ko-KR"/>
        </w:rPr>
        <w:t>Terrestrial VDE Service Category Classification</w:t>
      </w:r>
      <w:bookmarkEnd w:id="52"/>
      <w:bookmarkEnd w:id="53"/>
    </w:p>
    <w:p w14:paraId="42EFA76D" w14:textId="77777777" w:rsidR="00AF1D63" w:rsidRPr="002100B2" w:rsidRDefault="00AF1D63" w:rsidP="00AF1D63">
      <w:pPr>
        <w:pStyle w:val="BodyText"/>
        <w:rPr>
          <w:lang w:eastAsia="ko-KR"/>
        </w:rPr>
      </w:pPr>
    </w:p>
    <w:p w14:paraId="333F44F2" w14:textId="77777777" w:rsidR="00DB0DA6" w:rsidRPr="002100B2" w:rsidRDefault="00DB0DA6" w:rsidP="00DB0DA6">
      <w:pPr>
        <w:pStyle w:val="BodyText"/>
      </w:pPr>
    </w:p>
    <w:p w14:paraId="64B8980A" w14:textId="77777777" w:rsidR="005B46CB" w:rsidRPr="002100B2" w:rsidRDefault="00C06845" w:rsidP="00C06845">
      <w:pPr>
        <w:pStyle w:val="Heading3"/>
      </w:pPr>
      <w:bookmarkStart w:id="54" w:name="_Toc222477546"/>
      <w:r w:rsidRPr="002100B2">
        <w:t>Interaction model</w:t>
      </w:r>
      <w:bookmarkEnd w:id="54"/>
    </w:p>
    <w:p w14:paraId="06B14AFE" w14:textId="77777777" w:rsidR="00EC6629" w:rsidRPr="002100B2" w:rsidRDefault="00EC6629" w:rsidP="00EC6629">
      <w:pPr>
        <w:pStyle w:val="BodyText"/>
      </w:pPr>
      <w:r w:rsidRPr="002100B2">
        <w:t>The physical layer of the VDES service is configured and controlled by the VDES Service Control Station (VDES-SCS), but the VDES-SCS has no direct access to the VDES Fixed Station and relies on the VDES-PCU for internal interactions or on the VDES-LSS for external interactions to configure and communicate data with the VDES Fixed Station.</w:t>
      </w:r>
    </w:p>
    <w:p w14:paraId="5A96A287" w14:textId="77777777" w:rsidR="00EC6629" w:rsidRPr="002100B2" w:rsidRDefault="00EC6629" w:rsidP="00EC6629">
      <w:pPr>
        <w:pStyle w:val="BodyText"/>
      </w:pPr>
    </w:p>
    <w:p w14:paraId="4D826AB9" w14:textId="1A540621" w:rsidR="00E56FB9" w:rsidRPr="002100B2" w:rsidRDefault="00862CF5" w:rsidP="00EC6629">
      <w:pPr>
        <w:pStyle w:val="BodyText"/>
      </w:pPr>
      <w:r w:rsidRPr="00862CF5">
        <w:fldChar w:fldCharType="begin"/>
      </w:r>
      <w:r w:rsidRPr="00862CF5">
        <w:instrText xml:space="preserve"> REF _Ref222470331 \n \h </w:instrText>
      </w:r>
      <w:r>
        <w:instrText xml:space="preserve"> \* MERGEFORMAT </w:instrText>
      </w:r>
      <w:r w:rsidRPr="00862CF5">
        <w:fldChar w:fldCharType="separate"/>
      </w:r>
      <w:r w:rsidR="00A515AA">
        <w:t>Figure 8</w:t>
      </w:r>
      <w:r w:rsidRPr="00862CF5">
        <w:fldChar w:fldCharType="end"/>
      </w:r>
      <w:r w:rsidRPr="00862CF5">
        <w:t xml:space="preserve"> </w:t>
      </w:r>
      <w:r w:rsidR="00EC6629" w:rsidRPr="00862CF5">
        <w:t xml:space="preserve">and </w:t>
      </w:r>
      <w:r w:rsidRPr="00862CF5">
        <w:fldChar w:fldCharType="begin"/>
      </w:r>
      <w:r w:rsidRPr="00862CF5">
        <w:instrText xml:space="preserve"> REF _Ref222470337 \n \h </w:instrText>
      </w:r>
      <w:r>
        <w:instrText xml:space="preserve"> \* MERGEFORMAT </w:instrText>
      </w:r>
      <w:r w:rsidRPr="00862CF5">
        <w:fldChar w:fldCharType="separate"/>
      </w:r>
      <w:r w:rsidR="00A515AA">
        <w:t>Figure 9</w:t>
      </w:r>
      <w:r w:rsidRPr="00862CF5">
        <w:fldChar w:fldCharType="end"/>
      </w:r>
      <w:r w:rsidR="00EC6629" w:rsidRPr="002100B2">
        <w:t xml:space="preserve"> illustrate the interactions between other components of the shore-based infrastructure and the VDES Physical Controlling Unit (VDES-PCU), respectively.</w:t>
      </w:r>
    </w:p>
    <w:p w14:paraId="1CB2683C" w14:textId="77777777" w:rsidR="00E56FB9" w:rsidRPr="002100B2" w:rsidRDefault="00E56FB9" w:rsidP="00E56FB9">
      <w:pPr>
        <w:pStyle w:val="BodyText"/>
        <w:spacing w:before="121"/>
        <w:ind w:left="146"/>
        <w:rPr>
          <w:rFonts w:eastAsia="Malgun Gothic" w:cstheme="minorHAnsi"/>
          <w:color w:val="000000" w:themeColor="text1"/>
          <w:lang w:eastAsia="ko-KR"/>
        </w:rPr>
      </w:pPr>
    </w:p>
    <w:p w14:paraId="03558B69" w14:textId="77777777" w:rsidR="00E56FB9" w:rsidRPr="002100B2" w:rsidRDefault="00E56FB9" w:rsidP="00E56FB9">
      <w:pPr>
        <w:pStyle w:val="BodyText"/>
        <w:rPr>
          <w:lang w:eastAsia="ko-KR"/>
        </w:rPr>
      </w:pPr>
      <w:r w:rsidRPr="002100B2">
        <w:rPr>
          <w:noProof/>
        </w:rPr>
        <w:drawing>
          <wp:inline distT="0" distB="0" distL="0" distR="0" wp14:anchorId="76E99E08" wp14:editId="7B608B3E">
            <wp:extent cx="5907405" cy="1737360"/>
            <wp:effectExtent l="0" t="0" r="0" b="0"/>
            <wp:docPr id="2089754961" name="그림 2" descr="텍스트, 스크린샷, 폰트, 디자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754961" name="그림 2" descr="텍스트, 스크린샷, 폰트, 디자인이(가) 표시된 사진&#10;&#10;AI 생성 콘텐츠는 정확하지 않을 수 있습니다."/>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07405" cy="1737360"/>
                    </a:xfrm>
                    <a:prstGeom prst="rect">
                      <a:avLst/>
                    </a:prstGeom>
                    <a:noFill/>
                  </pic:spPr>
                </pic:pic>
              </a:graphicData>
            </a:graphic>
          </wp:inline>
        </w:drawing>
      </w:r>
    </w:p>
    <w:p w14:paraId="03D1E4CF" w14:textId="77777777" w:rsidR="00E56FB9" w:rsidRPr="002100B2" w:rsidRDefault="00E56FB9" w:rsidP="00E56FB9">
      <w:pPr>
        <w:pStyle w:val="Figurecaption"/>
        <w:rPr>
          <w:lang w:eastAsia="ko-KR"/>
        </w:rPr>
      </w:pPr>
      <w:bookmarkStart w:id="55" w:name="_Ref222470331"/>
      <w:bookmarkStart w:id="56" w:name="_Toc222475850"/>
      <w:r w:rsidRPr="002100B2">
        <w:rPr>
          <w:lang w:eastAsia="ko-KR"/>
        </w:rPr>
        <w:t>Figure 8 Interactions between VDES-PCU and VDES-LSS</w:t>
      </w:r>
      <w:bookmarkEnd w:id="55"/>
      <w:bookmarkEnd w:id="56"/>
    </w:p>
    <w:p w14:paraId="26438C61" w14:textId="77777777" w:rsidR="00E56FB9" w:rsidRPr="002100B2" w:rsidRDefault="00E56FB9" w:rsidP="00E56FB9">
      <w:pPr>
        <w:pStyle w:val="BodyText"/>
        <w:spacing w:before="121"/>
        <w:ind w:left="146"/>
        <w:rPr>
          <w:rFonts w:eastAsia="Malgun Gothic" w:cstheme="minorHAnsi"/>
          <w:color w:val="000000" w:themeColor="text1"/>
          <w:lang w:eastAsia="ko-KR"/>
        </w:rPr>
      </w:pPr>
    </w:p>
    <w:p w14:paraId="086D1B0A" w14:textId="77777777" w:rsidR="00E56FB9" w:rsidRPr="002100B2" w:rsidRDefault="00E56FB9" w:rsidP="00E56FB9">
      <w:pPr>
        <w:pStyle w:val="BodyText"/>
        <w:rPr>
          <w:lang w:eastAsia="ko-KR"/>
        </w:rPr>
      </w:pPr>
      <w:commentRangeStart w:id="57"/>
      <w:r w:rsidRPr="002100B2">
        <w:rPr>
          <w:noProof/>
        </w:rPr>
        <w:drawing>
          <wp:inline distT="0" distB="0" distL="0" distR="0" wp14:anchorId="41CAD0EB" wp14:editId="1CBDA9E7">
            <wp:extent cx="5901439" cy="1743607"/>
            <wp:effectExtent l="0" t="0" r="4445" b="9525"/>
            <wp:docPr id="134" name="그림 133" descr="텍스트, 스크린샷이(가) 표시된 사진&#10;&#10;자동 생성된 설명">
              <a:extLst xmlns:a="http://schemas.openxmlformats.org/drawingml/2006/main">
                <a:ext uri="{FF2B5EF4-FFF2-40B4-BE49-F238E27FC236}">
                  <a16:creationId xmlns:a16="http://schemas.microsoft.com/office/drawing/2014/main" id="{8FCB8016-3CD0-B1CE-3DAE-C00D87022B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그림 133" descr="텍스트, 스크린샷이(가) 표시된 사진&#10;&#10;자동 생성된 설명">
                      <a:extLst>
                        <a:ext uri="{FF2B5EF4-FFF2-40B4-BE49-F238E27FC236}">
                          <a16:creationId xmlns:a16="http://schemas.microsoft.com/office/drawing/2014/main" id="{8FCB8016-3CD0-B1CE-3DAE-C00D87022B35}"/>
                        </a:ext>
                      </a:extLst>
                    </pic:cNvPr>
                    <pic:cNvPicPr>
                      <a:picLocks noChangeAspect="1"/>
                    </pic:cNvPicPr>
                  </pic:nvPicPr>
                  <pic:blipFill>
                    <a:blip r:embed="rId36"/>
                    <a:stretch>
                      <a:fillRect/>
                    </a:stretch>
                  </pic:blipFill>
                  <pic:spPr>
                    <a:xfrm>
                      <a:off x="0" y="0"/>
                      <a:ext cx="5901439" cy="1743607"/>
                    </a:xfrm>
                    <a:prstGeom prst="rect">
                      <a:avLst/>
                    </a:prstGeom>
                  </pic:spPr>
                </pic:pic>
              </a:graphicData>
            </a:graphic>
          </wp:inline>
        </w:drawing>
      </w:r>
      <w:commentRangeEnd w:id="57"/>
      <w:r w:rsidR="00ED7CC8" w:rsidRPr="002100B2">
        <w:rPr>
          <w:rStyle w:val="CommentReference"/>
          <w:sz w:val="22"/>
          <w:szCs w:val="22"/>
          <w:lang w:eastAsia="ko-KR"/>
        </w:rPr>
        <w:commentReference w:id="57"/>
      </w:r>
    </w:p>
    <w:p w14:paraId="5CB31224" w14:textId="77777777" w:rsidR="00E56FB9" w:rsidRPr="002100B2" w:rsidRDefault="00E56FB9" w:rsidP="00E56FB9">
      <w:pPr>
        <w:pStyle w:val="BodyText"/>
        <w:rPr>
          <w:lang w:eastAsia="ko-KR"/>
        </w:rPr>
      </w:pPr>
      <w:r w:rsidRPr="002100B2">
        <w:rPr>
          <w:noProof/>
        </w:rPr>
        <w:drawing>
          <wp:inline distT="0" distB="0" distL="0" distR="0" wp14:anchorId="332BD74A" wp14:editId="33EEF997">
            <wp:extent cx="5901690" cy="1737360"/>
            <wp:effectExtent l="0" t="0" r="3810" b="0"/>
            <wp:docPr id="1551603157" name="그림 3" descr="텍스트, 스크린샷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03157" name="그림 3" descr="텍스트, 스크린샷이(가) 표시된 사진&#10;&#10;AI 생성 콘텐츠는 정확하지 않을 수 있습니다."/>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01690" cy="1737360"/>
                    </a:xfrm>
                    <a:prstGeom prst="rect">
                      <a:avLst/>
                    </a:prstGeom>
                    <a:noFill/>
                  </pic:spPr>
                </pic:pic>
              </a:graphicData>
            </a:graphic>
          </wp:inline>
        </w:drawing>
      </w:r>
    </w:p>
    <w:p w14:paraId="5CCBE22B" w14:textId="21F886D5" w:rsidR="00E56FB9" w:rsidRPr="002100B2" w:rsidRDefault="00E56FB9" w:rsidP="00E56FB9">
      <w:pPr>
        <w:pStyle w:val="Figurecaption"/>
        <w:rPr>
          <w:lang w:eastAsia="ko-KR"/>
        </w:rPr>
      </w:pPr>
      <w:bookmarkStart w:id="58" w:name="_Ref222470337"/>
      <w:bookmarkStart w:id="59" w:name="_Toc222475851"/>
      <w:r w:rsidRPr="002100B2">
        <w:rPr>
          <w:lang w:eastAsia="ko-KR"/>
        </w:rPr>
        <w:t>Interactions between VDES-PCU and VDES-SCS</w:t>
      </w:r>
      <w:bookmarkEnd w:id="58"/>
      <w:bookmarkEnd w:id="59"/>
    </w:p>
    <w:p w14:paraId="7CEE206D" w14:textId="77777777" w:rsidR="00E56FB9" w:rsidRPr="002100B2" w:rsidRDefault="00E56FB9" w:rsidP="00E56FB9">
      <w:pPr>
        <w:jc w:val="center"/>
        <w:rPr>
          <w:rFonts w:eastAsia="Malgun Gothic" w:cstheme="minorHAnsi"/>
          <w:color w:val="000000" w:themeColor="text1"/>
          <w:lang w:eastAsia="ko-KR"/>
        </w:rPr>
      </w:pPr>
    </w:p>
    <w:p w14:paraId="14B06577" w14:textId="77777777" w:rsidR="00E56FB9" w:rsidRPr="002100B2" w:rsidRDefault="00E56FB9" w:rsidP="00E56FB9">
      <w:pPr>
        <w:jc w:val="both"/>
        <w:rPr>
          <w:rFonts w:eastAsia="Malgun Gothic" w:cstheme="minorHAnsi"/>
          <w:lang w:eastAsia="ko-KR"/>
        </w:rPr>
      </w:pPr>
    </w:p>
    <w:p w14:paraId="4E31318A" w14:textId="77777777" w:rsidR="00E56FB9" w:rsidRPr="002100B2" w:rsidRDefault="00E56FB9" w:rsidP="00E56FB9">
      <w:pPr>
        <w:pStyle w:val="BodyText"/>
        <w:rPr>
          <w:lang w:eastAsia="ko-KR"/>
        </w:rPr>
      </w:pPr>
      <w:r w:rsidRPr="002100B2">
        <w:rPr>
          <w:lang w:eastAsia="ko-KR"/>
        </w:rPr>
        <w:t>The purpose of the VDES Logical Shore Station is to facilitate interaction with the VDES service. For client systems, the VDES-LSS represents a single interface point to the VDES service. It merges the different data streams of all the relevant VDES-PSSs. In a sense, the VDES-LSS hides all the complexities of the VDES service from the client.</w:t>
      </w:r>
    </w:p>
    <w:p w14:paraId="50465486" w14:textId="77777777" w:rsidR="00E56FB9" w:rsidRPr="002100B2" w:rsidRDefault="00E56FB9" w:rsidP="00E56FB9">
      <w:pPr>
        <w:pStyle w:val="BodyText"/>
        <w:rPr>
          <w:lang w:eastAsia="ko-KR"/>
        </w:rPr>
      </w:pPr>
    </w:p>
    <w:p w14:paraId="352566E8" w14:textId="3F43B8B1" w:rsidR="00E56FB9" w:rsidRPr="002100B2" w:rsidRDefault="00862CF5" w:rsidP="00E56FB9">
      <w:pPr>
        <w:pStyle w:val="BodyText"/>
        <w:rPr>
          <w:lang w:eastAsia="ko-KR"/>
        </w:rPr>
      </w:pPr>
      <w:r>
        <w:rPr>
          <w:highlight w:val="yellow"/>
          <w:lang w:eastAsia="ko-KR"/>
        </w:rPr>
        <w:fldChar w:fldCharType="begin"/>
      </w:r>
      <w:r>
        <w:rPr>
          <w:lang w:eastAsia="ko-KR"/>
        </w:rPr>
        <w:instrText xml:space="preserve"> REF _Ref222470349 \n \h </w:instrText>
      </w:r>
      <w:r>
        <w:rPr>
          <w:highlight w:val="yellow"/>
          <w:lang w:eastAsia="ko-KR"/>
        </w:rPr>
      </w:r>
      <w:r>
        <w:rPr>
          <w:highlight w:val="yellow"/>
          <w:lang w:eastAsia="ko-KR"/>
        </w:rPr>
        <w:fldChar w:fldCharType="separate"/>
      </w:r>
      <w:r w:rsidR="00A515AA">
        <w:rPr>
          <w:lang w:eastAsia="ko-KR"/>
        </w:rPr>
        <w:t>Figure 10</w:t>
      </w:r>
      <w:r>
        <w:rPr>
          <w:highlight w:val="yellow"/>
          <w:lang w:eastAsia="ko-KR"/>
        </w:rPr>
        <w:fldChar w:fldCharType="end"/>
      </w:r>
      <w:r>
        <w:rPr>
          <w:lang w:eastAsia="ko-KR"/>
        </w:rPr>
        <w:t xml:space="preserve"> </w:t>
      </w:r>
      <w:r w:rsidR="00E56FB9" w:rsidRPr="002100B2">
        <w:rPr>
          <w:lang w:eastAsia="ko-KR"/>
        </w:rPr>
        <w:t>shows the interaction between other components of the shore-based infrastructure and the VDES Logical Shore Station (VDES-LSS).</w:t>
      </w:r>
    </w:p>
    <w:p w14:paraId="1688ADD4" w14:textId="77777777" w:rsidR="0074349B" w:rsidRPr="002100B2" w:rsidRDefault="0074349B" w:rsidP="0074349B">
      <w:pPr>
        <w:jc w:val="both"/>
        <w:rPr>
          <w:rFonts w:eastAsia="Malgun Gothic" w:cstheme="minorHAnsi"/>
          <w:color w:val="000000" w:themeColor="text1"/>
          <w:lang w:eastAsia="ko-KR"/>
        </w:rPr>
      </w:pPr>
    </w:p>
    <w:p w14:paraId="14815F6E" w14:textId="77777777" w:rsidR="0074349B" w:rsidRPr="002100B2" w:rsidRDefault="0074349B" w:rsidP="0074349B">
      <w:pPr>
        <w:pStyle w:val="BodyText"/>
        <w:spacing w:before="240"/>
        <w:ind w:left="147" w:right="109"/>
        <w:jc w:val="center"/>
        <w:rPr>
          <w:rFonts w:eastAsia="Malgun Gothic" w:cstheme="minorHAnsi"/>
          <w:color w:val="000000" w:themeColor="text1"/>
          <w:lang w:eastAsia="ko-KR"/>
        </w:rPr>
      </w:pPr>
      <w:commentRangeStart w:id="60"/>
      <w:r w:rsidRPr="002100B2">
        <w:rPr>
          <w:rFonts w:eastAsia="Malgun Gothic" w:cstheme="minorHAnsi"/>
          <w:noProof/>
          <w:color w:val="000000" w:themeColor="text1"/>
          <w:lang w:eastAsia="ko-KR"/>
        </w:rPr>
        <w:drawing>
          <wp:inline distT="0" distB="0" distL="0" distR="0" wp14:anchorId="32239594" wp14:editId="1A2E132E">
            <wp:extent cx="5870957" cy="6565961"/>
            <wp:effectExtent l="0" t="0" r="0" b="6350"/>
            <wp:docPr id="245" name="그림 244" descr="텍스트, 스크린샷, 디자인이(가) 표시된 사진&#10;&#10;자동 생성된 설명">
              <a:extLst xmlns:a="http://schemas.openxmlformats.org/drawingml/2006/main">
                <a:ext uri="{FF2B5EF4-FFF2-40B4-BE49-F238E27FC236}">
                  <a16:creationId xmlns:a16="http://schemas.microsoft.com/office/drawing/2014/main" id="{982FB569-7D14-E7E9-38C3-D5F99656F6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그림 244" descr="텍스트, 스크린샷, 디자인이(가) 표시된 사진&#10;&#10;자동 생성된 설명">
                      <a:extLst>
                        <a:ext uri="{FF2B5EF4-FFF2-40B4-BE49-F238E27FC236}">
                          <a16:creationId xmlns:a16="http://schemas.microsoft.com/office/drawing/2014/main" id="{982FB569-7D14-E7E9-38C3-D5F99656F6DB}"/>
                        </a:ext>
                      </a:extLst>
                    </pic:cNvPr>
                    <pic:cNvPicPr>
                      <a:picLocks noChangeAspect="1"/>
                    </pic:cNvPicPr>
                  </pic:nvPicPr>
                  <pic:blipFill>
                    <a:blip r:embed="rId38"/>
                    <a:stretch>
                      <a:fillRect/>
                    </a:stretch>
                  </pic:blipFill>
                  <pic:spPr>
                    <a:xfrm>
                      <a:off x="0" y="0"/>
                      <a:ext cx="5870957" cy="6565961"/>
                    </a:xfrm>
                    <a:prstGeom prst="rect">
                      <a:avLst/>
                    </a:prstGeom>
                  </pic:spPr>
                </pic:pic>
              </a:graphicData>
            </a:graphic>
          </wp:inline>
        </w:drawing>
      </w:r>
      <w:commentRangeEnd w:id="60"/>
      <w:r w:rsidR="00ED7CC8" w:rsidRPr="002100B2">
        <w:rPr>
          <w:rStyle w:val="CommentReference"/>
          <w:rFonts w:eastAsia="Malgun Gothic" w:cstheme="minorHAnsi"/>
          <w:color w:val="000000" w:themeColor="text1"/>
          <w:sz w:val="22"/>
          <w:szCs w:val="22"/>
          <w:lang w:eastAsia="ko-KR"/>
        </w:rPr>
        <w:commentReference w:id="60"/>
      </w:r>
    </w:p>
    <w:p w14:paraId="4236C864" w14:textId="6879ADF7" w:rsidR="0074349B" w:rsidRPr="002100B2" w:rsidRDefault="0074349B" w:rsidP="00B6514E">
      <w:pPr>
        <w:pStyle w:val="Figurecaption"/>
        <w:rPr>
          <w:lang w:eastAsia="ko-KR"/>
        </w:rPr>
      </w:pPr>
      <w:bookmarkStart w:id="61" w:name="_Ref222470349"/>
      <w:bookmarkStart w:id="62" w:name="_Ref222470368"/>
      <w:bookmarkStart w:id="63" w:name="_Toc222475852"/>
      <w:r w:rsidRPr="002100B2">
        <w:rPr>
          <w:lang w:eastAsia="ko-KR"/>
        </w:rPr>
        <w:t xml:space="preserve">Interactions between VDES-LSS and other components of shore-based </w:t>
      </w:r>
      <w:commentRangeStart w:id="64"/>
      <w:r w:rsidRPr="002100B2">
        <w:rPr>
          <w:lang w:eastAsia="ko-KR"/>
        </w:rPr>
        <w:t>infrastructure</w:t>
      </w:r>
      <w:bookmarkEnd w:id="61"/>
      <w:bookmarkEnd w:id="62"/>
      <w:bookmarkEnd w:id="63"/>
      <w:commentRangeEnd w:id="64"/>
      <w:r w:rsidR="00ED7CC8" w:rsidRPr="002100B2">
        <w:rPr>
          <w:rStyle w:val="CommentReference"/>
          <w:sz w:val="22"/>
          <w:szCs w:val="22"/>
          <w:lang w:eastAsia="ko-KR"/>
        </w:rPr>
        <w:commentReference w:id="64"/>
      </w:r>
    </w:p>
    <w:p w14:paraId="645C1C53" w14:textId="77777777" w:rsidR="00B6514E" w:rsidRPr="002100B2" w:rsidRDefault="00B6514E" w:rsidP="0074349B">
      <w:pPr>
        <w:jc w:val="center"/>
        <w:rPr>
          <w:rFonts w:eastAsia="Malgun Gothic" w:cstheme="minorHAnsi"/>
          <w:color w:val="000000" w:themeColor="text1"/>
          <w:lang w:eastAsia="ko-KR"/>
        </w:rPr>
      </w:pPr>
    </w:p>
    <w:p w14:paraId="4AB27E77" w14:textId="77777777" w:rsidR="0074349B" w:rsidRPr="002100B2" w:rsidRDefault="0074349B" w:rsidP="0074349B">
      <w:pPr>
        <w:jc w:val="center"/>
        <w:rPr>
          <w:rFonts w:eastAsia="Malgun Gothic" w:cstheme="minorHAnsi"/>
          <w:color w:val="000000" w:themeColor="text1"/>
          <w:lang w:eastAsia="ko-KR"/>
        </w:rPr>
      </w:pPr>
    </w:p>
    <w:p w14:paraId="3CAA88C7" w14:textId="77777777" w:rsidR="0074349B" w:rsidRPr="002100B2" w:rsidRDefault="0074349B" w:rsidP="00B6514E">
      <w:pPr>
        <w:pStyle w:val="Quotationparagraph"/>
        <w:rPr>
          <w:lang w:eastAsia="ko-KR"/>
        </w:rPr>
      </w:pPr>
      <w:r w:rsidRPr="002100B2">
        <w:rPr>
          <w:highlight w:val="yellow"/>
          <w:lang w:eastAsia="ko-KR"/>
        </w:rPr>
        <w:t>Note : ‘MDEF’  - refer to R124</w:t>
      </w:r>
    </w:p>
    <w:p w14:paraId="754E0332" w14:textId="77777777" w:rsidR="0074349B" w:rsidRPr="002100B2" w:rsidRDefault="0074349B" w:rsidP="009A70B9">
      <w:pPr>
        <w:pStyle w:val="BodyText"/>
        <w:rPr>
          <w:lang w:eastAsia="ko-KR"/>
        </w:rPr>
      </w:pPr>
    </w:p>
    <w:p w14:paraId="4CDD8B40" w14:textId="45C5B62E" w:rsidR="0074349B" w:rsidRPr="002100B2" w:rsidRDefault="00862CF5" w:rsidP="009A70B9">
      <w:pPr>
        <w:pStyle w:val="BodyText"/>
        <w:rPr>
          <w:lang w:eastAsia="ko-KR"/>
        </w:rPr>
      </w:pPr>
      <w:r>
        <w:rPr>
          <w:lang w:eastAsia="ko-KR"/>
        </w:rPr>
        <w:fldChar w:fldCharType="begin"/>
      </w:r>
      <w:r>
        <w:rPr>
          <w:lang w:eastAsia="ko-KR"/>
        </w:rPr>
        <w:instrText xml:space="preserve"> REF _Ref222470368 \n \h </w:instrText>
      </w:r>
      <w:r>
        <w:rPr>
          <w:lang w:eastAsia="ko-KR"/>
        </w:rPr>
      </w:r>
      <w:r>
        <w:rPr>
          <w:lang w:eastAsia="ko-KR"/>
        </w:rPr>
        <w:fldChar w:fldCharType="separate"/>
      </w:r>
      <w:r w:rsidR="00A515AA">
        <w:rPr>
          <w:lang w:eastAsia="ko-KR"/>
        </w:rPr>
        <w:t>Figure 10</w:t>
      </w:r>
      <w:r>
        <w:rPr>
          <w:lang w:eastAsia="ko-KR"/>
        </w:rPr>
        <w:fldChar w:fldCharType="end"/>
      </w:r>
      <w:r>
        <w:rPr>
          <w:lang w:eastAsia="ko-KR"/>
        </w:rPr>
        <w:t xml:space="preserve"> </w:t>
      </w:r>
      <w:r w:rsidR="0074349B" w:rsidRPr="002100B2">
        <w:rPr>
          <w:lang w:eastAsia="ko-KR"/>
        </w:rPr>
        <w:t>shows that only one VDES-SCS can interface to any VDES-LSS, but multiple can interface to clients, VDES-LSSs, and VDES-PCUs.</w:t>
      </w:r>
    </w:p>
    <w:p w14:paraId="6A33FA47" w14:textId="77777777" w:rsidR="0074349B" w:rsidRPr="002100B2" w:rsidRDefault="0074349B" w:rsidP="00B6514E">
      <w:pPr>
        <w:pStyle w:val="BodyText"/>
        <w:rPr>
          <w:lang w:eastAsia="ko-KR"/>
        </w:rPr>
      </w:pPr>
    </w:p>
    <w:p w14:paraId="67156270" w14:textId="66AEFAD4" w:rsidR="0074349B" w:rsidRPr="002100B2" w:rsidRDefault="0074349B" w:rsidP="00B6514E">
      <w:pPr>
        <w:pStyle w:val="BodyText"/>
        <w:rPr>
          <w:color w:val="000000" w:themeColor="text1"/>
          <w:lang w:eastAsia="ko-KR"/>
        </w:rPr>
      </w:pPr>
      <w:r w:rsidRPr="002100B2">
        <w:rPr>
          <w:color w:val="000000" w:themeColor="text1"/>
          <w:lang w:eastAsia="ko-KR"/>
        </w:rPr>
        <w:t xml:space="preserve">VDES-SCS controls the overall data flow of the system and manages VDES services by configuring various entities to meet service requirements. </w:t>
      </w:r>
      <w:r w:rsidR="00862CF5">
        <w:rPr>
          <w:color w:val="000000" w:themeColor="text1"/>
          <w:lang w:eastAsia="ko-KR"/>
        </w:rPr>
        <w:fldChar w:fldCharType="begin"/>
      </w:r>
      <w:r w:rsidR="00862CF5">
        <w:rPr>
          <w:color w:val="000000" w:themeColor="text1"/>
          <w:lang w:eastAsia="ko-KR"/>
        </w:rPr>
        <w:instrText xml:space="preserve"> REF _Ref222470377 \n \h </w:instrText>
      </w:r>
      <w:r w:rsidR="00862CF5">
        <w:rPr>
          <w:color w:val="000000" w:themeColor="text1"/>
          <w:lang w:eastAsia="ko-KR"/>
        </w:rPr>
      </w:r>
      <w:r w:rsidR="00862CF5">
        <w:rPr>
          <w:color w:val="000000" w:themeColor="text1"/>
          <w:lang w:eastAsia="ko-KR"/>
        </w:rPr>
        <w:fldChar w:fldCharType="separate"/>
      </w:r>
      <w:r w:rsidR="00A515AA">
        <w:rPr>
          <w:color w:val="000000" w:themeColor="text1"/>
          <w:lang w:eastAsia="ko-KR"/>
        </w:rPr>
        <w:t>Figure 11</w:t>
      </w:r>
      <w:r w:rsidR="00862CF5">
        <w:rPr>
          <w:color w:val="000000" w:themeColor="text1"/>
          <w:lang w:eastAsia="ko-KR"/>
        </w:rPr>
        <w:fldChar w:fldCharType="end"/>
      </w:r>
      <w:r w:rsidR="00862CF5">
        <w:rPr>
          <w:color w:val="000000" w:themeColor="text1"/>
          <w:lang w:eastAsia="ko-KR"/>
        </w:rPr>
        <w:t xml:space="preserve"> </w:t>
      </w:r>
      <w:r w:rsidRPr="002100B2">
        <w:rPr>
          <w:color w:val="000000" w:themeColor="text1"/>
          <w:lang w:eastAsia="ko-KR"/>
        </w:rPr>
        <w:t>shows the interaction between other components of the Shore-Based Infrastructure and a single VDES Service Control Station (VDES-SCS).</w:t>
      </w:r>
    </w:p>
    <w:p w14:paraId="3A6E4B10" w14:textId="77777777" w:rsidR="0074349B" w:rsidRPr="002100B2" w:rsidRDefault="0074349B" w:rsidP="0074349B">
      <w:pPr>
        <w:jc w:val="both"/>
        <w:rPr>
          <w:rFonts w:eastAsia="Malgun Gothic" w:cstheme="minorHAnsi"/>
          <w:color w:val="000000" w:themeColor="text1"/>
          <w:lang w:eastAsia="ko-KR"/>
        </w:rPr>
      </w:pPr>
    </w:p>
    <w:p w14:paraId="34427FA0" w14:textId="77777777" w:rsidR="0074349B" w:rsidRPr="002100B2" w:rsidRDefault="0074349B" w:rsidP="009A70B9">
      <w:pPr>
        <w:pStyle w:val="BodyText"/>
        <w:rPr>
          <w:lang w:eastAsia="ko-KR"/>
        </w:rPr>
      </w:pPr>
      <w:r w:rsidRPr="002100B2">
        <w:rPr>
          <w:noProof/>
          <w:lang w:eastAsia="ko-KR"/>
        </w:rPr>
        <w:drawing>
          <wp:inline distT="0" distB="0" distL="0" distR="0" wp14:anchorId="74A278F7" wp14:editId="180790D9">
            <wp:extent cx="5864860" cy="4243184"/>
            <wp:effectExtent l="0" t="0" r="2540" b="5080"/>
            <wp:docPr id="314" name="그림 313" descr="텍스트, 스크린샷, 로고, 디자인이(가) 표시된 사진&#10;&#10;자동 생성된 설명">
              <a:extLst xmlns:a="http://schemas.openxmlformats.org/drawingml/2006/main">
                <a:ext uri="{FF2B5EF4-FFF2-40B4-BE49-F238E27FC236}">
                  <a16:creationId xmlns:a16="http://schemas.microsoft.com/office/drawing/2014/main" id="{5E302F3C-3EC2-AEA8-2541-104853BC20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그림 313" descr="텍스트, 스크린샷, 로고, 디자인이(가) 표시된 사진&#10;&#10;자동 생성된 설명">
                      <a:extLst>
                        <a:ext uri="{FF2B5EF4-FFF2-40B4-BE49-F238E27FC236}">
                          <a16:creationId xmlns:a16="http://schemas.microsoft.com/office/drawing/2014/main" id="{5E302F3C-3EC2-AEA8-2541-104853BC2018}"/>
                        </a:ext>
                      </a:extLst>
                    </pic:cNvPr>
                    <pic:cNvPicPr>
                      <a:picLocks noChangeAspect="1"/>
                    </pic:cNvPicPr>
                  </pic:nvPicPr>
                  <pic:blipFill>
                    <a:blip r:embed="rId39"/>
                    <a:stretch>
                      <a:fillRect/>
                    </a:stretch>
                  </pic:blipFill>
                  <pic:spPr>
                    <a:xfrm>
                      <a:off x="0" y="0"/>
                      <a:ext cx="5864860" cy="4243184"/>
                    </a:xfrm>
                    <a:prstGeom prst="rect">
                      <a:avLst/>
                    </a:prstGeom>
                  </pic:spPr>
                </pic:pic>
              </a:graphicData>
            </a:graphic>
          </wp:inline>
        </w:drawing>
      </w:r>
    </w:p>
    <w:p w14:paraId="7626FCA8" w14:textId="78212B3B" w:rsidR="0074349B" w:rsidRPr="002100B2" w:rsidRDefault="0074349B" w:rsidP="00B6514E">
      <w:pPr>
        <w:pStyle w:val="Figurecaption"/>
        <w:rPr>
          <w:lang w:eastAsia="ko-KR"/>
        </w:rPr>
      </w:pPr>
      <w:bookmarkStart w:id="65" w:name="_Ref222470377"/>
      <w:bookmarkStart w:id="66" w:name="_Ref222470384"/>
      <w:bookmarkStart w:id="67" w:name="_Toc222475853"/>
      <w:r w:rsidRPr="002100B2">
        <w:rPr>
          <w:lang w:eastAsia="ko-KR"/>
        </w:rPr>
        <w:t>Interactions between VDES-SCS and other components of shore-based infrastructure</w:t>
      </w:r>
      <w:bookmarkEnd w:id="65"/>
      <w:bookmarkEnd w:id="66"/>
      <w:bookmarkEnd w:id="67"/>
    </w:p>
    <w:p w14:paraId="50B7A993" w14:textId="77777777" w:rsidR="0074349B" w:rsidRPr="002100B2" w:rsidRDefault="0074349B" w:rsidP="0074349B">
      <w:pPr>
        <w:jc w:val="both"/>
        <w:rPr>
          <w:rFonts w:eastAsia="Malgun Gothic" w:cstheme="minorHAnsi"/>
          <w:lang w:eastAsia="ko-KR"/>
        </w:rPr>
      </w:pPr>
    </w:p>
    <w:p w14:paraId="30F13FA6" w14:textId="6EE5068E" w:rsidR="0074349B" w:rsidRPr="002100B2" w:rsidRDefault="00862CF5" w:rsidP="009A70B9">
      <w:pPr>
        <w:pStyle w:val="BodyText"/>
      </w:pPr>
      <w:r>
        <w:fldChar w:fldCharType="begin"/>
      </w:r>
      <w:r>
        <w:instrText xml:space="preserve"> REF _Ref222470384 \n \h </w:instrText>
      </w:r>
      <w:r>
        <w:fldChar w:fldCharType="separate"/>
      </w:r>
      <w:r w:rsidR="00A515AA">
        <w:t>Figure 11</w:t>
      </w:r>
      <w:r>
        <w:fldChar w:fldCharType="end"/>
      </w:r>
      <w:r w:rsidR="0074349B" w:rsidRPr="002100B2">
        <w:t>shows that multiple technology interfaces, VDES-LSS and VDES-PCU, can be interfaced to one VDES-SCS.</w:t>
      </w:r>
    </w:p>
    <w:p w14:paraId="6BC57210" w14:textId="77777777" w:rsidR="00895A37" w:rsidRPr="002100B2" w:rsidRDefault="00895A37" w:rsidP="00895A37">
      <w:pPr>
        <w:pStyle w:val="Heading3"/>
        <w:rPr>
          <w:rFonts w:asciiTheme="minorHAnsi" w:eastAsia="Malgun Gothic" w:hAnsiTheme="minorHAnsi" w:cstheme="minorBidi"/>
          <w:lang w:eastAsia="ko-KR"/>
        </w:rPr>
      </w:pPr>
      <w:bookmarkStart w:id="68" w:name="_Toc222477547"/>
      <w:r w:rsidRPr="002100B2">
        <w:t>Data flow model</w:t>
      </w:r>
      <w:bookmarkEnd w:id="68"/>
    </w:p>
    <w:p w14:paraId="10B5B74B" w14:textId="77777777" w:rsidR="00895A37" w:rsidRPr="002100B2" w:rsidRDefault="00895A37" w:rsidP="00C4402D">
      <w:pPr>
        <w:pStyle w:val="BodyText"/>
        <w:rPr>
          <w:lang w:eastAsia="ko-KR"/>
        </w:rPr>
      </w:pPr>
      <w:r w:rsidRPr="002100B2">
        <w:rPr>
          <w:lang w:eastAsia="ko-KR"/>
        </w:rPr>
        <w:t xml:space="preserve">Functional components that match the service category classification can be grouped if there is a model for interaction and data flow between them, and the way the interaction and data flow are generated is similar. Interaction and data flow are performed through functional </w:t>
      </w:r>
      <w:r w:rsidRPr="002100B2">
        <w:t>interfaces</w:t>
      </w:r>
      <w:r w:rsidRPr="002100B2">
        <w:rPr>
          <w:lang w:eastAsia="ko-KR"/>
        </w:rPr>
        <w:t>.</w:t>
      </w:r>
    </w:p>
    <w:p w14:paraId="05CB1A5A" w14:textId="77777777" w:rsidR="00C4402D" w:rsidRPr="002100B2" w:rsidRDefault="00C4402D" w:rsidP="00C4402D">
      <w:pPr>
        <w:widowControl w:val="0"/>
        <w:autoSpaceDE w:val="0"/>
        <w:autoSpaceDN w:val="0"/>
        <w:spacing w:before="120" w:after="120" w:line="259" w:lineRule="auto"/>
        <w:rPr>
          <w:rFonts w:eastAsia="Malgun Gothic" w:cstheme="minorHAnsi"/>
          <w:color w:val="FF0000"/>
          <w:lang w:eastAsia="ko-KR"/>
        </w:rPr>
      </w:pPr>
    </w:p>
    <w:p w14:paraId="5BBE96BE" w14:textId="77777777" w:rsidR="00C4402D" w:rsidRPr="002100B2" w:rsidRDefault="00C4402D" w:rsidP="006764C0">
      <w:pPr>
        <w:pStyle w:val="BodyText"/>
        <w:jc w:val="center"/>
        <w:rPr>
          <w:rFonts w:eastAsia="Malgun Gothic"/>
          <w:lang w:eastAsia="ko-KR"/>
        </w:rPr>
      </w:pPr>
      <w:r w:rsidRPr="002100B2">
        <w:rPr>
          <w:noProof/>
        </w:rPr>
        <w:drawing>
          <wp:inline distT="0" distB="0" distL="0" distR="0" wp14:anchorId="6BFC9DF3" wp14:editId="5544738E">
            <wp:extent cx="3425588" cy="5138382"/>
            <wp:effectExtent l="0" t="0" r="3810" b="5715"/>
            <wp:docPr id="941149186" name="그림 1" descr="텍스트, 스크린샷, 폰트, 번호이(가) 표시된 사진&#10;&#10;자동 생성된 설명">
              <a:extLst xmlns:a="http://schemas.openxmlformats.org/drawingml/2006/main">
                <a:ext uri="{FF2B5EF4-FFF2-40B4-BE49-F238E27FC236}">
                  <a16:creationId xmlns:a16="http://schemas.microsoft.com/office/drawing/2014/main" id="{4D5B9DF8-C06A-B4D6-AE90-32B033BD53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149186" name="그림 1" descr="텍스트, 스크린샷, 폰트, 번호이(가) 표시된 사진&#10;&#10;자동 생성된 설명">
                      <a:extLst>
                        <a:ext uri="{FF2B5EF4-FFF2-40B4-BE49-F238E27FC236}">
                          <a16:creationId xmlns:a16="http://schemas.microsoft.com/office/drawing/2014/main" id="{4D5B9DF8-C06A-B4D6-AE90-32B033BD5332}"/>
                        </a:ext>
                      </a:extLst>
                    </pic:cNvPr>
                    <pic:cNvPicPr>
                      <a:picLocks noChangeAspect="1"/>
                    </pic:cNvPicPr>
                  </pic:nvPicPr>
                  <pic:blipFill rotWithShape="1">
                    <a:blip r:embed="rId40"/>
                    <a:srcRect b="6418"/>
                    <a:stretch/>
                  </pic:blipFill>
                  <pic:spPr bwMode="auto">
                    <a:xfrm>
                      <a:off x="0" y="0"/>
                      <a:ext cx="3434607" cy="5151911"/>
                    </a:xfrm>
                    <a:prstGeom prst="rect">
                      <a:avLst/>
                    </a:prstGeom>
                    <a:ln>
                      <a:noFill/>
                    </a:ln>
                    <a:extLst>
                      <a:ext uri="{53640926-AAD7-44D8-BBD7-CCE9431645EC}">
                        <a14:shadowObscured xmlns:a14="http://schemas.microsoft.com/office/drawing/2010/main"/>
                      </a:ext>
                    </a:extLst>
                  </pic:spPr>
                </pic:pic>
              </a:graphicData>
            </a:graphic>
          </wp:inline>
        </w:drawing>
      </w:r>
    </w:p>
    <w:p w14:paraId="47CBB64A" w14:textId="696DE726" w:rsidR="006764C0" w:rsidRPr="002100B2" w:rsidRDefault="006764C0" w:rsidP="006764C0">
      <w:pPr>
        <w:pStyle w:val="Figurecaption"/>
        <w:rPr>
          <w:lang w:eastAsia="ko-KR"/>
        </w:rPr>
      </w:pPr>
      <w:bookmarkStart w:id="69" w:name="_Ref222470395"/>
      <w:bookmarkStart w:id="70" w:name="_Toc222475854"/>
      <w:r w:rsidRPr="002100B2">
        <w:rPr>
          <w:lang w:eastAsia="ko-KR"/>
        </w:rPr>
        <w:t>Template for internal ASM Service-1 data flow model</w:t>
      </w:r>
      <w:bookmarkEnd w:id="69"/>
      <w:bookmarkEnd w:id="70"/>
    </w:p>
    <w:p w14:paraId="7EE4B9C0" w14:textId="77777777" w:rsidR="006764C0" w:rsidRPr="002100B2" w:rsidRDefault="006764C0" w:rsidP="006764C0">
      <w:pPr>
        <w:spacing w:before="160" w:after="160"/>
        <w:jc w:val="center"/>
        <w:rPr>
          <w:rFonts w:eastAsia="Malgun Gothic" w:cstheme="minorHAnsi"/>
          <w:lang w:eastAsia="ko-KR"/>
        </w:rPr>
      </w:pPr>
    </w:p>
    <w:p w14:paraId="39A9E761" w14:textId="03BE5105" w:rsidR="00C4402D" w:rsidRPr="002100B2" w:rsidRDefault="00C4402D" w:rsidP="006764C0">
      <w:pPr>
        <w:pStyle w:val="Bullet1"/>
        <w:rPr>
          <w:lang w:eastAsia="ko-KR"/>
        </w:rPr>
      </w:pPr>
      <w:r w:rsidRPr="002100B2">
        <w:rPr>
          <w:lang w:eastAsia="ko-KR"/>
        </w:rPr>
        <w:t xml:space="preserve"> Interaction and data flow for SI-1</w:t>
      </w:r>
    </w:p>
    <w:p w14:paraId="461E490F" w14:textId="2B4F3BD3" w:rsidR="00C4402D" w:rsidRPr="002100B2" w:rsidRDefault="00862CF5" w:rsidP="006764C0">
      <w:pPr>
        <w:pStyle w:val="Bullet1"/>
        <w:numPr>
          <w:ilvl w:val="0"/>
          <w:numId w:val="0"/>
        </w:numPr>
        <w:ind w:left="992" w:firstLine="424"/>
        <w:rPr>
          <w:lang w:eastAsia="ko-KR"/>
        </w:rPr>
      </w:pPr>
      <w:r>
        <w:rPr>
          <w:lang w:eastAsia="ko-KR"/>
        </w:rPr>
        <w:fldChar w:fldCharType="begin"/>
      </w:r>
      <w:r>
        <w:rPr>
          <w:lang w:eastAsia="ko-KR"/>
        </w:rPr>
        <w:instrText xml:space="preserve"> REF _Ref222470395 \n \h </w:instrText>
      </w:r>
      <w:r>
        <w:rPr>
          <w:lang w:eastAsia="ko-KR"/>
        </w:rPr>
      </w:r>
      <w:r>
        <w:rPr>
          <w:lang w:eastAsia="ko-KR"/>
        </w:rPr>
        <w:fldChar w:fldCharType="separate"/>
      </w:r>
      <w:r w:rsidR="00A515AA">
        <w:rPr>
          <w:lang w:eastAsia="ko-KR"/>
        </w:rPr>
        <w:t>Figure 12</w:t>
      </w:r>
      <w:r>
        <w:rPr>
          <w:lang w:eastAsia="ko-KR"/>
        </w:rPr>
        <w:fldChar w:fldCharType="end"/>
      </w:r>
      <w:r>
        <w:rPr>
          <w:lang w:eastAsia="ko-KR"/>
        </w:rPr>
        <w:t xml:space="preserve"> </w:t>
      </w:r>
      <w:r w:rsidR="00C4402D" w:rsidRPr="002100B2">
        <w:rPr>
          <w:lang w:eastAsia="ko-KR"/>
        </w:rPr>
        <w:t>Template for internal ASM Service-1 data flow model</w:t>
      </w:r>
    </w:p>
    <w:p w14:paraId="12E58F9B" w14:textId="77777777" w:rsidR="00C4402D" w:rsidRPr="002100B2" w:rsidRDefault="00C4402D" w:rsidP="006764C0">
      <w:pPr>
        <w:pStyle w:val="Bullet1"/>
        <w:rPr>
          <w:lang w:eastAsia="ko-KR"/>
        </w:rPr>
      </w:pPr>
      <w:r w:rsidRPr="002100B2">
        <w:rPr>
          <w:lang w:eastAsia="ko-KR"/>
        </w:rPr>
        <w:t>Interaction and data flow for SI-x</w:t>
      </w:r>
    </w:p>
    <w:p w14:paraId="0BC2E7E8" w14:textId="77777777" w:rsidR="00C4402D" w:rsidRPr="002100B2" w:rsidRDefault="00C4402D" w:rsidP="006764C0">
      <w:pPr>
        <w:pStyle w:val="Bullet1"/>
        <w:numPr>
          <w:ilvl w:val="0"/>
          <w:numId w:val="0"/>
        </w:numPr>
        <w:ind w:left="992"/>
        <w:rPr>
          <w:lang w:eastAsia="ko-KR"/>
        </w:rPr>
      </w:pPr>
      <w:r w:rsidRPr="002100B2">
        <w:rPr>
          <w:lang w:eastAsia="ko-KR"/>
        </w:rPr>
        <w:t>Figure x Template for internal ASM Service-2 data flow model</w:t>
      </w:r>
    </w:p>
    <w:p w14:paraId="4F476468" w14:textId="77777777" w:rsidR="00C4402D" w:rsidRPr="002100B2" w:rsidRDefault="00C4402D" w:rsidP="006764C0">
      <w:pPr>
        <w:pStyle w:val="Bullet1"/>
        <w:rPr>
          <w:lang w:eastAsia="ko-KR"/>
        </w:rPr>
      </w:pPr>
      <w:r w:rsidRPr="002100B2">
        <w:rPr>
          <w:lang w:eastAsia="ko-KR"/>
        </w:rPr>
        <w:t>Interaction and data flow for SI-x</w:t>
      </w:r>
    </w:p>
    <w:p w14:paraId="00E3BB4F" w14:textId="77777777" w:rsidR="00C4402D" w:rsidRPr="002100B2" w:rsidRDefault="00C4402D" w:rsidP="006764C0">
      <w:pPr>
        <w:pStyle w:val="Bullet1"/>
        <w:numPr>
          <w:ilvl w:val="0"/>
          <w:numId w:val="0"/>
        </w:numPr>
        <w:ind w:left="992"/>
        <w:rPr>
          <w:lang w:eastAsia="ko-KR"/>
        </w:rPr>
      </w:pPr>
      <w:r w:rsidRPr="002100B2">
        <w:rPr>
          <w:lang w:eastAsia="ko-KR"/>
        </w:rPr>
        <w:t>Figure x Template for internal ASM Service-3 data flow model</w:t>
      </w:r>
    </w:p>
    <w:p w14:paraId="3B956ACA" w14:textId="77777777" w:rsidR="00C4402D" w:rsidRPr="002100B2" w:rsidRDefault="00C4402D" w:rsidP="006764C0">
      <w:pPr>
        <w:pStyle w:val="Bullet1"/>
        <w:rPr>
          <w:lang w:eastAsia="ko-KR"/>
        </w:rPr>
      </w:pPr>
      <w:r w:rsidRPr="002100B2">
        <w:rPr>
          <w:lang w:eastAsia="ko-KR"/>
        </w:rPr>
        <w:t>Interaction and data flow for SI-x</w:t>
      </w:r>
    </w:p>
    <w:p w14:paraId="6E2E9DD9" w14:textId="77777777" w:rsidR="00C4402D" w:rsidRPr="002100B2" w:rsidRDefault="00C4402D" w:rsidP="006764C0">
      <w:pPr>
        <w:pStyle w:val="Bullet1"/>
        <w:numPr>
          <w:ilvl w:val="0"/>
          <w:numId w:val="0"/>
        </w:numPr>
        <w:ind w:left="992"/>
        <w:rPr>
          <w:lang w:eastAsia="ko-KR"/>
        </w:rPr>
      </w:pPr>
      <w:r w:rsidRPr="002100B2">
        <w:rPr>
          <w:lang w:eastAsia="ko-KR"/>
        </w:rPr>
        <w:t>Figure x Template for internal ASM Service-x data flow model</w:t>
      </w:r>
    </w:p>
    <w:p w14:paraId="0D6A8AAA" w14:textId="77777777" w:rsidR="00C4402D" w:rsidRPr="002100B2" w:rsidRDefault="00C4402D" w:rsidP="006764C0">
      <w:pPr>
        <w:pStyle w:val="Bullet1"/>
        <w:rPr>
          <w:lang w:eastAsia="ko-KR"/>
        </w:rPr>
      </w:pPr>
      <w:r w:rsidRPr="002100B2">
        <w:rPr>
          <w:lang w:eastAsia="ko-KR"/>
        </w:rPr>
        <w:t>Interaction and data flow for SI-x</w:t>
      </w:r>
    </w:p>
    <w:p w14:paraId="4B5666E9" w14:textId="77777777" w:rsidR="00C4402D" w:rsidRPr="002100B2" w:rsidRDefault="00C4402D" w:rsidP="006764C0">
      <w:pPr>
        <w:pStyle w:val="Bullet1"/>
        <w:numPr>
          <w:ilvl w:val="0"/>
          <w:numId w:val="0"/>
        </w:numPr>
        <w:ind w:left="992"/>
        <w:rPr>
          <w:lang w:eastAsia="ko-KR"/>
        </w:rPr>
      </w:pPr>
      <w:r w:rsidRPr="002100B2">
        <w:rPr>
          <w:lang w:eastAsia="ko-KR"/>
        </w:rPr>
        <w:t>Figure x Template for internal ASM Service-x data flow model</w:t>
      </w:r>
    </w:p>
    <w:p w14:paraId="4CB6D99A" w14:textId="77777777" w:rsidR="00C4402D" w:rsidRPr="002100B2" w:rsidRDefault="00C4402D" w:rsidP="006764C0">
      <w:pPr>
        <w:pStyle w:val="Bullet1"/>
        <w:rPr>
          <w:lang w:eastAsia="ko-KR"/>
        </w:rPr>
      </w:pPr>
      <w:r w:rsidRPr="002100B2">
        <w:rPr>
          <w:lang w:eastAsia="ko-KR"/>
        </w:rPr>
        <w:t>Interaction and data flow for SE-1</w:t>
      </w:r>
    </w:p>
    <w:p w14:paraId="1DC6C46F" w14:textId="77777777" w:rsidR="00C4402D" w:rsidRPr="002100B2" w:rsidRDefault="00C4402D" w:rsidP="006764C0">
      <w:pPr>
        <w:pStyle w:val="Bullet1"/>
        <w:numPr>
          <w:ilvl w:val="0"/>
          <w:numId w:val="0"/>
        </w:numPr>
        <w:ind w:left="992"/>
        <w:rPr>
          <w:lang w:eastAsia="ko-KR"/>
        </w:rPr>
      </w:pPr>
      <w:r w:rsidRPr="002100B2">
        <w:rPr>
          <w:lang w:eastAsia="ko-KR"/>
        </w:rPr>
        <w:t>Figure x Template for external ASM Service-1 data flow model</w:t>
      </w:r>
    </w:p>
    <w:p w14:paraId="6D6AA7D8" w14:textId="77777777" w:rsidR="00C4402D" w:rsidRPr="002100B2" w:rsidRDefault="00C4402D" w:rsidP="006764C0">
      <w:pPr>
        <w:pStyle w:val="Bullet1"/>
        <w:rPr>
          <w:lang w:eastAsia="ko-KR"/>
        </w:rPr>
      </w:pPr>
      <w:r w:rsidRPr="002100B2">
        <w:rPr>
          <w:lang w:eastAsia="ko-KR"/>
        </w:rPr>
        <w:t>Interaction and data flow for SE-2</w:t>
      </w:r>
    </w:p>
    <w:p w14:paraId="2FB5FB49" w14:textId="77777777" w:rsidR="00C4402D" w:rsidRPr="002100B2" w:rsidRDefault="00C4402D" w:rsidP="006764C0">
      <w:pPr>
        <w:pStyle w:val="Bullet1"/>
        <w:numPr>
          <w:ilvl w:val="0"/>
          <w:numId w:val="0"/>
        </w:numPr>
        <w:ind w:left="992"/>
        <w:rPr>
          <w:lang w:eastAsia="ko-KR"/>
        </w:rPr>
      </w:pPr>
      <w:r w:rsidRPr="002100B2">
        <w:rPr>
          <w:lang w:eastAsia="ko-KR"/>
        </w:rPr>
        <w:t>Figure x Template for external ASM Service-2 data flow model</w:t>
      </w:r>
    </w:p>
    <w:p w14:paraId="7375F60F" w14:textId="77777777" w:rsidR="00C4402D" w:rsidRPr="002100B2" w:rsidRDefault="00C4402D" w:rsidP="006764C0">
      <w:pPr>
        <w:pStyle w:val="Bullet1"/>
        <w:rPr>
          <w:lang w:eastAsia="ko-KR"/>
        </w:rPr>
      </w:pPr>
      <w:r w:rsidRPr="002100B2">
        <w:rPr>
          <w:lang w:eastAsia="ko-KR"/>
        </w:rPr>
        <w:t>Interaction and data flow for SE-3</w:t>
      </w:r>
    </w:p>
    <w:p w14:paraId="0F6D95CA" w14:textId="77777777" w:rsidR="00C4402D" w:rsidRPr="002100B2" w:rsidRDefault="00C4402D" w:rsidP="006764C0">
      <w:pPr>
        <w:pStyle w:val="Bullet1"/>
        <w:numPr>
          <w:ilvl w:val="0"/>
          <w:numId w:val="0"/>
        </w:numPr>
        <w:ind w:left="992"/>
        <w:rPr>
          <w:lang w:eastAsia="ko-KR"/>
        </w:rPr>
      </w:pPr>
      <w:r w:rsidRPr="002100B2">
        <w:rPr>
          <w:lang w:eastAsia="ko-KR"/>
        </w:rPr>
        <w:t>Figure x Template for external ASM Service-3 data flow model</w:t>
      </w:r>
    </w:p>
    <w:p w14:paraId="7A180F11" w14:textId="77777777" w:rsidR="00C4402D" w:rsidRPr="002100B2" w:rsidRDefault="00C4402D" w:rsidP="006764C0">
      <w:pPr>
        <w:pStyle w:val="Bullet1"/>
        <w:rPr>
          <w:lang w:eastAsia="ko-KR"/>
        </w:rPr>
      </w:pPr>
      <w:r w:rsidRPr="002100B2">
        <w:rPr>
          <w:lang w:eastAsia="ko-KR"/>
        </w:rPr>
        <w:t>Interaction and data flow for SE-x</w:t>
      </w:r>
    </w:p>
    <w:p w14:paraId="0806F138" w14:textId="77777777" w:rsidR="00C4402D" w:rsidRPr="002100B2" w:rsidRDefault="00C4402D" w:rsidP="005C5B6F">
      <w:pPr>
        <w:pStyle w:val="Bullet1"/>
        <w:numPr>
          <w:ilvl w:val="0"/>
          <w:numId w:val="0"/>
        </w:numPr>
        <w:ind w:left="992"/>
        <w:rPr>
          <w:lang w:eastAsia="ko-KR"/>
        </w:rPr>
      </w:pPr>
      <w:r w:rsidRPr="002100B2">
        <w:rPr>
          <w:lang w:eastAsia="ko-KR"/>
        </w:rPr>
        <w:t>Figure x Template for external ASM Service-x data flow model</w:t>
      </w:r>
    </w:p>
    <w:p w14:paraId="0D60B682" w14:textId="77777777" w:rsidR="00C4402D" w:rsidRPr="002100B2" w:rsidRDefault="00C4402D" w:rsidP="006764C0">
      <w:pPr>
        <w:pStyle w:val="Bullet1"/>
        <w:rPr>
          <w:lang w:eastAsia="ko-KR"/>
        </w:rPr>
      </w:pPr>
      <w:r w:rsidRPr="002100B2">
        <w:rPr>
          <w:lang w:eastAsia="ko-KR"/>
        </w:rPr>
        <w:t>Interaction and data flow for SE-x</w:t>
      </w:r>
    </w:p>
    <w:p w14:paraId="52463F70" w14:textId="77777777" w:rsidR="00C4402D" w:rsidRPr="002100B2" w:rsidRDefault="00C4402D" w:rsidP="005C5B6F">
      <w:pPr>
        <w:pStyle w:val="Bullet1"/>
        <w:numPr>
          <w:ilvl w:val="0"/>
          <w:numId w:val="0"/>
        </w:numPr>
        <w:ind w:left="992"/>
        <w:rPr>
          <w:lang w:eastAsia="ko-KR"/>
        </w:rPr>
      </w:pPr>
      <w:r w:rsidRPr="002100B2">
        <w:rPr>
          <w:lang w:eastAsia="ko-KR"/>
        </w:rPr>
        <w:t>Figure x Template for external ASM Service-x data flow model</w:t>
      </w:r>
    </w:p>
    <w:p w14:paraId="47AB7EF4" w14:textId="77777777" w:rsidR="00C4402D" w:rsidRPr="002100B2" w:rsidRDefault="00C4402D" w:rsidP="005C5B6F">
      <w:pPr>
        <w:pStyle w:val="Bullet1"/>
        <w:numPr>
          <w:ilvl w:val="0"/>
          <w:numId w:val="0"/>
        </w:numPr>
        <w:ind w:left="992"/>
        <w:rPr>
          <w:lang w:eastAsia="ko-KR"/>
        </w:rPr>
      </w:pPr>
    </w:p>
    <w:p w14:paraId="593E9DE4" w14:textId="77777777" w:rsidR="00B52721" w:rsidRPr="002100B2" w:rsidRDefault="00B52721" w:rsidP="00B52721">
      <w:pPr>
        <w:pStyle w:val="Heading3"/>
        <w:rPr>
          <w:rFonts w:asciiTheme="minorHAnsi" w:eastAsia="Malgun Gothic" w:hAnsiTheme="minorHAnsi" w:cstheme="minorBidi"/>
          <w:lang w:eastAsia="ko-KR"/>
        </w:rPr>
      </w:pPr>
      <w:bookmarkStart w:id="71" w:name="_Toc222477548"/>
      <w:r w:rsidRPr="002100B2">
        <w:t xml:space="preserve">Data </w:t>
      </w:r>
      <w:commentRangeStart w:id="72"/>
      <w:r w:rsidRPr="002100B2">
        <w:t>model</w:t>
      </w:r>
      <w:bookmarkEnd w:id="71"/>
      <w:commentRangeEnd w:id="72"/>
      <w:r w:rsidR="00ED7CC8" w:rsidRPr="002100B2">
        <w:rPr>
          <w:rStyle w:val="CommentReference"/>
          <w:rFonts w:asciiTheme="minorHAnsi" w:eastAsia="Malgun Gothic" w:hAnsiTheme="minorHAnsi" w:cstheme="minorBidi"/>
          <w:sz w:val="24"/>
          <w:szCs w:val="24"/>
          <w:lang w:eastAsia="ko-KR"/>
        </w:rPr>
        <w:commentReference w:id="72"/>
      </w:r>
    </w:p>
    <w:p w14:paraId="523C24AB" w14:textId="77777777" w:rsidR="00B52721" w:rsidRPr="002100B2" w:rsidRDefault="00B52721" w:rsidP="00B91966">
      <w:pPr>
        <w:pStyle w:val="BodyText"/>
      </w:pPr>
    </w:p>
    <w:p w14:paraId="6857A316" w14:textId="77777777" w:rsidR="00B52721" w:rsidRPr="002100B2" w:rsidRDefault="00B52721" w:rsidP="00B91966">
      <w:pPr>
        <w:pStyle w:val="BodyText"/>
      </w:pPr>
      <w:r w:rsidRPr="002100B2">
        <w:t>The data model of the VDES service is intended to describe what data is used, received and transmitted by the VDES service. That is, it identifies the data that the VDES service can provide to shore-based systems for VDES-equipped traffic objects (in particular ships), and the data objects that shore-based systems can send to the VDES Stations on board these traffic objects.</w:t>
      </w:r>
    </w:p>
    <w:p w14:paraId="05188393" w14:textId="77777777" w:rsidR="00B52721" w:rsidRPr="002100B2" w:rsidRDefault="00B52721" w:rsidP="00B91966">
      <w:pPr>
        <w:pStyle w:val="BodyText"/>
      </w:pPr>
    </w:p>
    <w:p w14:paraId="1D5ACFE7" w14:textId="187C4631" w:rsidR="0074349B" w:rsidRPr="002100B2" w:rsidRDefault="00B52721" w:rsidP="00B91966">
      <w:pPr>
        <w:pStyle w:val="BodyText"/>
      </w:pPr>
      <w:r w:rsidRPr="002100B2">
        <w:t>It is important to understand that the data objects used by the VDES service are derived from an important data model called the IALA Universal Maritime Data Model (UMDM). The data model provides a well-structured and abstract (functional) description of the data that the VDES service exchanges with the client's request service through a functional interface, with data properties based on appropriate data type definitions, described in one place.</w:t>
      </w:r>
    </w:p>
    <w:p w14:paraId="5E0984AA" w14:textId="77777777" w:rsidR="00783C3D" w:rsidRPr="002100B2" w:rsidRDefault="00783C3D" w:rsidP="00B91966">
      <w:pPr>
        <w:pStyle w:val="Bullet1"/>
        <w:rPr>
          <w:lang w:eastAsia="ko-KR"/>
        </w:rPr>
      </w:pPr>
      <w:r w:rsidRPr="002100B2">
        <w:rPr>
          <w:lang w:eastAsia="ko-KR"/>
        </w:rPr>
        <w:t>List of data objects in the internal ASM service</w:t>
      </w:r>
    </w:p>
    <w:p w14:paraId="2E336498" w14:textId="77777777" w:rsidR="00783C3D" w:rsidRPr="002100B2" w:rsidRDefault="00783C3D" w:rsidP="00B91966">
      <w:pPr>
        <w:pStyle w:val="Bullet2"/>
        <w:rPr>
          <w:lang w:eastAsia="ko-KR"/>
        </w:rPr>
      </w:pPr>
    </w:p>
    <w:p w14:paraId="04A6F835" w14:textId="77777777" w:rsidR="00783C3D" w:rsidRPr="002100B2" w:rsidRDefault="00783C3D" w:rsidP="00783C3D">
      <w:pPr>
        <w:ind w:left="425" w:firstLineChars="100" w:firstLine="180"/>
        <w:jc w:val="both"/>
        <w:rPr>
          <w:rFonts w:eastAsia="Malgun Gothic" w:cstheme="minorHAnsi"/>
          <w:lang w:eastAsia="ko-KR"/>
        </w:rPr>
      </w:pPr>
      <w:r w:rsidRPr="002100B2">
        <w:rPr>
          <w:rFonts w:eastAsia="Malgun Gothic" w:cstheme="minorHAnsi"/>
          <w:lang w:eastAsia="ko-KR"/>
        </w:rPr>
        <w:t xml:space="preserve">- </w:t>
      </w:r>
    </w:p>
    <w:p w14:paraId="148CCCB1" w14:textId="77777777" w:rsidR="00783C3D" w:rsidRPr="002100B2" w:rsidRDefault="00783C3D" w:rsidP="00783C3D">
      <w:pPr>
        <w:ind w:firstLineChars="300" w:firstLine="540"/>
        <w:jc w:val="both"/>
        <w:rPr>
          <w:rFonts w:eastAsia="Malgun Gothic" w:cstheme="minorHAnsi"/>
          <w:lang w:eastAsia="ko-KR"/>
        </w:rPr>
      </w:pPr>
      <w:r w:rsidRPr="002100B2">
        <w:rPr>
          <w:rFonts w:eastAsia="Malgun Gothic" w:cstheme="minorHAnsi"/>
          <w:lang w:eastAsia="ko-KR"/>
        </w:rPr>
        <w:t xml:space="preserve">- </w:t>
      </w:r>
    </w:p>
    <w:p w14:paraId="7895680E" w14:textId="77777777" w:rsidR="00783C3D" w:rsidRPr="002100B2" w:rsidRDefault="00783C3D" w:rsidP="00783C3D">
      <w:pPr>
        <w:ind w:firstLineChars="300" w:firstLine="540"/>
        <w:jc w:val="both"/>
        <w:rPr>
          <w:rFonts w:eastAsia="Malgun Gothic" w:cstheme="minorHAnsi"/>
          <w:lang w:eastAsia="ko-KR"/>
        </w:rPr>
      </w:pPr>
      <w:r w:rsidRPr="002100B2">
        <w:rPr>
          <w:rFonts w:eastAsia="Malgun Gothic" w:cstheme="minorHAnsi"/>
          <w:lang w:eastAsia="ko-KR"/>
        </w:rPr>
        <w:t xml:space="preserve">- </w:t>
      </w:r>
    </w:p>
    <w:p w14:paraId="16C5E56A" w14:textId="77777777" w:rsidR="00783C3D" w:rsidRPr="002100B2" w:rsidRDefault="00783C3D" w:rsidP="00B91966">
      <w:pPr>
        <w:pStyle w:val="Bullet2"/>
        <w:rPr>
          <w:lang w:eastAsia="ko-KR"/>
        </w:rPr>
      </w:pPr>
    </w:p>
    <w:p w14:paraId="40FEBE98"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07E291B5"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19FC80FB"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06ECE7D1" w14:textId="77777777" w:rsidR="00783C3D" w:rsidRPr="002100B2" w:rsidRDefault="00783C3D" w:rsidP="00B91966">
      <w:pPr>
        <w:pStyle w:val="Bullet2"/>
        <w:rPr>
          <w:lang w:eastAsia="ko-KR"/>
        </w:rPr>
      </w:pPr>
    </w:p>
    <w:p w14:paraId="4985ED1B"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31E5F6C8"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5E39258E"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51629CB0"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p>
    <w:p w14:paraId="4F21FF8D" w14:textId="77777777" w:rsidR="00783C3D" w:rsidRPr="002100B2" w:rsidRDefault="00783C3D" w:rsidP="00B91966">
      <w:pPr>
        <w:pStyle w:val="Bullet1"/>
        <w:rPr>
          <w:lang w:eastAsia="ko-KR"/>
        </w:rPr>
      </w:pPr>
      <w:r w:rsidRPr="002100B2">
        <w:rPr>
          <w:lang w:eastAsia="ko-KR"/>
        </w:rPr>
        <w:t>List of data objects in the external ASM service</w:t>
      </w:r>
    </w:p>
    <w:p w14:paraId="6655A87A" w14:textId="77777777" w:rsidR="00783C3D" w:rsidRPr="002100B2" w:rsidRDefault="00783C3D" w:rsidP="00B91966">
      <w:pPr>
        <w:pStyle w:val="Bullet2"/>
        <w:rPr>
          <w:lang w:eastAsia="ko-KR"/>
        </w:rPr>
      </w:pPr>
      <w:bookmarkStart w:id="73" w:name="_Hlk188525860"/>
    </w:p>
    <w:p w14:paraId="7F2D2B81" w14:textId="77777777" w:rsidR="00783C3D" w:rsidRPr="002100B2" w:rsidRDefault="00783C3D" w:rsidP="00783C3D">
      <w:pPr>
        <w:ind w:left="425" w:firstLineChars="100" w:firstLine="180"/>
        <w:jc w:val="both"/>
        <w:rPr>
          <w:rFonts w:eastAsia="Malgun Gothic" w:cstheme="minorHAnsi"/>
          <w:lang w:eastAsia="ko-KR"/>
        </w:rPr>
      </w:pPr>
      <w:r w:rsidRPr="002100B2">
        <w:rPr>
          <w:rFonts w:eastAsia="Malgun Gothic" w:cstheme="minorHAnsi"/>
          <w:lang w:eastAsia="ko-KR"/>
        </w:rPr>
        <w:t xml:space="preserve">- </w:t>
      </w:r>
    </w:p>
    <w:p w14:paraId="02EAF63E" w14:textId="77777777" w:rsidR="00783C3D" w:rsidRPr="002100B2" w:rsidRDefault="00783C3D" w:rsidP="00783C3D">
      <w:pPr>
        <w:ind w:firstLineChars="300" w:firstLine="540"/>
        <w:jc w:val="both"/>
        <w:rPr>
          <w:rFonts w:eastAsia="Malgun Gothic" w:cstheme="minorHAnsi"/>
          <w:lang w:eastAsia="ko-KR"/>
        </w:rPr>
      </w:pPr>
      <w:r w:rsidRPr="002100B2">
        <w:rPr>
          <w:rFonts w:eastAsia="Malgun Gothic" w:cstheme="minorHAnsi"/>
          <w:lang w:eastAsia="ko-KR"/>
        </w:rPr>
        <w:t xml:space="preserve">- </w:t>
      </w:r>
    </w:p>
    <w:p w14:paraId="0AF55E1A" w14:textId="77777777" w:rsidR="00783C3D" w:rsidRPr="002100B2" w:rsidRDefault="00783C3D" w:rsidP="00783C3D">
      <w:pPr>
        <w:ind w:firstLineChars="300" w:firstLine="540"/>
        <w:jc w:val="both"/>
        <w:rPr>
          <w:rFonts w:eastAsia="Malgun Gothic" w:cstheme="minorHAnsi"/>
          <w:lang w:eastAsia="ko-KR"/>
        </w:rPr>
      </w:pPr>
      <w:r w:rsidRPr="002100B2">
        <w:rPr>
          <w:rFonts w:eastAsia="Malgun Gothic" w:cstheme="minorHAnsi"/>
          <w:lang w:eastAsia="ko-KR"/>
        </w:rPr>
        <w:t xml:space="preserve">- </w:t>
      </w:r>
    </w:p>
    <w:p w14:paraId="0227BA0F" w14:textId="77777777" w:rsidR="00783C3D" w:rsidRPr="002100B2" w:rsidRDefault="00783C3D" w:rsidP="00B91966">
      <w:pPr>
        <w:pStyle w:val="Bullet2"/>
        <w:rPr>
          <w:lang w:eastAsia="ko-KR"/>
        </w:rPr>
      </w:pPr>
    </w:p>
    <w:p w14:paraId="491974CE"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70A2E997"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34E83F3E"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4CCEEAE4" w14:textId="77777777" w:rsidR="00783C3D" w:rsidRPr="002100B2" w:rsidRDefault="00783C3D" w:rsidP="00B91966">
      <w:pPr>
        <w:pStyle w:val="Bullet2"/>
        <w:rPr>
          <w:lang w:eastAsia="ko-KR"/>
        </w:rPr>
      </w:pPr>
    </w:p>
    <w:p w14:paraId="3915FD9A"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1BAECF72"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1C58FB5E"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1CB00C68"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p>
    <w:bookmarkEnd w:id="73"/>
    <w:p w14:paraId="28D8C1A8" w14:textId="77777777" w:rsidR="00783C3D" w:rsidRPr="002100B2" w:rsidRDefault="00783C3D" w:rsidP="00783C3D">
      <w:pPr>
        <w:pStyle w:val="Bullet1"/>
        <w:rPr>
          <w:lang w:eastAsia="ko-KR"/>
        </w:rPr>
      </w:pPr>
      <w:r w:rsidRPr="002100B2">
        <w:rPr>
          <w:lang w:eastAsia="ko-KR"/>
        </w:rPr>
        <w:t xml:space="preserve">List of data objects of the internal Terrestrial VDE service </w:t>
      </w:r>
    </w:p>
    <w:p w14:paraId="1E8A15A3" w14:textId="77777777" w:rsidR="00783C3D" w:rsidRPr="002100B2" w:rsidRDefault="00783C3D" w:rsidP="00783C3D">
      <w:pPr>
        <w:pStyle w:val="Bullet2"/>
        <w:rPr>
          <w:lang w:eastAsia="ko-KR"/>
        </w:rPr>
      </w:pPr>
    </w:p>
    <w:p w14:paraId="326CCC42" w14:textId="77777777" w:rsidR="00783C3D" w:rsidRPr="002100B2" w:rsidRDefault="00783C3D" w:rsidP="00783C3D">
      <w:pPr>
        <w:ind w:left="425" w:firstLineChars="100" w:firstLine="180"/>
        <w:jc w:val="both"/>
        <w:rPr>
          <w:rFonts w:eastAsia="Malgun Gothic" w:cstheme="minorHAnsi"/>
          <w:lang w:eastAsia="ko-KR"/>
        </w:rPr>
      </w:pPr>
      <w:r w:rsidRPr="002100B2">
        <w:rPr>
          <w:rFonts w:eastAsia="Malgun Gothic" w:cstheme="minorHAnsi"/>
          <w:lang w:eastAsia="ko-KR"/>
        </w:rPr>
        <w:t xml:space="preserve">- </w:t>
      </w:r>
    </w:p>
    <w:p w14:paraId="12E4C2BE" w14:textId="77777777" w:rsidR="00783C3D" w:rsidRPr="002100B2" w:rsidRDefault="00783C3D" w:rsidP="00783C3D">
      <w:pPr>
        <w:ind w:firstLineChars="300" w:firstLine="540"/>
        <w:jc w:val="both"/>
        <w:rPr>
          <w:rFonts w:eastAsia="Malgun Gothic" w:cstheme="minorHAnsi"/>
          <w:lang w:eastAsia="ko-KR"/>
        </w:rPr>
      </w:pPr>
      <w:r w:rsidRPr="002100B2">
        <w:rPr>
          <w:rFonts w:eastAsia="Malgun Gothic" w:cstheme="minorHAnsi"/>
          <w:lang w:eastAsia="ko-KR"/>
        </w:rPr>
        <w:t xml:space="preserve">- </w:t>
      </w:r>
    </w:p>
    <w:p w14:paraId="6D0FA06D" w14:textId="77777777" w:rsidR="00783C3D" w:rsidRPr="002100B2" w:rsidRDefault="00783C3D" w:rsidP="00783C3D">
      <w:pPr>
        <w:ind w:firstLineChars="300" w:firstLine="540"/>
        <w:jc w:val="both"/>
        <w:rPr>
          <w:rFonts w:eastAsia="Malgun Gothic" w:cstheme="minorHAnsi"/>
          <w:lang w:eastAsia="ko-KR"/>
        </w:rPr>
      </w:pPr>
      <w:r w:rsidRPr="002100B2">
        <w:rPr>
          <w:rFonts w:eastAsia="Malgun Gothic" w:cstheme="minorHAnsi"/>
          <w:lang w:eastAsia="ko-KR"/>
        </w:rPr>
        <w:t xml:space="preserve">- </w:t>
      </w:r>
    </w:p>
    <w:p w14:paraId="0B8A78A7" w14:textId="77777777" w:rsidR="00783C3D" w:rsidRPr="002100B2" w:rsidRDefault="00783C3D" w:rsidP="00783C3D">
      <w:pPr>
        <w:pStyle w:val="Bullet2"/>
        <w:rPr>
          <w:lang w:eastAsia="ko-KR"/>
        </w:rPr>
      </w:pPr>
    </w:p>
    <w:p w14:paraId="5A43464E"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61ECFB8C"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5B7B0233"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19103E4A" w14:textId="77777777" w:rsidR="00783C3D" w:rsidRPr="002100B2" w:rsidRDefault="00783C3D" w:rsidP="00783C3D">
      <w:pPr>
        <w:pStyle w:val="Bullet2"/>
        <w:rPr>
          <w:lang w:eastAsia="ko-KR"/>
        </w:rPr>
      </w:pPr>
    </w:p>
    <w:p w14:paraId="1F32559B"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690AE20A"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618E8574"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33A29B97"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p>
    <w:p w14:paraId="0037D1A4" w14:textId="77777777" w:rsidR="00783C3D" w:rsidRPr="002100B2" w:rsidRDefault="00783C3D" w:rsidP="00783C3D">
      <w:pPr>
        <w:pStyle w:val="Bullet1"/>
        <w:rPr>
          <w:lang w:eastAsia="ko-KR"/>
        </w:rPr>
      </w:pPr>
      <w:r w:rsidRPr="002100B2">
        <w:rPr>
          <w:lang w:eastAsia="ko-KR"/>
        </w:rPr>
        <w:t xml:space="preserve">List of data objects of the external Terrestrial VDE service </w:t>
      </w:r>
    </w:p>
    <w:p w14:paraId="787235A0" w14:textId="77777777" w:rsidR="00783C3D" w:rsidRPr="002100B2" w:rsidRDefault="00783C3D" w:rsidP="00783C3D">
      <w:pPr>
        <w:pStyle w:val="Bullet2"/>
        <w:rPr>
          <w:lang w:eastAsia="ko-KR"/>
        </w:rPr>
      </w:pPr>
      <w:r w:rsidRPr="002100B2">
        <w:rPr>
          <w:lang w:eastAsia="ko-KR"/>
        </w:rPr>
        <w:t xml:space="preserve"> </w:t>
      </w:r>
    </w:p>
    <w:p w14:paraId="50802C0B" w14:textId="77777777" w:rsidR="00783C3D" w:rsidRPr="002100B2" w:rsidRDefault="00783C3D" w:rsidP="00783C3D">
      <w:pPr>
        <w:ind w:left="425" w:firstLineChars="100" w:firstLine="180"/>
        <w:jc w:val="both"/>
        <w:rPr>
          <w:rFonts w:eastAsia="Malgun Gothic" w:cstheme="minorHAnsi"/>
          <w:lang w:eastAsia="ko-KR"/>
        </w:rPr>
      </w:pPr>
      <w:r w:rsidRPr="002100B2">
        <w:rPr>
          <w:rFonts w:eastAsia="Malgun Gothic" w:cstheme="minorHAnsi"/>
          <w:lang w:eastAsia="ko-KR"/>
        </w:rPr>
        <w:t xml:space="preserve">- </w:t>
      </w:r>
    </w:p>
    <w:p w14:paraId="60268008" w14:textId="77777777" w:rsidR="00783C3D" w:rsidRPr="002100B2" w:rsidRDefault="00783C3D" w:rsidP="00783C3D">
      <w:pPr>
        <w:ind w:firstLineChars="300" w:firstLine="540"/>
        <w:jc w:val="both"/>
        <w:rPr>
          <w:rFonts w:eastAsia="Malgun Gothic" w:cstheme="minorHAnsi"/>
          <w:lang w:eastAsia="ko-KR"/>
        </w:rPr>
      </w:pPr>
      <w:r w:rsidRPr="002100B2">
        <w:rPr>
          <w:rFonts w:eastAsia="Malgun Gothic" w:cstheme="minorHAnsi"/>
          <w:lang w:eastAsia="ko-KR"/>
        </w:rPr>
        <w:t xml:space="preserve">- </w:t>
      </w:r>
    </w:p>
    <w:p w14:paraId="400A8B2C" w14:textId="77777777" w:rsidR="00783C3D" w:rsidRPr="002100B2" w:rsidRDefault="00783C3D" w:rsidP="00783C3D">
      <w:pPr>
        <w:ind w:firstLineChars="300" w:firstLine="540"/>
        <w:jc w:val="both"/>
        <w:rPr>
          <w:rFonts w:eastAsia="Malgun Gothic" w:cstheme="minorHAnsi"/>
          <w:lang w:eastAsia="ko-KR"/>
        </w:rPr>
      </w:pPr>
      <w:r w:rsidRPr="002100B2">
        <w:rPr>
          <w:rFonts w:eastAsia="Malgun Gothic" w:cstheme="minorHAnsi"/>
          <w:lang w:eastAsia="ko-KR"/>
        </w:rPr>
        <w:t xml:space="preserve">- </w:t>
      </w:r>
    </w:p>
    <w:p w14:paraId="6F89EFC6" w14:textId="77777777" w:rsidR="00783C3D" w:rsidRPr="002100B2" w:rsidRDefault="00783C3D" w:rsidP="00783C3D">
      <w:pPr>
        <w:pStyle w:val="Bullet2"/>
        <w:rPr>
          <w:lang w:eastAsia="ko-KR"/>
        </w:rPr>
      </w:pPr>
    </w:p>
    <w:p w14:paraId="19C06223"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04819F14"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7BC064E1"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1EEB08CC" w14:textId="77777777" w:rsidR="00783C3D" w:rsidRPr="002100B2" w:rsidRDefault="00783C3D" w:rsidP="00B91966">
      <w:pPr>
        <w:pStyle w:val="Bullet2"/>
        <w:rPr>
          <w:lang w:eastAsia="ko-KR"/>
        </w:rPr>
      </w:pPr>
    </w:p>
    <w:p w14:paraId="39BD33BB"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2A765A90"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197D00AF" w14:textId="77777777" w:rsidR="00783C3D" w:rsidRPr="002100B2" w:rsidRDefault="00783C3D" w:rsidP="00783C3D">
      <w:pPr>
        <w:pStyle w:val="ListParagraph"/>
        <w:ind w:left="360" w:firstLineChars="150" w:firstLine="330"/>
        <w:jc w:val="both"/>
        <w:rPr>
          <w:rFonts w:asciiTheme="minorHAnsi" w:eastAsia="Malgun Gothic" w:hAnsiTheme="minorHAnsi" w:cstheme="minorHAnsi"/>
          <w:lang w:eastAsia="ko-KR"/>
        </w:rPr>
      </w:pPr>
      <w:r w:rsidRPr="002100B2">
        <w:rPr>
          <w:rFonts w:asciiTheme="minorHAnsi" w:eastAsia="Malgun Gothic" w:hAnsiTheme="minorHAnsi" w:cstheme="minorHAnsi"/>
          <w:lang w:eastAsia="ko-KR"/>
        </w:rPr>
        <w:t xml:space="preserve">- </w:t>
      </w:r>
    </w:p>
    <w:p w14:paraId="6B900028" w14:textId="77777777" w:rsidR="00783C3D" w:rsidRPr="002100B2" w:rsidRDefault="00783C3D" w:rsidP="00783C3D">
      <w:pPr>
        <w:jc w:val="both"/>
        <w:rPr>
          <w:rFonts w:eastAsia="Malgun Gothic" w:cstheme="minorHAnsi"/>
          <w:lang w:eastAsia="ko-KR"/>
        </w:rPr>
      </w:pPr>
    </w:p>
    <w:p w14:paraId="0E62DC6B" w14:textId="77777777" w:rsidR="00783C3D" w:rsidRPr="002100B2" w:rsidRDefault="00783C3D" w:rsidP="00783C3D">
      <w:pPr>
        <w:pStyle w:val="BodyText"/>
        <w:rPr>
          <w:lang w:eastAsia="ko-KR"/>
        </w:rPr>
      </w:pPr>
      <w:r w:rsidRPr="002100B2">
        <w:rPr>
          <w:lang w:eastAsia="ko-KR"/>
        </w:rPr>
        <w:t>The data model provides engineers of the requesting service and/or application with precise information about the data that the VDES service can provide (receive) or expect (transmit) without needing to know, for example, the encoding details of the VDL. Thus, the data model helps encapsulate the 'science of VDES' and confine it to the VDES service on behalf of the entire shore-based system. The data model does not contain any encoding information, but encoding is required at the application level.</w:t>
      </w:r>
    </w:p>
    <w:p w14:paraId="01AEBF47" w14:textId="77777777" w:rsidR="00783C3D" w:rsidRPr="002100B2" w:rsidRDefault="00783C3D" w:rsidP="00783C3D">
      <w:pPr>
        <w:pStyle w:val="BodyText"/>
        <w:rPr>
          <w:lang w:eastAsia="ko-KR"/>
        </w:rPr>
      </w:pPr>
    </w:p>
    <w:p w14:paraId="753303E9" w14:textId="77777777" w:rsidR="00783C3D" w:rsidRPr="002100B2" w:rsidRDefault="00783C3D" w:rsidP="00B52721">
      <w:pPr>
        <w:pStyle w:val="BodyText"/>
        <w:rPr>
          <w:lang w:eastAsia="ko-KR"/>
        </w:rPr>
      </w:pPr>
    </w:p>
    <w:p w14:paraId="263064BD" w14:textId="57A8E311" w:rsidR="00141870" w:rsidRDefault="00832B04" w:rsidP="002100B2">
      <w:pPr>
        <w:pStyle w:val="Heading3"/>
      </w:pPr>
      <w:bookmarkStart w:id="74" w:name="_Toc222477549"/>
      <w:r>
        <w:t>Interface Model</w:t>
      </w:r>
      <w:bookmarkEnd w:id="74"/>
      <w:r w:rsidR="002100B2" w:rsidRPr="002100B2">
        <w:t xml:space="preserve"> </w:t>
      </w:r>
    </w:p>
    <w:p w14:paraId="0B292699" w14:textId="77777777" w:rsidR="00141870" w:rsidRDefault="00141870" w:rsidP="00141870">
      <w:pPr>
        <w:pStyle w:val="BodyText"/>
      </w:pPr>
      <w:r>
        <w:t>It is recommended that at least these interfaces required for a VDES service to be implemented. Specific implementations may use or provide additional interfaces to meet specific user requirements. The interface model for the VDES service describes:</w:t>
      </w:r>
    </w:p>
    <w:p w14:paraId="44BA6F82" w14:textId="4D22990A" w:rsidR="00141870" w:rsidRDefault="00141870" w:rsidP="00141870">
      <w:pPr>
        <w:pStyle w:val="Bullet1"/>
      </w:pPr>
      <w:r>
        <w:t>Relationship between VDES service and client (called external interface)</w:t>
      </w:r>
    </w:p>
    <w:p w14:paraId="3F54A358" w14:textId="6E558F7C" w:rsidR="00141870" w:rsidRDefault="00141870" w:rsidP="00141870">
      <w:pPr>
        <w:pStyle w:val="Bullet1"/>
      </w:pPr>
      <w:r>
        <w:t>Interface between Terrestrial VDES service components of Shore-Based Infrastructure (called internal interface)</w:t>
      </w:r>
    </w:p>
    <w:p w14:paraId="2D0B4DFF" w14:textId="7B119987" w:rsidR="00141870" w:rsidRDefault="00141870" w:rsidP="00141870">
      <w:pPr>
        <w:pStyle w:val="Bullet1"/>
      </w:pPr>
      <w:r>
        <w:t>Encoding used for all identified interfaces</w:t>
      </w:r>
    </w:p>
    <w:p w14:paraId="25BC001D" w14:textId="77777777" w:rsidR="00141870" w:rsidRDefault="00141870" w:rsidP="00141870">
      <w:pPr>
        <w:pStyle w:val="BodyText"/>
      </w:pPr>
    </w:p>
    <w:p w14:paraId="385D0F29" w14:textId="77777777" w:rsidR="00141870" w:rsidRDefault="00141870" w:rsidP="00141870">
      <w:pPr>
        <w:pStyle w:val="BodyText"/>
      </w:pPr>
      <w:r>
        <w:t xml:space="preserve">The internal and/or external interfaces of the VDES service must correspond to the internal and/or external VDES service interactions, respectively, as described in </w:t>
      </w:r>
      <w:commentRangeStart w:id="75"/>
      <w:r w:rsidRPr="00141870">
        <w:rPr>
          <w:highlight w:val="yellow"/>
        </w:rPr>
        <w:t>§4.4.2.</w:t>
      </w:r>
      <w:commentRangeEnd w:id="75"/>
      <w:r w:rsidR="00ED7CC8">
        <w:rPr>
          <w:rStyle w:val="CommentReference"/>
          <w:sz w:val="22"/>
          <w:szCs w:val="22"/>
        </w:rPr>
        <w:commentReference w:id="75"/>
      </w:r>
    </w:p>
    <w:p w14:paraId="651B5B54" w14:textId="77777777" w:rsidR="00141870" w:rsidRDefault="00141870" w:rsidP="00141870">
      <w:pPr>
        <w:pStyle w:val="BodyText"/>
      </w:pPr>
    </w:p>
    <w:p w14:paraId="658B91A3" w14:textId="3DBB0E34" w:rsidR="00141870" w:rsidRDefault="00141870" w:rsidP="00141870">
      <w:pPr>
        <w:pStyle w:val="BodyText"/>
      </w:pPr>
      <w:r>
        <w:t xml:space="preserve">Based </w:t>
      </w:r>
      <w:r w:rsidR="00C51CE7">
        <w:fldChar w:fldCharType="begin"/>
      </w:r>
      <w:r w:rsidR="00C51CE7">
        <w:instrText xml:space="preserve"> REF _Ref222470472 \n \h </w:instrText>
      </w:r>
      <w:r w:rsidR="00C51CE7">
        <w:fldChar w:fldCharType="separate"/>
      </w:r>
      <w:r w:rsidR="00A515AA">
        <w:t>Figure 13</w:t>
      </w:r>
      <w:r w:rsidR="00C51CE7">
        <w:fldChar w:fldCharType="end"/>
      </w:r>
      <w:r>
        <w:t xml:space="preserve">, </w:t>
      </w:r>
      <w:r w:rsidR="00C51CE7">
        <w:fldChar w:fldCharType="begin"/>
      </w:r>
      <w:r w:rsidR="00C51CE7">
        <w:instrText xml:space="preserve"> REF _Ref222470480 \n \h </w:instrText>
      </w:r>
      <w:r w:rsidR="00C51CE7">
        <w:fldChar w:fldCharType="separate"/>
      </w:r>
      <w:r w:rsidR="00A515AA">
        <w:t>Table 3</w:t>
      </w:r>
      <w:r w:rsidR="00C51CE7">
        <w:fldChar w:fldCharType="end"/>
      </w:r>
      <w:r>
        <w:t xml:space="preserve"> specifically identifies all interfaces of the VDES service. It includes both internal and external, machine-to-machine and human-to-machine interfaces.</w:t>
      </w:r>
    </w:p>
    <w:p w14:paraId="2AD25B5C" w14:textId="77777777" w:rsidR="007E56F6" w:rsidRDefault="007E56F6" w:rsidP="007E56F6">
      <w:pPr>
        <w:pStyle w:val="BodyText"/>
      </w:pPr>
    </w:p>
    <w:p w14:paraId="6307A5AC" w14:textId="77777777" w:rsidR="007E56F6" w:rsidRDefault="007E56F6" w:rsidP="007E56F6">
      <w:pPr>
        <w:pStyle w:val="BodyText"/>
      </w:pPr>
    </w:p>
    <w:p w14:paraId="2FAED962" w14:textId="77777777" w:rsidR="004C53B0" w:rsidRPr="00502655" w:rsidRDefault="007E56F6" w:rsidP="004C53B0">
      <w:pPr>
        <w:jc w:val="both"/>
        <w:rPr>
          <w:rFonts w:eastAsia="Malgun Gothic" w:cstheme="minorHAnsi"/>
          <w:lang w:eastAsia="ko-KR"/>
        </w:rPr>
      </w:pPr>
      <w:r>
        <w:t xml:space="preserve"> </w:t>
      </w:r>
    </w:p>
    <w:p w14:paraId="61D65A51" w14:textId="77777777" w:rsidR="004C53B0" w:rsidRDefault="004C53B0" w:rsidP="004C53B0">
      <w:pPr>
        <w:jc w:val="center"/>
        <w:rPr>
          <w:rFonts w:eastAsia="Malgun Gothic" w:cstheme="minorHAnsi"/>
          <w:lang w:eastAsia="ko-KR"/>
        </w:rPr>
      </w:pPr>
    </w:p>
    <w:p w14:paraId="7753CDD5" w14:textId="77777777" w:rsidR="004C53B0" w:rsidRDefault="004C53B0" w:rsidP="007610FE">
      <w:pPr>
        <w:pStyle w:val="BodyText"/>
        <w:jc w:val="center"/>
        <w:rPr>
          <w:rFonts w:eastAsia="Malgun Gothic" w:cstheme="minorHAnsi"/>
          <w:lang w:eastAsia="ko-KR"/>
        </w:rPr>
      </w:pPr>
      <w:commentRangeStart w:id="76"/>
      <w:r w:rsidRPr="00F33503">
        <w:rPr>
          <w:rFonts w:eastAsia="Malgun Gothic" w:cstheme="minorHAnsi"/>
          <w:noProof/>
          <w:lang w:eastAsia="ko-KR"/>
        </w:rPr>
        <w:drawing>
          <wp:inline distT="0" distB="0" distL="0" distR="0" wp14:anchorId="726E5A65" wp14:editId="0E8ED38C">
            <wp:extent cx="5041829" cy="5681964"/>
            <wp:effectExtent l="0" t="0" r="6985" b="0"/>
            <wp:docPr id="136" name="그림 135" descr="텍스트, 스크린샷, 폰트, 포스터이(가) 표시된 사진&#10;&#10;AI 생성 콘텐츠는 정확하지 않을 수 있습니다.">
              <a:extLst xmlns:a="http://schemas.openxmlformats.org/drawingml/2006/main">
                <a:ext uri="{FF2B5EF4-FFF2-40B4-BE49-F238E27FC236}">
                  <a16:creationId xmlns:a16="http://schemas.microsoft.com/office/drawing/2014/main" id="{F40A75EB-9BB1-45C1-F96C-651E41F767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그림 135" descr="텍스트, 스크린샷, 폰트, 포스터이(가) 표시된 사진&#10;&#10;AI 생성 콘텐츠는 정확하지 않을 수 있습니다.">
                      <a:extLst>
                        <a:ext uri="{FF2B5EF4-FFF2-40B4-BE49-F238E27FC236}">
                          <a16:creationId xmlns:a16="http://schemas.microsoft.com/office/drawing/2014/main" id="{F40A75EB-9BB1-45C1-F96C-651E41F767C3}"/>
                        </a:ext>
                      </a:extLst>
                    </pic:cNvPr>
                    <pic:cNvPicPr>
                      <a:picLocks noChangeAspect="1"/>
                    </pic:cNvPicPr>
                  </pic:nvPicPr>
                  <pic:blipFill>
                    <a:blip r:embed="rId41"/>
                    <a:stretch>
                      <a:fillRect/>
                    </a:stretch>
                  </pic:blipFill>
                  <pic:spPr>
                    <a:xfrm>
                      <a:off x="0" y="0"/>
                      <a:ext cx="5041829" cy="5681964"/>
                    </a:xfrm>
                    <a:prstGeom prst="rect">
                      <a:avLst/>
                    </a:prstGeom>
                  </pic:spPr>
                </pic:pic>
              </a:graphicData>
            </a:graphic>
          </wp:inline>
        </w:drawing>
      </w:r>
      <w:commentRangeEnd w:id="76"/>
      <w:r w:rsidR="00ED7CC8">
        <w:rPr>
          <w:rStyle w:val="CommentReference"/>
          <w:rFonts w:eastAsia="Malgun Gothic" w:cstheme="minorHAnsi"/>
          <w:sz w:val="22"/>
          <w:szCs w:val="22"/>
          <w:lang w:eastAsia="ko-KR"/>
        </w:rPr>
        <w:commentReference w:id="76"/>
      </w:r>
    </w:p>
    <w:p w14:paraId="650C609C" w14:textId="3212D961" w:rsidR="004C53B0" w:rsidRDefault="004C53B0" w:rsidP="007610FE">
      <w:pPr>
        <w:pStyle w:val="Figurecaption"/>
        <w:rPr>
          <w:lang w:eastAsia="ko-KR"/>
        </w:rPr>
      </w:pPr>
      <w:bookmarkStart w:id="77" w:name="_Ref222470472"/>
      <w:bookmarkStart w:id="78" w:name="_Toc222475855"/>
      <w:r w:rsidRPr="006D3F50">
        <w:rPr>
          <w:rFonts w:hint="eastAsia"/>
          <w:lang w:eastAsia="ko-KR"/>
        </w:rPr>
        <w:t>Identification of the functional interfaces in relationship to the functional component</w:t>
      </w:r>
      <w:r w:rsidRPr="006D3F50">
        <w:rPr>
          <w:lang w:eastAsia="ko-KR"/>
        </w:rPr>
        <w:t>’</w:t>
      </w:r>
      <w:r w:rsidRPr="006D3F50">
        <w:rPr>
          <w:rFonts w:hint="eastAsia"/>
          <w:lang w:eastAsia="ko-KR"/>
        </w:rPr>
        <w:t>s tasks they connect</w:t>
      </w:r>
      <w:bookmarkEnd w:id="77"/>
      <w:bookmarkEnd w:id="78"/>
    </w:p>
    <w:p w14:paraId="13D2095A" w14:textId="77777777" w:rsidR="007610FE" w:rsidRDefault="007610FE" w:rsidP="004C53B0">
      <w:pPr>
        <w:jc w:val="center"/>
        <w:rPr>
          <w:rFonts w:eastAsia="Malgun Gothic" w:cstheme="minorHAnsi"/>
          <w:spacing w:val="-8"/>
          <w:lang w:eastAsia="ko-KR"/>
        </w:rPr>
      </w:pPr>
    </w:p>
    <w:p w14:paraId="3FAF5C56" w14:textId="77777777" w:rsidR="009E2037" w:rsidRPr="009E2037" w:rsidRDefault="009E2037" w:rsidP="009E2037">
      <w:pPr>
        <w:jc w:val="center"/>
        <w:rPr>
          <w:rFonts w:eastAsia="Malgun Gothic" w:cstheme="minorHAnsi"/>
          <w:color w:val="000000" w:themeColor="text1"/>
          <w:lang w:eastAsia="ko-KR"/>
        </w:rPr>
      </w:pPr>
      <w:r w:rsidRPr="009E2037">
        <w:rPr>
          <w:rFonts w:eastAsia="Malgun Gothic" w:cstheme="minorHAnsi"/>
          <w:color w:val="000000" w:themeColor="text1"/>
          <w:lang w:eastAsia="ko-KR"/>
        </w:rPr>
        <w:t xml:space="preserve">Table </w:t>
      </w:r>
      <w:r w:rsidRPr="009E2037">
        <w:rPr>
          <w:rFonts w:eastAsia="Malgun Gothic" w:cstheme="minorHAnsi" w:hint="eastAsia"/>
          <w:color w:val="000000" w:themeColor="text1"/>
          <w:lang w:eastAsia="ko-KR"/>
        </w:rPr>
        <w:t>3 Complete identification of functional interfaces of the VDES Service</w:t>
      </w:r>
    </w:p>
    <w:tbl>
      <w:tblPr>
        <w:tblStyle w:val="TableGrid"/>
        <w:tblW w:w="9634" w:type="dxa"/>
        <w:tblLook w:val="04A0" w:firstRow="1" w:lastRow="0" w:firstColumn="1" w:lastColumn="0" w:noHBand="0" w:noVBand="1"/>
      </w:tblPr>
      <w:tblGrid>
        <w:gridCol w:w="1926"/>
        <w:gridCol w:w="1927"/>
        <w:gridCol w:w="1927"/>
        <w:gridCol w:w="1927"/>
        <w:gridCol w:w="1927"/>
      </w:tblGrid>
      <w:tr w:rsidR="009E2037" w:rsidRPr="00790A8E" w14:paraId="461C7CF2" w14:textId="77777777" w:rsidTr="004B0E41">
        <w:tc>
          <w:tcPr>
            <w:tcW w:w="1926" w:type="dxa"/>
            <w:vMerge w:val="restart"/>
          </w:tcPr>
          <w:p w14:paraId="45762F9A" w14:textId="77777777" w:rsidR="009E2037" w:rsidRPr="009E2037" w:rsidRDefault="009E2037" w:rsidP="001B60D9">
            <w:pPr>
              <w:pStyle w:val="Tableheading"/>
            </w:pPr>
            <w:r w:rsidRPr="009E2037">
              <w:rPr>
                <w:rFonts w:hint="eastAsia"/>
              </w:rPr>
              <w:t>Interface Name</w:t>
            </w:r>
          </w:p>
        </w:tc>
        <w:tc>
          <w:tcPr>
            <w:tcW w:w="1927" w:type="dxa"/>
            <w:vMerge w:val="restart"/>
          </w:tcPr>
          <w:p w14:paraId="620CF10C" w14:textId="77777777" w:rsidR="009E2037" w:rsidRPr="009E2037" w:rsidRDefault="009E2037" w:rsidP="001B60D9">
            <w:pPr>
              <w:pStyle w:val="Tableheading"/>
            </w:pPr>
            <w:r w:rsidRPr="009E2037">
              <w:rPr>
                <w:rFonts w:hint="eastAsia"/>
              </w:rPr>
              <w:t>Interface Type</w:t>
            </w:r>
          </w:p>
        </w:tc>
        <w:tc>
          <w:tcPr>
            <w:tcW w:w="3854" w:type="dxa"/>
            <w:gridSpan w:val="2"/>
          </w:tcPr>
          <w:p w14:paraId="25884BDA" w14:textId="77777777" w:rsidR="009E2037" w:rsidRPr="009E2037" w:rsidRDefault="009E2037" w:rsidP="004B0E41">
            <w:pPr>
              <w:jc w:val="center"/>
              <w:rPr>
                <w:b/>
                <w:color w:val="00558C"/>
                <w:sz w:val="20"/>
              </w:rPr>
            </w:pPr>
            <w:r w:rsidRPr="009E2037">
              <w:rPr>
                <w:rFonts w:hint="eastAsia"/>
                <w:b/>
                <w:color w:val="00558C"/>
                <w:sz w:val="20"/>
              </w:rPr>
              <w:t>Interface Actors</w:t>
            </w:r>
          </w:p>
        </w:tc>
        <w:tc>
          <w:tcPr>
            <w:tcW w:w="1927" w:type="dxa"/>
            <w:vMerge w:val="restart"/>
          </w:tcPr>
          <w:p w14:paraId="78D2B2A6" w14:textId="77777777" w:rsidR="009E2037" w:rsidRPr="009E2037" w:rsidRDefault="009E2037" w:rsidP="004B0E41">
            <w:pPr>
              <w:jc w:val="center"/>
              <w:rPr>
                <w:b/>
                <w:color w:val="00558C"/>
                <w:sz w:val="20"/>
              </w:rPr>
            </w:pPr>
            <w:r w:rsidRPr="009E2037">
              <w:rPr>
                <w:rFonts w:hint="eastAsia"/>
                <w:b/>
                <w:color w:val="00558C"/>
                <w:sz w:val="20"/>
              </w:rPr>
              <w:t>Recommended Interface</w:t>
            </w:r>
          </w:p>
        </w:tc>
      </w:tr>
      <w:tr w:rsidR="009E2037" w14:paraId="4DD0D8DF" w14:textId="77777777" w:rsidTr="004B0E41">
        <w:tc>
          <w:tcPr>
            <w:tcW w:w="1926" w:type="dxa"/>
            <w:vMerge/>
          </w:tcPr>
          <w:p w14:paraId="4DF22675" w14:textId="77777777" w:rsidR="009E2037" w:rsidRPr="00502655" w:rsidRDefault="009E2037" w:rsidP="004B0E41">
            <w:pPr>
              <w:jc w:val="center"/>
              <w:rPr>
                <w:rFonts w:eastAsia="Malgun Gothic" w:cstheme="minorHAnsi"/>
                <w:lang w:eastAsia="ko-KR"/>
              </w:rPr>
            </w:pPr>
          </w:p>
        </w:tc>
        <w:tc>
          <w:tcPr>
            <w:tcW w:w="1927" w:type="dxa"/>
            <w:vMerge/>
          </w:tcPr>
          <w:p w14:paraId="5DBA2879" w14:textId="77777777" w:rsidR="009E2037" w:rsidRPr="00502655" w:rsidRDefault="009E2037" w:rsidP="004B0E41">
            <w:pPr>
              <w:jc w:val="center"/>
              <w:rPr>
                <w:rFonts w:eastAsia="Malgun Gothic" w:cstheme="minorHAnsi"/>
                <w:lang w:eastAsia="ko-KR"/>
              </w:rPr>
            </w:pPr>
          </w:p>
        </w:tc>
        <w:tc>
          <w:tcPr>
            <w:tcW w:w="1927" w:type="dxa"/>
          </w:tcPr>
          <w:p w14:paraId="49AF9F38" w14:textId="77777777" w:rsidR="009E2037" w:rsidRPr="009E2037" w:rsidRDefault="009E2037" w:rsidP="004B0E41">
            <w:pPr>
              <w:jc w:val="center"/>
              <w:rPr>
                <w:b/>
                <w:color w:val="00558C"/>
                <w:sz w:val="20"/>
              </w:rPr>
            </w:pPr>
            <w:r w:rsidRPr="009E2037">
              <w:rPr>
                <w:rFonts w:hint="eastAsia"/>
                <w:b/>
                <w:color w:val="00558C"/>
                <w:sz w:val="20"/>
              </w:rPr>
              <w:t>Actor A</w:t>
            </w:r>
          </w:p>
        </w:tc>
        <w:tc>
          <w:tcPr>
            <w:tcW w:w="1927" w:type="dxa"/>
          </w:tcPr>
          <w:p w14:paraId="717C0B72" w14:textId="77777777" w:rsidR="009E2037" w:rsidRPr="009E2037" w:rsidRDefault="009E2037" w:rsidP="004B0E41">
            <w:pPr>
              <w:jc w:val="center"/>
              <w:rPr>
                <w:b/>
                <w:color w:val="00558C"/>
                <w:sz w:val="20"/>
              </w:rPr>
            </w:pPr>
            <w:r w:rsidRPr="009E2037">
              <w:rPr>
                <w:rFonts w:hint="eastAsia"/>
                <w:b/>
                <w:color w:val="00558C"/>
                <w:sz w:val="20"/>
              </w:rPr>
              <w:t>Actor B</w:t>
            </w:r>
          </w:p>
        </w:tc>
        <w:tc>
          <w:tcPr>
            <w:tcW w:w="1927" w:type="dxa"/>
            <w:vMerge/>
          </w:tcPr>
          <w:p w14:paraId="3ED00807" w14:textId="77777777" w:rsidR="009E2037" w:rsidRPr="00502655" w:rsidRDefault="009E2037" w:rsidP="004B0E41">
            <w:pPr>
              <w:jc w:val="center"/>
              <w:rPr>
                <w:rFonts w:eastAsia="Malgun Gothic" w:cstheme="minorHAnsi"/>
                <w:lang w:eastAsia="ko-KR"/>
              </w:rPr>
            </w:pPr>
          </w:p>
        </w:tc>
      </w:tr>
      <w:tr w:rsidR="009E2037" w14:paraId="0D2CC564" w14:textId="77777777" w:rsidTr="004B0E41">
        <w:tc>
          <w:tcPr>
            <w:tcW w:w="1926" w:type="dxa"/>
          </w:tcPr>
          <w:p w14:paraId="601CC52B" w14:textId="77777777" w:rsidR="009E2037" w:rsidRPr="00502655" w:rsidRDefault="009E2037" w:rsidP="0098690D">
            <w:pPr>
              <w:pStyle w:val="Tabletext"/>
              <w:rPr>
                <w:lang w:eastAsia="ko-KR"/>
              </w:rPr>
            </w:pPr>
            <w:r>
              <w:rPr>
                <w:rFonts w:hint="eastAsia"/>
                <w:lang w:eastAsia="ko-KR"/>
              </w:rPr>
              <w:t>Clients</w:t>
            </w:r>
          </w:p>
        </w:tc>
        <w:tc>
          <w:tcPr>
            <w:tcW w:w="1927" w:type="dxa"/>
          </w:tcPr>
          <w:p w14:paraId="4AC4DA83" w14:textId="77777777" w:rsidR="009E2037" w:rsidRPr="00502655" w:rsidRDefault="009E2037" w:rsidP="0098690D">
            <w:pPr>
              <w:pStyle w:val="Tabletext"/>
              <w:rPr>
                <w:lang w:eastAsia="ko-KR"/>
              </w:rPr>
            </w:pPr>
            <w:r>
              <w:rPr>
                <w:rFonts w:hint="eastAsia"/>
                <w:lang w:eastAsia="ko-KR"/>
              </w:rPr>
              <w:t>External</w:t>
            </w:r>
            <w:r w:rsidRPr="00502655">
              <w:rPr>
                <w:lang w:eastAsia="ko-KR"/>
              </w:rPr>
              <w:t xml:space="preserve"> - MMI</w:t>
            </w:r>
          </w:p>
        </w:tc>
        <w:tc>
          <w:tcPr>
            <w:tcW w:w="1927" w:type="dxa"/>
          </w:tcPr>
          <w:p w14:paraId="7CFFAFE6" w14:textId="77777777" w:rsidR="009E2037" w:rsidRPr="00502655" w:rsidRDefault="009E2037" w:rsidP="0098690D">
            <w:pPr>
              <w:pStyle w:val="Tabletext"/>
              <w:rPr>
                <w:lang w:eastAsia="ko-KR"/>
              </w:rPr>
            </w:pPr>
            <w:r>
              <w:rPr>
                <w:rFonts w:hint="eastAsia"/>
                <w:lang w:eastAsia="ko-KR"/>
              </w:rPr>
              <w:t>VDE</w:t>
            </w:r>
            <w:r w:rsidRPr="00502655">
              <w:rPr>
                <w:lang w:eastAsia="ko-KR"/>
              </w:rPr>
              <w:t>S-LSS</w:t>
            </w:r>
          </w:p>
        </w:tc>
        <w:tc>
          <w:tcPr>
            <w:tcW w:w="1927" w:type="dxa"/>
          </w:tcPr>
          <w:p w14:paraId="780C025D" w14:textId="77777777" w:rsidR="009E2037" w:rsidRPr="00502655" w:rsidRDefault="009E2037" w:rsidP="0098690D">
            <w:pPr>
              <w:pStyle w:val="Tabletext"/>
              <w:rPr>
                <w:lang w:eastAsia="ko-KR"/>
              </w:rPr>
            </w:pPr>
            <w:r>
              <w:rPr>
                <w:rFonts w:hint="eastAsia"/>
                <w:lang w:eastAsia="ko-KR"/>
              </w:rPr>
              <w:t>All</w:t>
            </w:r>
            <w:r w:rsidRPr="00502655">
              <w:rPr>
                <w:rFonts w:hint="eastAsia"/>
                <w:lang w:eastAsia="ko-KR"/>
              </w:rPr>
              <w:t xml:space="preserve"> </w:t>
            </w:r>
            <w:r>
              <w:rPr>
                <w:rFonts w:hint="eastAsia"/>
                <w:lang w:eastAsia="ko-KR"/>
              </w:rPr>
              <w:t>VDE</w:t>
            </w:r>
            <w:r w:rsidRPr="00502655">
              <w:rPr>
                <w:rFonts w:hint="eastAsia"/>
                <w:lang w:eastAsia="ko-KR"/>
              </w:rPr>
              <w:t xml:space="preserve">S </w:t>
            </w:r>
            <w:r>
              <w:rPr>
                <w:rFonts w:hint="eastAsia"/>
                <w:lang w:eastAsia="ko-KR"/>
              </w:rPr>
              <w:t>Service</w:t>
            </w:r>
            <w:r w:rsidRPr="00502655">
              <w:rPr>
                <w:rFonts w:hint="eastAsia"/>
                <w:lang w:eastAsia="ko-KR"/>
              </w:rPr>
              <w:t xml:space="preserve"> </w:t>
            </w:r>
            <w:r>
              <w:rPr>
                <w:rFonts w:hint="eastAsia"/>
                <w:lang w:eastAsia="ko-KR"/>
              </w:rPr>
              <w:t>clients</w:t>
            </w:r>
          </w:p>
        </w:tc>
        <w:tc>
          <w:tcPr>
            <w:tcW w:w="1927" w:type="dxa"/>
          </w:tcPr>
          <w:p w14:paraId="7FC394B4" w14:textId="77777777" w:rsidR="009E2037" w:rsidRPr="00502655" w:rsidRDefault="009E2037" w:rsidP="0098690D">
            <w:pPr>
              <w:pStyle w:val="Tabletext"/>
              <w:rPr>
                <w:lang w:eastAsia="ko-KR"/>
              </w:rPr>
            </w:pPr>
            <w:commentRangeStart w:id="79"/>
            <w:r w:rsidRPr="00502655">
              <w:rPr>
                <w:lang w:eastAsia="ko-KR"/>
              </w:rPr>
              <w:t>MDEF</w:t>
            </w:r>
            <w:commentRangeEnd w:id="79"/>
            <w:r w:rsidR="00ED7CC8">
              <w:rPr>
                <w:rStyle w:val="CommentReference"/>
                <w:sz w:val="20"/>
                <w:szCs w:val="22"/>
                <w:lang w:eastAsia="ko-KR"/>
              </w:rPr>
              <w:commentReference w:id="79"/>
            </w:r>
            <w:r>
              <w:rPr>
                <w:lang w:eastAsia="ko-KR"/>
              </w:rPr>
              <w:br/>
            </w:r>
            <w:r>
              <w:rPr>
                <w:rFonts w:hint="eastAsia"/>
                <w:lang w:eastAsia="ko-KR"/>
              </w:rPr>
              <w:t>sentences</w:t>
            </w:r>
          </w:p>
        </w:tc>
      </w:tr>
      <w:tr w:rsidR="009E2037" w14:paraId="264FC8F4" w14:textId="77777777" w:rsidTr="004B0E41">
        <w:tc>
          <w:tcPr>
            <w:tcW w:w="1926" w:type="dxa"/>
          </w:tcPr>
          <w:p w14:paraId="099D3485" w14:textId="77777777" w:rsidR="009E2037" w:rsidRPr="00502655" w:rsidRDefault="009E2037" w:rsidP="0098690D">
            <w:pPr>
              <w:pStyle w:val="Tabletext"/>
              <w:rPr>
                <w:lang w:eastAsia="ko-KR"/>
              </w:rPr>
            </w:pPr>
            <w:r>
              <w:rPr>
                <w:rFonts w:hint="eastAsia"/>
                <w:lang w:eastAsia="ko-KR"/>
              </w:rPr>
              <w:t>Technical Operational Personnel</w:t>
            </w:r>
          </w:p>
        </w:tc>
        <w:tc>
          <w:tcPr>
            <w:tcW w:w="1927" w:type="dxa"/>
          </w:tcPr>
          <w:p w14:paraId="6EF485B7" w14:textId="77777777" w:rsidR="009E2037" w:rsidRPr="00502655" w:rsidRDefault="009E2037" w:rsidP="0098690D">
            <w:pPr>
              <w:pStyle w:val="Tabletext"/>
              <w:rPr>
                <w:lang w:eastAsia="ko-KR"/>
              </w:rPr>
            </w:pPr>
            <w:r>
              <w:rPr>
                <w:rFonts w:hint="eastAsia"/>
                <w:lang w:eastAsia="ko-KR"/>
              </w:rPr>
              <w:t>External</w:t>
            </w:r>
            <w:r w:rsidRPr="00502655">
              <w:rPr>
                <w:lang w:eastAsia="ko-KR"/>
              </w:rPr>
              <w:t xml:space="preserve"> - MMI</w:t>
            </w:r>
          </w:p>
        </w:tc>
        <w:tc>
          <w:tcPr>
            <w:tcW w:w="1927" w:type="dxa"/>
          </w:tcPr>
          <w:p w14:paraId="35BAAE8C" w14:textId="77777777" w:rsidR="009E2037" w:rsidRPr="00502655" w:rsidRDefault="009E2037" w:rsidP="0098690D">
            <w:pPr>
              <w:pStyle w:val="Tabletext"/>
              <w:rPr>
                <w:lang w:eastAsia="ko-KR"/>
              </w:rPr>
            </w:pPr>
            <w:r>
              <w:rPr>
                <w:rFonts w:hint="eastAsia"/>
                <w:lang w:eastAsia="ko-KR"/>
              </w:rPr>
              <w:t>VDES-SCS</w:t>
            </w:r>
          </w:p>
        </w:tc>
        <w:tc>
          <w:tcPr>
            <w:tcW w:w="1927" w:type="dxa"/>
          </w:tcPr>
          <w:p w14:paraId="55C70E72" w14:textId="77777777" w:rsidR="009E2037" w:rsidRPr="00502655" w:rsidRDefault="009E2037" w:rsidP="0098690D">
            <w:pPr>
              <w:pStyle w:val="Tabletext"/>
              <w:rPr>
                <w:lang w:eastAsia="ko-KR"/>
              </w:rPr>
            </w:pPr>
            <w:r>
              <w:rPr>
                <w:rFonts w:hint="eastAsia"/>
                <w:lang w:eastAsia="ko-KR"/>
              </w:rPr>
              <w:t>Technical Operational Personnel</w:t>
            </w:r>
          </w:p>
        </w:tc>
        <w:tc>
          <w:tcPr>
            <w:tcW w:w="1927" w:type="dxa"/>
          </w:tcPr>
          <w:p w14:paraId="5082003B" w14:textId="77777777" w:rsidR="009E2037" w:rsidRPr="00502655" w:rsidRDefault="009E2037" w:rsidP="0098690D">
            <w:pPr>
              <w:pStyle w:val="Tabletext"/>
              <w:rPr>
                <w:lang w:eastAsia="ko-KR"/>
              </w:rPr>
            </w:pPr>
            <w:r>
              <w:rPr>
                <w:rFonts w:hint="eastAsia"/>
                <w:lang w:eastAsia="ko-KR"/>
              </w:rPr>
              <w:t>None</w:t>
            </w:r>
          </w:p>
        </w:tc>
      </w:tr>
      <w:tr w:rsidR="009E2037" w14:paraId="7E9D2632" w14:textId="77777777" w:rsidTr="004B0E41">
        <w:tc>
          <w:tcPr>
            <w:tcW w:w="1926" w:type="dxa"/>
          </w:tcPr>
          <w:p w14:paraId="5DDCF33C" w14:textId="77777777" w:rsidR="009E2037" w:rsidRPr="00502655" w:rsidRDefault="009E2037" w:rsidP="0098690D">
            <w:pPr>
              <w:pStyle w:val="Tabletext"/>
              <w:rPr>
                <w:lang w:eastAsia="ko-KR"/>
              </w:rPr>
            </w:pPr>
            <w:r>
              <w:rPr>
                <w:rFonts w:hint="eastAsia"/>
                <w:lang w:eastAsia="ko-KR"/>
              </w:rPr>
              <w:t>VDES-SCS</w:t>
            </w:r>
          </w:p>
        </w:tc>
        <w:tc>
          <w:tcPr>
            <w:tcW w:w="1927" w:type="dxa"/>
          </w:tcPr>
          <w:p w14:paraId="006C204A" w14:textId="77777777" w:rsidR="009E2037" w:rsidRPr="00502655" w:rsidRDefault="009E2037" w:rsidP="0098690D">
            <w:pPr>
              <w:pStyle w:val="Tabletext"/>
              <w:rPr>
                <w:lang w:eastAsia="ko-KR"/>
              </w:rPr>
            </w:pPr>
            <w:r>
              <w:rPr>
                <w:rFonts w:hint="eastAsia"/>
                <w:lang w:eastAsia="ko-KR"/>
              </w:rPr>
              <w:t>Internal</w:t>
            </w:r>
            <w:r w:rsidRPr="00502655">
              <w:rPr>
                <w:lang w:eastAsia="ko-KR"/>
              </w:rPr>
              <w:t xml:space="preserve"> - MMI</w:t>
            </w:r>
          </w:p>
        </w:tc>
        <w:tc>
          <w:tcPr>
            <w:tcW w:w="1927" w:type="dxa"/>
          </w:tcPr>
          <w:p w14:paraId="4F1F620A" w14:textId="77777777" w:rsidR="009E2037" w:rsidRPr="00502655" w:rsidRDefault="009E2037" w:rsidP="0098690D">
            <w:pPr>
              <w:pStyle w:val="Tabletext"/>
              <w:rPr>
                <w:lang w:eastAsia="ko-KR"/>
              </w:rPr>
            </w:pPr>
            <w:r>
              <w:rPr>
                <w:rFonts w:hint="eastAsia"/>
                <w:lang w:eastAsia="ko-KR"/>
              </w:rPr>
              <w:t>VDES-SCS</w:t>
            </w:r>
          </w:p>
        </w:tc>
        <w:tc>
          <w:tcPr>
            <w:tcW w:w="1927" w:type="dxa"/>
          </w:tcPr>
          <w:p w14:paraId="02010B74" w14:textId="77777777" w:rsidR="009E2037" w:rsidRDefault="009E2037" w:rsidP="0098690D">
            <w:pPr>
              <w:pStyle w:val="Tabletext"/>
              <w:rPr>
                <w:lang w:eastAsia="ko-KR"/>
              </w:rPr>
            </w:pPr>
            <w:r>
              <w:rPr>
                <w:rFonts w:hint="eastAsia"/>
                <w:lang w:eastAsia="ko-KR"/>
              </w:rPr>
              <w:t>VDE</w:t>
            </w:r>
            <w:r w:rsidRPr="00502655">
              <w:rPr>
                <w:rFonts w:hint="eastAsia"/>
                <w:lang w:eastAsia="ko-KR"/>
              </w:rPr>
              <w:t>S-PCU</w:t>
            </w:r>
          </w:p>
          <w:p w14:paraId="7D211CB5" w14:textId="77777777" w:rsidR="009E2037" w:rsidRPr="00502655" w:rsidRDefault="009E2037" w:rsidP="0098690D">
            <w:pPr>
              <w:pStyle w:val="Tabletext"/>
              <w:rPr>
                <w:lang w:eastAsia="ko-KR"/>
              </w:rPr>
            </w:pPr>
            <w:r w:rsidRPr="00502655">
              <w:rPr>
                <w:rFonts w:hint="eastAsia"/>
                <w:lang w:eastAsia="ko-KR"/>
              </w:rPr>
              <w:t xml:space="preserve">&amp; </w:t>
            </w:r>
            <w:r>
              <w:rPr>
                <w:rFonts w:hint="eastAsia"/>
                <w:lang w:eastAsia="ko-KR"/>
              </w:rPr>
              <w:t>VDE</w:t>
            </w:r>
            <w:r w:rsidRPr="00502655">
              <w:rPr>
                <w:rFonts w:hint="eastAsia"/>
                <w:lang w:eastAsia="ko-KR"/>
              </w:rPr>
              <w:t>S-LSS</w:t>
            </w:r>
          </w:p>
        </w:tc>
        <w:tc>
          <w:tcPr>
            <w:tcW w:w="1927" w:type="dxa"/>
          </w:tcPr>
          <w:p w14:paraId="7A57351A" w14:textId="77777777" w:rsidR="009E2037" w:rsidRPr="00502655" w:rsidRDefault="009E2037" w:rsidP="0098690D">
            <w:pPr>
              <w:pStyle w:val="Tabletext"/>
              <w:rPr>
                <w:lang w:eastAsia="ko-KR"/>
              </w:rPr>
            </w:pPr>
            <w:r w:rsidRPr="00502655">
              <w:rPr>
                <w:lang w:eastAsia="ko-KR"/>
              </w:rPr>
              <w:t>MDEF</w:t>
            </w:r>
            <w:r>
              <w:rPr>
                <w:lang w:eastAsia="ko-KR"/>
              </w:rPr>
              <w:br/>
            </w:r>
            <w:r>
              <w:rPr>
                <w:rFonts w:hint="eastAsia"/>
                <w:lang w:eastAsia="ko-KR"/>
              </w:rPr>
              <w:t>sentences</w:t>
            </w:r>
          </w:p>
        </w:tc>
      </w:tr>
      <w:tr w:rsidR="009E2037" w14:paraId="04A79803" w14:textId="77777777" w:rsidTr="004B0E41">
        <w:tc>
          <w:tcPr>
            <w:tcW w:w="1926" w:type="dxa"/>
          </w:tcPr>
          <w:p w14:paraId="6DCF40D3"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S-LSS</w:t>
            </w:r>
          </w:p>
        </w:tc>
        <w:tc>
          <w:tcPr>
            <w:tcW w:w="1927" w:type="dxa"/>
          </w:tcPr>
          <w:p w14:paraId="42F6D7D0" w14:textId="77777777" w:rsidR="009E2037" w:rsidRPr="00502655" w:rsidRDefault="009E2037" w:rsidP="0098690D">
            <w:pPr>
              <w:pStyle w:val="Tabletext"/>
              <w:rPr>
                <w:lang w:eastAsia="ko-KR"/>
              </w:rPr>
            </w:pPr>
            <w:r>
              <w:rPr>
                <w:rFonts w:hint="eastAsia"/>
                <w:lang w:eastAsia="ko-KR"/>
              </w:rPr>
              <w:t>Internal</w:t>
            </w:r>
            <w:r w:rsidRPr="00502655">
              <w:rPr>
                <w:lang w:eastAsia="ko-KR"/>
              </w:rPr>
              <w:t xml:space="preserve"> - MMI</w:t>
            </w:r>
          </w:p>
        </w:tc>
        <w:tc>
          <w:tcPr>
            <w:tcW w:w="1927" w:type="dxa"/>
          </w:tcPr>
          <w:p w14:paraId="12C21577"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S-LSS</w:t>
            </w:r>
          </w:p>
        </w:tc>
        <w:tc>
          <w:tcPr>
            <w:tcW w:w="1927" w:type="dxa"/>
          </w:tcPr>
          <w:p w14:paraId="3ABE33F9"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S-LSS</w:t>
            </w:r>
          </w:p>
        </w:tc>
        <w:tc>
          <w:tcPr>
            <w:tcW w:w="1927" w:type="dxa"/>
          </w:tcPr>
          <w:p w14:paraId="2DDCA4B6" w14:textId="77777777" w:rsidR="009E2037" w:rsidRPr="00502655" w:rsidRDefault="009E2037" w:rsidP="0098690D">
            <w:pPr>
              <w:pStyle w:val="Tabletext"/>
              <w:rPr>
                <w:lang w:eastAsia="ko-KR"/>
              </w:rPr>
            </w:pPr>
            <w:r w:rsidRPr="00502655">
              <w:rPr>
                <w:lang w:eastAsia="ko-KR"/>
              </w:rPr>
              <w:t>MDEF</w:t>
            </w:r>
            <w:r>
              <w:rPr>
                <w:lang w:eastAsia="ko-KR"/>
              </w:rPr>
              <w:br/>
            </w:r>
            <w:r>
              <w:rPr>
                <w:rFonts w:hint="eastAsia"/>
                <w:lang w:eastAsia="ko-KR"/>
              </w:rPr>
              <w:t>sentences</w:t>
            </w:r>
          </w:p>
        </w:tc>
      </w:tr>
      <w:tr w:rsidR="009E2037" w14:paraId="477D714D" w14:textId="77777777" w:rsidTr="004B0E41">
        <w:tc>
          <w:tcPr>
            <w:tcW w:w="1926" w:type="dxa"/>
          </w:tcPr>
          <w:p w14:paraId="2C7F5FEA"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S-PCU</w:t>
            </w:r>
          </w:p>
        </w:tc>
        <w:tc>
          <w:tcPr>
            <w:tcW w:w="1927" w:type="dxa"/>
          </w:tcPr>
          <w:p w14:paraId="2D8F7005" w14:textId="77777777" w:rsidR="009E2037" w:rsidRPr="00502655" w:rsidRDefault="009E2037" w:rsidP="0098690D">
            <w:pPr>
              <w:pStyle w:val="Tabletext"/>
              <w:rPr>
                <w:lang w:eastAsia="ko-KR"/>
              </w:rPr>
            </w:pPr>
            <w:r>
              <w:rPr>
                <w:rFonts w:hint="eastAsia"/>
                <w:lang w:eastAsia="ko-KR"/>
              </w:rPr>
              <w:t>Internal</w:t>
            </w:r>
            <w:r w:rsidRPr="00502655">
              <w:rPr>
                <w:lang w:eastAsia="ko-KR"/>
              </w:rPr>
              <w:t xml:space="preserve"> - MMI</w:t>
            </w:r>
          </w:p>
        </w:tc>
        <w:tc>
          <w:tcPr>
            <w:tcW w:w="1927" w:type="dxa"/>
          </w:tcPr>
          <w:p w14:paraId="72C94BC0"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S-PCU</w:t>
            </w:r>
          </w:p>
        </w:tc>
        <w:tc>
          <w:tcPr>
            <w:tcW w:w="1927" w:type="dxa"/>
          </w:tcPr>
          <w:p w14:paraId="2F6C0015"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S-LSS</w:t>
            </w:r>
          </w:p>
        </w:tc>
        <w:tc>
          <w:tcPr>
            <w:tcW w:w="1927" w:type="dxa"/>
          </w:tcPr>
          <w:p w14:paraId="5D4BFEDE" w14:textId="77777777" w:rsidR="009E2037" w:rsidRPr="00502655" w:rsidRDefault="009E2037" w:rsidP="0098690D">
            <w:pPr>
              <w:pStyle w:val="Tabletext"/>
              <w:rPr>
                <w:lang w:eastAsia="ko-KR"/>
              </w:rPr>
            </w:pPr>
            <w:r w:rsidRPr="00502655">
              <w:rPr>
                <w:lang w:eastAsia="ko-KR"/>
              </w:rPr>
              <w:t>MDEF</w:t>
            </w:r>
            <w:r>
              <w:rPr>
                <w:lang w:eastAsia="ko-KR"/>
              </w:rPr>
              <w:br/>
            </w:r>
            <w:r>
              <w:rPr>
                <w:rFonts w:hint="eastAsia"/>
                <w:lang w:eastAsia="ko-KR"/>
              </w:rPr>
              <w:t>sentences</w:t>
            </w:r>
          </w:p>
        </w:tc>
      </w:tr>
      <w:tr w:rsidR="009E2037" w14:paraId="01F33303" w14:textId="77777777" w:rsidTr="004B0E41">
        <w:tc>
          <w:tcPr>
            <w:tcW w:w="1926" w:type="dxa"/>
          </w:tcPr>
          <w:p w14:paraId="32706AF8"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 xml:space="preserve">S </w:t>
            </w:r>
            <w:r>
              <w:rPr>
                <w:rFonts w:hint="eastAsia"/>
                <w:lang w:eastAsia="ko-KR"/>
              </w:rPr>
              <w:t>Fixed Station</w:t>
            </w:r>
          </w:p>
        </w:tc>
        <w:tc>
          <w:tcPr>
            <w:tcW w:w="1927" w:type="dxa"/>
          </w:tcPr>
          <w:p w14:paraId="1DC47753" w14:textId="77777777" w:rsidR="009E2037" w:rsidRPr="00502655" w:rsidRDefault="009E2037" w:rsidP="0098690D">
            <w:pPr>
              <w:pStyle w:val="Tabletext"/>
              <w:rPr>
                <w:lang w:eastAsia="ko-KR"/>
              </w:rPr>
            </w:pPr>
            <w:r>
              <w:rPr>
                <w:rFonts w:hint="eastAsia"/>
                <w:lang w:eastAsia="ko-KR"/>
              </w:rPr>
              <w:t>Internal</w:t>
            </w:r>
            <w:r w:rsidRPr="00502655">
              <w:rPr>
                <w:lang w:eastAsia="ko-KR"/>
              </w:rPr>
              <w:t xml:space="preserve"> - MMI</w:t>
            </w:r>
          </w:p>
        </w:tc>
        <w:tc>
          <w:tcPr>
            <w:tcW w:w="1927" w:type="dxa"/>
          </w:tcPr>
          <w:p w14:paraId="15226CB8"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 xml:space="preserve">S </w:t>
            </w:r>
            <w:r>
              <w:rPr>
                <w:rFonts w:hint="eastAsia"/>
                <w:lang w:eastAsia="ko-KR"/>
              </w:rPr>
              <w:t>Fixed Station</w:t>
            </w:r>
          </w:p>
        </w:tc>
        <w:tc>
          <w:tcPr>
            <w:tcW w:w="1927" w:type="dxa"/>
          </w:tcPr>
          <w:p w14:paraId="64B17FD8"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S-PCU</w:t>
            </w:r>
          </w:p>
        </w:tc>
        <w:tc>
          <w:tcPr>
            <w:tcW w:w="1927" w:type="dxa"/>
          </w:tcPr>
          <w:p w14:paraId="088279BB" w14:textId="77777777" w:rsidR="009E2037" w:rsidRPr="00502655" w:rsidRDefault="009E2037" w:rsidP="0098690D">
            <w:pPr>
              <w:pStyle w:val="Tabletext"/>
              <w:rPr>
                <w:lang w:eastAsia="ko-KR"/>
              </w:rPr>
            </w:pPr>
            <w:r w:rsidRPr="00502655">
              <w:rPr>
                <w:lang w:eastAsia="ko-KR"/>
              </w:rPr>
              <w:t>PI</w:t>
            </w:r>
            <w:r>
              <w:rPr>
                <w:rFonts w:hint="eastAsia"/>
                <w:lang w:eastAsia="ko-KR"/>
              </w:rPr>
              <w:t xml:space="preserve"> sentences</w:t>
            </w:r>
          </w:p>
          <w:p w14:paraId="1084C2DE" w14:textId="77777777" w:rsidR="009E2037" w:rsidRPr="00502655" w:rsidRDefault="009E2037" w:rsidP="0098690D">
            <w:pPr>
              <w:pStyle w:val="Tabletext"/>
              <w:rPr>
                <w:lang w:eastAsia="ko-KR"/>
              </w:rPr>
            </w:pPr>
            <w:r w:rsidRPr="00502655">
              <w:rPr>
                <w:lang w:eastAsia="ko-KR"/>
              </w:rPr>
              <w:t>IEC 61162</w:t>
            </w:r>
          </w:p>
          <w:p w14:paraId="50348082" w14:textId="77777777" w:rsidR="009E2037" w:rsidRDefault="009E2037" w:rsidP="0098690D">
            <w:pPr>
              <w:pStyle w:val="Tabletext"/>
              <w:rPr>
                <w:lang w:eastAsia="ko-KR"/>
              </w:rPr>
            </w:pPr>
            <w:r w:rsidRPr="00502655">
              <w:rPr>
                <w:lang w:eastAsia="ko-KR"/>
              </w:rPr>
              <w:t>IEC 62320</w:t>
            </w:r>
          </w:p>
          <w:p w14:paraId="0932EE78" w14:textId="77777777" w:rsidR="009E2037" w:rsidRPr="00502655" w:rsidRDefault="009E2037" w:rsidP="0098690D">
            <w:pPr>
              <w:pStyle w:val="Tabletext"/>
              <w:rPr>
                <w:lang w:eastAsia="ko-KR"/>
              </w:rPr>
            </w:pPr>
            <w:r>
              <w:rPr>
                <w:rFonts w:hint="eastAsia"/>
                <w:lang w:eastAsia="ko-KR"/>
              </w:rPr>
              <w:t>IEC xxxxx</w:t>
            </w:r>
          </w:p>
        </w:tc>
      </w:tr>
      <w:tr w:rsidR="009E2037" w14:paraId="3109AC4C" w14:textId="77777777" w:rsidTr="004B0E41">
        <w:tc>
          <w:tcPr>
            <w:tcW w:w="1926" w:type="dxa"/>
          </w:tcPr>
          <w:p w14:paraId="69F89D27" w14:textId="77777777" w:rsidR="009E2037" w:rsidRPr="00502655" w:rsidRDefault="009E2037" w:rsidP="0098690D">
            <w:pPr>
              <w:pStyle w:val="Tabletext"/>
              <w:rPr>
                <w:lang w:eastAsia="ko-KR"/>
              </w:rPr>
            </w:pPr>
            <w:r w:rsidRPr="00502655">
              <w:rPr>
                <w:rFonts w:hint="eastAsia"/>
                <w:lang w:eastAsia="ko-KR"/>
              </w:rPr>
              <w:t>VDL</w:t>
            </w:r>
          </w:p>
        </w:tc>
        <w:tc>
          <w:tcPr>
            <w:tcW w:w="1927" w:type="dxa"/>
          </w:tcPr>
          <w:p w14:paraId="01B1E1AD" w14:textId="77777777" w:rsidR="009E2037" w:rsidRPr="00502655" w:rsidRDefault="009E2037" w:rsidP="0098690D">
            <w:pPr>
              <w:pStyle w:val="Tabletext"/>
              <w:rPr>
                <w:lang w:eastAsia="ko-KR"/>
              </w:rPr>
            </w:pPr>
            <w:r>
              <w:rPr>
                <w:rFonts w:hint="eastAsia"/>
                <w:lang w:eastAsia="ko-KR"/>
              </w:rPr>
              <w:t>Internal</w:t>
            </w:r>
            <w:r w:rsidRPr="00502655">
              <w:rPr>
                <w:lang w:eastAsia="ko-KR"/>
              </w:rPr>
              <w:t xml:space="preserve"> - MMI</w:t>
            </w:r>
          </w:p>
        </w:tc>
        <w:tc>
          <w:tcPr>
            <w:tcW w:w="1927" w:type="dxa"/>
          </w:tcPr>
          <w:p w14:paraId="202B61AC" w14:textId="77777777" w:rsidR="009E2037" w:rsidRPr="00502655" w:rsidRDefault="009E2037" w:rsidP="0098690D">
            <w:pPr>
              <w:pStyle w:val="Tabletext"/>
              <w:rPr>
                <w:lang w:eastAsia="ko-KR"/>
              </w:rPr>
            </w:pPr>
            <w:r>
              <w:rPr>
                <w:rFonts w:hint="eastAsia"/>
                <w:lang w:eastAsia="ko-KR"/>
              </w:rPr>
              <w:t>VDE</w:t>
            </w:r>
            <w:r w:rsidRPr="00502655">
              <w:rPr>
                <w:rFonts w:hint="eastAsia"/>
                <w:lang w:eastAsia="ko-KR"/>
              </w:rPr>
              <w:t xml:space="preserve">S </w:t>
            </w:r>
            <w:r>
              <w:rPr>
                <w:rFonts w:hint="eastAsia"/>
                <w:lang w:eastAsia="ko-KR"/>
              </w:rPr>
              <w:t>Fixed Station</w:t>
            </w:r>
          </w:p>
        </w:tc>
        <w:tc>
          <w:tcPr>
            <w:tcW w:w="1927" w:type="dxa"/>
          </w:tcPr>
          <w:p w14:paraId="3B4EC354" w14:textId="77777777" w:rsidR="009E2037" w:rsidRPr="00502655" w:rsidRDefault="009E2037" w:rsidP="0098690D">
            <w:pPr>
              <w:pStyle w:val="Tabletext"/>
              <w:rPr>
                <w:lang w:eastAsia="ko-KR"/>
              </w:rPr>
            </w:pPr>
            <w:r>
              <w:rPr>
                <w:rFonts w:hint="eastAsia"/>
                <w:lang w:eastAsia="ko-KR"/>
              </w:rPr>
              <w:t>Other VDES stations on VDL</w:t>
            </w:r>
          </w:p>
        </w:tc>
        <w:tc>
          <w:tcPr>
            <w:tcW w:w="1927" w:type="dxa"/>
          </w:tcPr>
          <w:p w14:paraId="57A82EB4" w14:textId="77777777" w:rsidR="009E2037" w:rsidRDefault="009E2037" w:rsidP="0098690D">
            <w:pPr>
              <w:pStyle w:val="Tabletext"/>
              <w:rPr>
                <w:lang w:eastAsia="ko-KR"/>
              </w:rPr>
            </w:pPr>
            <w:r w:rsidRPr="00502655">
              <w:rPr>
                <w:rFonts w:hint="eastAsia"/>
                <w:lang w:eastAsia="ko-KR"/>
              </w:rPr>
              <w:t>I</w:t>
            </w:r>
            <w:r w:rsidRPr="00502655">
              <w:rPr>
                <w:lang w:eastAsia="ko-KR"/>
              </w:rPr>
              <w:t>TU-R M.1371</w:t>
            </w:r>
          </w:p>
          <w:p w14:paraId="6A148A47" w14:textId="77777777" w:rsidR="009E2037" w:rsidRPr="00502655" w:rsidRDefault="009E2037" w:rsidP="0098690D">
            <w:pPr>
              <w:pStyle w:val="Tabletext"/>
              <w:rPr>
                <w:lang w:eastAsia="ko-KR"/>
              </w:rPr>
            </w:pPr>
            <w:r>
              <w:rPr>
                <w:rFonts w:hint="eastAsia"/>
                <w:lang w:eastAsia="ko-KR"/>
              </w:rPr>
              <w:t>ITU-R M.2092</w:t>
            </w:r>
          </w:p>
        </w:tc>
      </w:tr>
    </w:tbl>
    <w:p w14:paraId="5B23A5AA" w14:textId="77777777" w:rsidR="009E2037" w:rsidRDefault="009E2037" w:rsidP="009E2037">
      <w:pPr>
        <w:jc w:val="both"/>
        <w:rPr>
          <w:rFonts w:eastAsia="Malgun Gothic" w:cstheme="minorHAnsi"/>
          <w:lang w:eastAsia="ko-KR"/>
        </w:rPr>
      </w:pPr>
    </w:p>
    <w:p w14:paraId="09EC2B0C" w14:textId="77777777" w:rsidR="00053538" w:rsidRDefault="00053538" w:rsidP="00053538">
      <w:pPr>
        <w:jc w:val="both"/>
        <w:rPr>
          <w:rFonts w:eastAsia="Malgun Gothic" w:cstheme="minorHAnsi"/>
          <w:lang w:eastAsia="ko-KR"/>
        </w:rPr>
      </w:pPr>
    </w:p>
    <w:p w14:paraId="443C1312" w14:textId="77777777" w:rsidR="00053538" w:rsidRDefault="00053538" w:rsidP="00053538">
      <w:pPr>
        <w:pStyle w:val="BodyText"/>
        <w:rPr>
          <w:lang w:eastAsia="ko-KR"/>
        </w:rPr>
      </w:pPr>
      <w:r w:rsidRPr="6D02DD53">
        <w:rPr>
          <w:lang w:eastAsia="ko-KR"/>
        </w:rPr>
        <w:t>The exchange of data by VDES services through internal and/or external interfaces is performed by means of ‘sentences’, which are sets of data objects arranged in a meaningful order (‘semantics’). These ‘sentences’ are part of the IALA Maritime Data Exchange Format (MDEF). It should be noted that MDEF sentences are abstract representations of the data objects that are exchanged between VDES actors.</w:t>
      </w:r>
      <w:r>
        <w:rPr>
          <w:rFonts w:hint="eastAsia"/>
          <w:lang w:eastAsia="ko-KR"/>
        </w:rPr>
        <w:t xml:space="preserve"> </w:t>
      </w:r>
      <w:r w:rsidRPr="005F0AF4">
        <w:rPr>
          <w:lang w:eastAsia="ko-KR"/>
        </w:rPr>
        <w:t>For encoding of MDEF sentences, it is recommended to use the PI sentences defined in IEC 61162-1 and IEC 62320-1 for AIS funct</w:t>
      </w:r>
      <w:r>
        <w:rPr>
          <w:rFonts w:hint="eastAsia"/>
          <w:lang w:eastAsia="ko-KR"/>
        </w:rPr>
        <w:t>i</w:t>
      </w:r>
      <w:r w:rsidRPr="005F0AF4">
        <w:rPr>
          <w:lang w:eastAsia="ko-KR"/>
        </w:rPr>
        <w:t>ons, and PI Binary Message struc</w:t>
      </w:r>
      <w:r>
        <w:rPr>
          <w:rFonts w:hint="eastAsia"/>
          <w:lang w:eastAsia="ko-KR"/>
        </w:rPr>
        <w:t>t</w:t>
      </w:r>
      <w:r w:rsidRPr="005F0AF4">
        <w:rPr>
          <w:lang w:eastAsia="ko-KR"/>
        </w:rPr>
        <w:t>ures as defin</w:t>
      </w:r>
      <w:r>
        <w:rPr>
          <w:rFonts w:hint="eastAsia"/>
          <w:lang w:eastAsia="ko-KR"/>
        </w:rPr>
        <w:t>e</w:t>
      </w:r>
      <w:r w:rsidRPr="005F0AF4">
        <w:rPr>
          <w:lang w:eastAsia="ko-KR"/>
        </w:rPr>
        <w:t xml:space="preserve">d in IEC </w:t>
      </w:r>
      <w:r>
        <w:rPr>
          <w:rFonts w:hint="eastAsia"/>
          <w:lang w:eastAsia="ko-KR"/>
        </w:rPr>
        <w:t>63514</w:t>
      </w:r>
      <w:r w:rsidRPr="005F0AF4">
        <w:rPr>
          <w:lang w:eastAsia="ko-KR"/>
        </w:rPr>
        <w:t xml:space="preserve"> and IEC [shore] for new VDES functionality</w:t>
      </w:r>
      <w:r>
        <w:rPr>
          <w:rFonts w:hint="eastAsia"/>
          <w:lang w:eastAsia="ko-KR"/>
        </w:rPr>
        <w:t>.</w:t>
      </w:r>
      <w:r w:rsidRPr="6D02DD53">
        <w:rPr>
          <w:lang w:eastAsia="ko-KR"/>
        </w:rPr>
        <w:t xml:space="preserve"> All Terrestrial </w:t>
      </w:r>
      <w:r w:rsidRPr="178F3C8B">
        <w:rPr>
          <w:lang w:eastAsia="ko-KR"/>
        </w:rPr>
        <w:t>VDES</w:t>
      </w:r>
      <w:r w:rsidRPr="6D02DD53">
        <w:rPr>
          <w:lang w:eastAsia="ko-KR"/>
        </w:rPr>
        <w:t xml:space="preserve"> service components in a Shore-Based Infrastructure shall support the standard PI sentences for data exchange by default.</w:t>
      </w:r>
    </w:p>
    <w:p w14:paraId="4FB47DB8" w14:textId="77777777" w:rsidR="00053538" w:rsidRDefault="00053538" w:rsidP="00053538">
      <w:pPr>
        <w:pStyle w:val="BodyText"/>
        <w:rPr>
          <w:rFonts w:cstheme="minorHAnsi"/>
          <w:lang w:eastAsia="ko-KR"/>
        </w:rPr>
      </w:pPr>
    </w:p>
    <w:p w14:paraId="5A47D010" w14:textId="77777777" w:rsidR="00053538" w:rsidRDefault="00053538" w:rsidP="00053538">
      <w:pPr>
        <w:pStyle w:val="BodyText"/>
        <w:rPr>
          <w:rFonts w:cstheme="minorHAnsi"/>
          <w:lang w:eastAsia="ko-KR"/>
        </w:rPr>
      </w:pPr>
      <w:r w:rsidRPr="003B0A32">
        <w:rPr>
          <w:rFonts w:cstheme="minorHAnsi"/>
          <w:color w:val="000000" w:themeColor="text1"/>
          <w:lang w:eastAsia="ko-KR"/>
        </w:rPr>
        <w:t xml:space="preserve">It is possible to define a set of unique sentences that complement the existing MDEF sentences to provide additional functionality or additional VDES services. It is recommended to reuse these interfaces where possible to support both MDEF and unique sentences in the </w:t>
      </w:r>
      <w:r w:rsidRPr="002B046D">
        <w:rPr>
          <w:rFonts w:cstheme="minorHAnsi"/>
          <w:lang w:eastAsia="ko-KR"/>
        </w:rPr>
        <w:t>same interface, but it is also possible to define new interfaces to exchange unique sentences.</w:t>
      </w:r>
    </w:p>
    <w:p w14:paraId="1005D5F3" w14:textId="77777777" w:rsidR="00053538" w:rsidRDefault="00053538" w:rsidP="00053538">
      <w:pPr>
        <w:pStyle w:val="BodyText"/>
        <w:rPr>
          <w:rFonts w:cstheme="minorHAnsi"/>
          <w:lang w:eastAsia="ko-KR"/>
        </w:rPr>
      </w:pPr>
    </w:p>
    <w:p w14:paraId="4AED807A" w14:textId="77777777" w:rsidR="00053538" w:rsidRDefault="00053538" w:rsidP="00053538">
      <w:pPr>
        <w:pStyle w:val="BodyText"/>
        <w:rPr>
          <w:lang w:eastAsia="ko-KR"/>
        </w:rPr>
      </w:pPr>
      <w:r w:rsidRPr="6D1D9957">
        <w:rPr>
          <w:lang w:eastAsia="ko-KR"/>
        </w:rPr>
        <w:t xml:space="preserve">All Terrestrial </w:t>
      </w:r>
      <w:r w:rsidRPr="30D3DC78">
        <w:rPr>
          <w:lang w:eastAsia="ko-KR"/>
        </w:rPr>
        <w:t>VDES</w:t>
      </w:r>
      <w:r w:rsidRPr="6D1D9957">
        <w:rPr>
          <w:lang w:eastAsia="ko-KR"/>
        </w:rPr>
        <w:t xml:space="preserve"> service components in</w:t>
      </w:r>
      <w:r w:rsidRPr="6D1D9957">
        <w:rPr>
          <w:rFonts w:hint="eastAsia"/>
          <w:lang w:eastAsia="ko-KR"/>
        </w:rPr>
        <w:t xml:space="preserve"> the</w:t>
      </w:r>
      <w:r w:rsidRPr="6D1D9957">
        <w:rPr>
          <w:lang w:eastAsia="ko-KR"/>
        </w:rPr>
        <w:t xml:space="preserve"> </w:t>
      </w:r>
      <w:r w:rsidRPr="6D1D9957">
        <w:rPr>
          <w:rFonts w:hint="eastAsia"/>
          <w:lang w:eastAsia="ko-KR"/>
        </w:rPr>
        <w:t>shore VDES</w:t>
      </w:r>
      <w:r w:rsidRPr="6D1D9957">
        <w:rPr>
          <w:lang w:eastAsia="ko-KR"/>
        </w:rPr>
        <w:t xml:space="preserve"> Infrastructure </w:t>
      </w:r>
      <w:r>
        <w:rPr>
          <w:rFonts w:hint="eastAsia"/>
          <w:lang w:eastAsia="ko-KR"/>
        </w:rPr>
        <w:t>should</w:t>
      </w:r>
      <w:r w:rsidRPr="6D1D9957">
        <w:rPr>
          <w:lang w:eastAsia="ko-KR"/>
        </w:rPr>
        <w:t xml:space="preserve"> be compatible with MDEF statements and standard interfaces. It is also not recommended to duplicate information already available in the rest of the protocol stack within MDEF statements or proprietary statements. If such information is required, the appropriate MDEF statement or protocol stack parameters should be used.</w:t>
      </w:r>
    </w:p>
    <w:p w14:paraId="1466A0D0" w14:textId="77777777" w:rsidR="00053538" w:rsidRPr="00E978D7" w:rsidRDefault="00053538" w:rsidP="00053538">
      <w:pPr>
        <w:pStyle w:val="BodyText"/>
        <w:rPr>
          <w:rFonts w:cstheme="minorHAnsi"/>
          <w:lang w:eastAsia="ko-KR"/>
        </w:rPr>
      </w:pPr>
    </w:p>
    <w:p w14:paraId="403412E5" w14:textId="77777777" w:rsidR="00053538" w:rsidRPr="00E978D7" w:rsidRDefault="00053538" w:rsidP="00053538">
      <w:pPr>
        <w:pStyle w:val="BodyText"/>
        <w:rPr>
          <w:rFonts w:cstheme="minorHAnsi"/>
          <w:lang w:eastAsia="ko-KR"/>
        </w:rPr>
      </w:pPr>
      <w:r w:rsidRPr="002B046D">
        <w:rPr>
          <w:rFonts w:cstheme="minorHAnsi"/>
          <w:lang w:eastAsia="ko-KR"/>
        </w:rPr>
        <w:t>The TCP/IP Socket client-server protocol is the recommended protocol stack for the</w:t>
      </w:r>
      <w:r>
        <w:rPr>
          <w:rFonts w:cstheme="minorHAnsi" w:hint="eastAsia"/>
          <w:lang w:eastAsia="ko-KR"/>
        </w:rPr>
        <w:t xml:space="preserve"> external/internal</w:t>
      </w:r>
      <w:r w:rsidRPr="002B046D">
        <w:rPr>
          <w:rFonts w:cstheme="minorHAnsi"/>
          <w:lang w:eastAsia="ko-KR"/>
        </w:rPr>
        <w:t xml:space="preserve"> Machine-to-Machine Interface (MMI) of VDES networks, with TLS/SSL recommended for secure connections. Additional standard protocol stacks may be supported in various environments for various interfaces, such as serial RS-232 and RS-422, but are not recommended for VDES networks.</w:t>
      </w:r>
    </w:p>
    <w:p w14:paraId="28C5B209" w14:textId="77777777" w:rsidR="00053538" w:rsidRPr="002F1795" w:rsidRDefault="00053538" w:rsidP="00053538">
      <w:pPr>
        <w:pStyle w:val="BodyText"/>
        <w:rPr>
          <w:rFonts w:cstheme="minorHAnsi"/>
          <w:lang w:eastAsia="ko-KR"/>
        </w:rPr>
      </w:pPr>
    </w:p>
    <w:p w14:paraId="434BCAC0" w14:textId="77777777" w:rsidR="00053538" w:rsidRDefault="00053538" w:rsidP="00053538">
      <w:pPr>
        <w:pStyle w:val="BodyText"/>
        <w:rPr>
          <w:lang w:eastAsia="ko-KR"/>
        </w:rPr>
      </w:pPr>
      <w:r w:rsidRPr="1C4AFAB6">
        <w:rPr>
          <w:lang w:eastAsia="ko-KR"/>
        </w:rPr>
        <w:t>When the VDE-TER service component of</w:t>
      </w:r>
      <w:r w:rsidRPr="1C4AFAB6">
        <w:rPr>
          <w:rFonts w:hint="eastAsia"/>
          <w:lang w:eastAsia="ko-KR"/>
        </w:rPr>
        <w:t xml:space="preserve"> the shore VDES infrastructure</w:t>
      </w:r>
      <w:r w:rsidRPr="1C4AFAB6">
        <w:rPr>
          <w:lang w:eastAsia="ko-KR"/>
        </w:rPr>
        <w:t xml:space="preserve"> is implemented as an integrated component consisting of hardware and firmware, there must additionally be an appropriate 'HMI Direct' and/or 'Local HMI'.</w:t>
      </w:r>
    </w:p>
    <w:p w14:paraId="4DAE0C87" w14:textId="77777777" w:rsidR="00053538" w:rsidRDefault="00053538" w:rsidP="00053538">
      <w:pPr>
        <w:pStyle w:val="BodyText"/>
        <w:rPr>
          <w:rFonts w:cstheme="minorHAnsi"/>
          <w:lang w:eastAsia="ko-KR"/>
        </w:rPr>
      </w:pPr>
    </w:p>
    <w:p w14:paraId="29237CA6" w14:textId="77777777" w:rsidR="00053538" w:rsidRPr="002F1C8A" w:rsidRDefault="00053538" w:rsidP="00053538">
      <w:pPr>
        <w:pStyle w:val="Bullet1"/>
        <w:rPr>
          <w:lang w:eastAsia="ko-KR"/>
        </w:rPr>
      </w:pPr>
      <w:r w:rsidRPr="00053538">
        <w:rPr>
          <w:b/>
          <w:bCs/>
          <w:lang w:eastAsia="ko-KR"/>
        </w:rPr>
        <w:t>HMI Direct</w:t>
      </w:r>
      <w:r w:rsidRPr="002F1C8A">
        <w:rPr>
          <w:lang w:eastAsia="ko-KR"/>
        </w:rPr>
        <w:t xml:space="preserve">: Consists of all signals, displays and input devices (e.g. on/off switches, reset keys, LED indicators, etc.) that are mounted on the machine and form an integral part of the machine. The 'HMI Direct' is always located where the machine is, i.e. at the remote and node sites. These interfaces are usually intended for quick access to the most important information about the current status of the machine, but are not used for convenient technical </w:t>
      </w:r>
      <w:commentRangeStart w:id="80"/>
      <w:r w:rsidRPr="002F1C8A">
        <w:rPr>
          <w:lang w:eastAsia="ko-KR"/>
        </w:rPr>
        <w:t>operation</w:t>
      </w:r>
      <w:commentRangeEnd w:id="80"/>
      <w:r w:rsidR="00ED7CC8" w:rsidRPr="002F1C8A">
        <w:rPr>
          <w:rStyle w:val="CommentReference"/>
          <w:sz w:val="22"/>
          <w:szCs w:val="22"/>
          <w:lang w:eastAsia="ko-KR"/>
        </w:rPr>
        <w:commentReference w:id="80"/>
      </w:r>
      <w:r w:rsidRPr="002F1C8A">
        <w:rPr>
          <w:lang w:eastAsia="ko-KR"/>
        </w:rPr>
        <w:t>.</w:t>
      </w:r>
    </w:p>
    <w:p w14:paraId="5171AB78" w14:textId="77777777" w:rsidR="00053538" w:rsidRPr="002F1C8A" w:rsidRDefault="00053538" w:rsidP="00053538">
      <w:pPr>
        <w:pStyle w:val="Bullet1"/>
        <w:rPr>
          <w:lang w:eastAsia="ko-KR"/>
        </w:rPr>
      </w:pPr>
      <w:r w:rsidRPr="00053538">
        <w:rPr>
          <w:b/>
          <w:bCs/>
          <w:lang w:eastAsia="ko-KR"/>
        </w:rPr>
        <w:t>Local HMI</w:t>
      </w:r>
      <w:r w:rsidRPr="002F1C8A">
        <w:rPr>
          <w:lang w:eastAsia="ko-KR"/>
        </w:rPr>
        <w:t>: Similar to ‘HMI Direct’, but consists of all individual signals, displays and input devices whose functionality is entirely dependent on the machine. Examples include computer peripherals such as the mouse, keyboard and display.</w:t>
      </w:r>
    </w:p>
    <w:p w14:paraId="10CBF928" w14:textId="77777777" w:rsidR="00053538" w:rsidRPr="002F1C8A" w:rsidRDefault="00053538" w:rsidP="00053538">
      <w:pPr>
        <w:pStyle w:val="Bullet1"/>
        <w:rPr>
          <w:lang w:eastAsia="ko-KR"/>
        </w:rPr>
      </w:pPr>
      <w:r w:rsidRPr="00053538">
        <w:rPr>
          <w:b/>
          <w:bCs/>
          <w:lang w:eastAsia="ko-KR"/>
        </w:rPr>
        <w:t>Field-deployed HMI</w:t>
      </w:r>
      <w:r w:rsidRPr="002F1C8A">
        <w:rPr>
          <w:lang w:eastAsia="ko-KR"/>
        </w:rPr>
        <w:t>: A human interaction (HI) device located at a remote or node site, connected to a machine via a LAN (i.e., in the same building or location as the machine to which it is connected), operates independently of the machine for basic HI functions, but relies on the machine for information.</w:t>
      </w:r>
    </w:p>
    <w:p w14:paraId="7C222FD8" w14:textId="77777777" w:rsidR="00053538" w:rsidRPr="002F1C8A" w:rsidRDefault="00053538" w:rsidP="00053538">
      <w:pPr>
        <w:pStyle w:val="Bullet1"/>
        <w:rPr>
          <w:lang w:eastAsia="ko-KR"/>
        </w:rPr>
      </w:pPr>
      <w:r w:rsidRPr="00053538">
        <w:rPr>
          <w:b/>
          <w:bCs/>
          <w:lang w:eastAsia="ko-KR"/>
        </w:rPr>
        <w:t>Remote HMI</w:t>
      </w:r>
      <w:r w:rsidRPr="002F1C8A">
        <w:rPr>
          <w:lang w:eastAsia="ko-KR"/>
        </w:rPr>
        <w:t>: A Human Interface (HI) device located at the technical operator’s work site (either a fixed or mobile work site) and connected to the machine via a WAN. That is, it is not located in the same building or location as the connected machine, and operates independently of the machine for basic HI functions, but relies on the machine for information. The provision of a remote HMI alone allows for the operation of a centralized Technical Operation Personnel location.</w:t>
      </w:r>
    </w:p>
    <w:p w14:paraId="01976498" w14:textId="77777777" w:rsidR="009E2037" w:rsidRDefault="009E2037" w:rsidP="009E2037">
      <w:pPr>
        <w:jc w:val="both"/>
        <w:rPr>
          <w:rFonts w:eastAsia="Malgun Gothic" w:cstheme="minorHAnsi"/>
          <w:lang w:eastAsia="ko-KR"/>
        </w:rPr>
      </w:pPr>
    </w:p>
    <w:p w14:paraId="28C0DB5E" w14:textId="4E6F952A" w:rsidR="007113CF" w:rsidRDefault="007113CF" w:rsidP="007113CF">
      <w:pPr>
        <w:pStyle w:val="Heading2"/>
      </w:pPr>
      <w:bookmarkStart w:id="81" w:name="_Toc222477550"/>
      <w:r>
        <w:t>VDES</w:t>
      </w:r>
      <w:r w:rsidR="00185658">
        <w:t xml:space="preserve"> Data Transfer Network</w:t>
      </w:r>
      <w:bookmarkEnd w:id="81"/>
    </w:p>
    <w:p w14:paraId="09AC65AA" w14:textId="77777777" w:rsidR="007113CF" w:rsidRDefault="007113CF" w:rsidP="007113CF">
      <w:pPr>
        <w:pStyle w:val="BodyText"/>
      </w:pPr>
    </w:p>
    <w:p w14:paraId="35C4ED4C" w14:textId="77777777" w:rsidR="007113CF" w:rsidRDefault="007113CF" w:rsidP="007113CF">
      <w:pPr>
        <w:pStyle w:val="BodyText"/>
      </w:pPr>
      <w:r>
        <w:t>The VDES Data Transfer Network, managed primarily by the VDES-LSS (Logical Shore Station), serves as the core component responsible for handling data exchange between shore infrastructure and external/internal services. This section presents the basic concepts and requirements for forming the framework of a VDES data transmission network. At some level of the decision-making process within the competent authority, it may help to formalize macro-level decisions on network configuration.</w:t>
      </w:r>
    </w:p>
    <w:p w14:paraId="5ED03B79" w14:textId="77777777" w:rsidR="007113CF" w:rsidRDefault="007113CF" w:rsidP="007113CF">
      <w:pPr>
        <w:pStyle w:val="BodyText"/>
      </w:pPr>
    </w:p>
    <w:p w14:paraId="75867A01" w14:textId="77777777" w:rsidR="007113CF" w:rsidRDefault="007113CF" w:rsidP="007113CF">
      <w:pPr>
        <w:pStyle w:val="BodyText"/>
      </w:pPr>
    </w:p>
    <w:p w14:paraId="43036B87" w14:textId="5C087980" w:rsidR="007113CF" w:rsidRDefault="00281F12" w:rsidP="00094334">
      <w:pPr>
        <w:pStyle w:val="Heading3"/>
      </w:pPr>
      <w:bookmarkStart w:id="82" w:name="_Toc222477551"/>
      <w:r>
        <w:t>Primary concepts and requirements</w:t>
      </w:r>
      <w:bookmarkEnd w:id="82"/>
    </w:p>
    <w:p w14:paraId="376B9BBD" w14:textId="7540FAEC" w:rsidR="007E56F6" w:rsidRDefault="007113CF" w:rsidP="007113CF">
      <w:pPr>
        <w:pStyle w:val="BodyText"/>
      </w:pPr>
      <w:r>
        <w:t>Figure x shows the most basic VDES data network. The "cloud" can be a wired or complex wide area network, but the VDES network requirements are greatly simplified. In the simplest configuration, a layer can consist of a single entity, such as a physical device or a software module running on a computer</w:t>
      </w:r>
    </w:p>
    <w:p w14:paraId="68ED2AA2" w14:textId="77777777" w:rsidR="00DD0A97" w:rsidRPr="00DD0A97" w:rsidRDefault="00DD0A97" w:rsidP="00DD0A97">
      <w:pPr>
        <w:pStyle w:val="BodyText"/>
      </w:pPr>
    </w:p>
    <w:p w14:paraId="6D896F93" w14:textId="77777777" w:rsidR="00DD0A97" w:rsidRPr="00DD0A97" w:rsidRDefault="00DD0A97" w:rsidP="00DD0A97">
      <w:pPr>
        <w:pStyle w:val="BodyText"/>
      </w:pPr>
      <w:commentRangeStart w:id="83"/>
      <w:commentRangeStart w:id="84"/>
      <w:r w:rsidRPr="00DD0A97">
        <w:rPr>
          <w:noProof/>
        </w:rPr>
        <w:drawing>
          <wp:inline distT="0" distB="0" distL="0" distR="0" wp14:anchorId="6C2218C4" wp14:editId="731CF9A8">
            <wp:extent cx="6120130" cy="2052320"/>
            <wp:effectExtent l="0" t="0" r="0" b="0"/>
            <wp:docPr id="1165328617" name="그림 55" descr="스크린샷, 로고이(가) 표시된 사진&#10;&#10;AI가 생성한 콘텐츠는 부정확할 수 있습니다.">
              <a:extLst xmlns:a="http://schemas.openxmlformats.org/drawingml/2006/main">
                <a:ext uri="{FF2B5EF4-FFF2-40B4-BE49-F238E27FC236}">
                  <a16:creationId xmlns:a16="http://schemas.microsoft.com/office/drawing/2014/main" id="{32817554-3E33-C659-C0ED-966B7BA61D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그림 55" descr="스크린샷, 로고이(가) 표시된 사진&#10;&#10;AI가 생성한 콘텐츠는 부정확할 수 있습니다.">
                      <a:extLst>
                        <a:ext uri="{FF2B5EF4-FFF2-40B4-BE49-F238E27FC236}">
                          <a16:creationId xmlns:a16="http://schemas.microsoft.com/office/drawing/2014/main" id="{32817554-3E33-C659-C0ED-966B7BA61DDF}"/>
                        </a:ext>
                      </a:extLst>
                    </pic:cNvPr>
                    <pic:cNvPicPr>
                      <a:picLocks noChangeAspect="1"/>
                    </pic:cNvPicPr>
                  </pic:nvPicPr>
                  <pic:blipFill>
                    <a:blip r:embed="rId42"/>
                    <a:stretch>
                      <a:fillRect/>
                    </a:stretch>
                  </pic:blipFill>
                  <pic:spPr>
                    <a:xfrm>
                      <a:off x="0" y="0"/>
                      <a:ext cx="6120130" cy="2052320"/>
                    </a:xfrm>
                    <a:prstGeom prst="rect">
                      <a:avLst/>
                    </a:prstGeom>
                  </pic:spPr>
                </pic:pic>
              </a:graphicData>
            </a:graphic>
          </wp:inline>
        </w:drawing>
      </w:r>
      <w:commentRangeEnd w:id="83"/>
      <w:r w:rsidR="00ED7CC8" w:rsidRPr="00DD0A97">
        <w:rPr>
          <w:rStyle w:val="CommentReference"/>
          <w:sz w:val="22"/>
          <w:szCs w:val="22"/>
        </w:rPr>
        <w:commentReference w:id="83"/>
      </w:r>
      <w:commentRangeEnd w:id="84"/>
      <w:r w:rsidRPr="00DD0A97">
        <w:rPr>
          <w:rStyle w:val="CommentReference"/>
          <w:sz w:val="22"/>
          <w:szCs w:val="22"/>
        </w:rPr>
        <w:commentReference w:id="84"/>
      </w:r>
    </w:p>
    <w:p w14:paraId="4C8A5BBA" w14:textId="77777777" w:rsidR="00DD0A97" w:rsidRDefault="00DD0A97" w:rsidP="00DD0A97">
      <w:pPr>
        <w:pStyle w:val="Figurecaption"/>
        <w:rPr>
          <w:lang w:eastAsia="ko-KR"/>
        </w:rPr>
      </w:pPr>
      <w:bookmarkStart w:id="85" w:name="_Toc222475856"/>
      <w:r w:rsidRPr="006D3F50">
        <w:rPr>
          <w:rFonts w:hint="eastAsia"/>
          <w:lang w:eastAsia="ko-KR"/>
        </w:rPr>
        <w:t xml:space="preserve">Figure </w:t>
      </w:r>
      <w:r>
        <w:rPr>
          <w:rFonts w:hint="eastAsia"/>
          <w:lang w:eastAsia="ko-KR"/>
        </w:rPr>
        <w:t>x</w:t>
      </w:r>
      <w:r w:rsidRPr="006D3F50">
        <w:rPr>
          <w:rFonts w:hint="eastAsia"/>
          <w:lang w:eastAsia="ko-KR"/>
        </w:rPr>
        <w:t xml:space="preserve"> </w:t>
      </w:r>
      <w:r w:rsidRPr="002F1C8A">
        <w:rPr>
          <w:lang w:eastAsia="ko-KR"/>
        </w:rPr>
        <w:t>Basic VDES data network (including integrated or separate AIS data network)</w:t>
      </w:r>
      <w:bookmarkEnd w:id="85"/>
    </w:p>
    <w:p w14:paraId="2A2513AD" w14:textId="77777777" w:rsidR="00DD0A97" w:rsidRPr="002F1C8A" w:rsidRDefault="00DD0A97" w:rsidP="00DD0A97">
      <w:pPr>
        <w:pStyle w:val="Bullet1"/>
        <w:rPr>
          <w:lang w:eastAsia="ko-KR"/>
        </w:rPr>
      </w:pPr>
      <w:r w:rsidRPr="002F1C8A">
        <w:rPr>
          <w:lang w:eastAsia="ko-KR"/>
        </w:rPr>
        <w:t>TCP/IP: Entities of the VDES service shall use the TCP/IP protocol for VDES data transmission to the greatest extent possible. TCP/IP packets containing AIS service and safety-related data shall be assigned the highest priority and shall be prioritized for transmission.</w:t>
      </w:r>
    </w:p>
    <w:p w14:paraId="6B709F99" w14:textId="77777777" w:rsidR="00DD0A97" w:rsidRPr="004A647C" w:rsidRDefault="00DD0A97" w:rsidP="00DD0A97">
      <w:pPr>
        <w:pStyle w:val="Bullet1"/>
        <w:rPr>
          <w:lang w:eastAsia="ko-KR"/>
        </w:rPr>
      </w:pPr>
      <w:r w:rsidRPr="004A647C">
        <w:rPr>
          <w:lang w:eastAsia="ko-KR"/>
        </w:rPr>
        <w:t>Security: The network must provide adequate protection against unauthorized use of information and the network. By establishing the concept of user rights and authorization, unauthorized users can prevent unauthorized users from changing or obtaining unauthorized information. Likewise, unauthorized transmission of data over the network must be prevented.</w:t>
      </w:r>
    </w:p>
    <w:p w14:paraId="5AA7A2EC" w14:textId="77777777" w:rsidR="00DD0A97" w:rsidRPr="004A647C" w:rsidRDefault="00DD0A97" w:rsidP="00DD0A97">
      <w:pPr>
        <w:pStyle w:val="Bullet1"/>
        <w:rPr>
          <w:lang w:eastAsia="ko-KR"/>
        </w:rPr>
      </w:pPr>
      <w:r w:rsidRPr="004A647C">
        <w:rPr>
          <w:lang w:eastAsia="ko-KR"/>
        </w:rPr>
        <w:t>Other application capacity: In a comprehensive view of the shore-side network, if properly designed for both ship and land users, it should be able to accommodate commercial requirements other than those aimed at public interest, such as maritime safety and traffic management.</w:t>
      </w:r>
    </w:p>
    <w:p w14:paraId="7ABDF8AB" w14:textId="2164D6AE" w:rsidR="003E116D" w:rsidRDefault="00AF7D4F" w:rsidP="003E116D">
      <w:pPr>
        <w:pStyle w:val="Heading3"/>
      </w:pPr>
      <w:bookmarkStart w:id="86" w:name="_Toc222477552"/>
      <w:r>
        <w:t>Progression concepts and requirements</w:t>
      </w:r>
      <w:bookmarkEnd w:id="86"/>
    </w:p>
    <w:p w14:paraId="64F9A91C" w14:textId="77777777" w:rsidR="003E116D" w:rsidRDefault="003E116D" w:rsidP="003E116D">
      <w:pPr>
        <w:pStyle w:val="BodyText"/>
      </w:pPr>
      <w:r>
        <w:t>As the complexity of VDES service categories increases, the configuration and capacity of the connected network configurations also increase, so it is recommended to apply a layered architecture. The following shows the degree of complexity inherent in VDES services and how a layered architecture can effectively address these requirements.</w:t>
      </w:r>
    </w:p>
    <w:p w14:paraId="2E12953D" w14:textId="42975184" w:rsidR="003E116D" w:rsidRDefault="003E116D" w:rsidP="00350C18">
      <w:pPr>
        <w:pStyle w:val="Bullet1"/>
      </w:pPr>
      <w:r>
        <w:t>Geographic Coverage Requirements: The requirement to provide coverage of the VDES coastal infrastructure over a larger area has several important implications. In areas with high traffic volumes, it may be necessary to subdivide the coverage area of a single VDES coastal station into sectors using directional diversity of the antennas to ensure unbroken VDES messages are received by all surrounding mobile VDES stations. To utilize directional diversity, a VDES coastal station has multiple VDES base stations, which are connected to other antennas whose antenna sectors should not overlap each other as much as possible. Simply to cover a larger geographic area, and especially to address the garbling problem in a larger geographic area, multiple VDES coastal stations may be required, each of which may consist of multiple VDES base stations.</w:t>
      </w:r>
    </w:p>
    <w:p w14:paraId="19F41410" w14:textId="18BD564A" w:rsidR="003E116D" w:rsidRDefault="003E116D" w:rsidP="00350C18">
      <w:pPr>
        <w:pStyle w:val="Bullet1"/>
      </w:pPr>
      <w:r>
        <w:t>Complexity Processing: VDES itself and proper handling of VDES data represent high complexity. To address this complexity, the overall functionality of VDES must be subdivided into appropriate sections. Since the geographical coverage requirement implies a hierarchical structure, the functional layer can be considered as the first step. The functional layers can be further subdivided into entities on the same functional layer.</w:t>
      </w:r>
    </w:p>
    <w:p w14:paraId="43B2678E" w14:textId="12CD0AB2" w:rsidR="003E116D" w:rsidRDefault="003E116D" w:rsidP="00350C18">
      <w:pPr>
        <w:pStyle w:val="Bullet1"/>
      </w:pPr>
      <w:r>
        <w:t>Encapsulation: Encapsulation principles must be followed to ensure that design and configuration details that apply only to one specific layer or to some entities within a layer are not inappropriately distributed across the VDES service or across application layers.</w:t>
      </w:r>
    </w:p>
    <w:p w14:paraId="2E3B7FD7" w14:textId="049C8B0F" w:rsidR="003E116D" w:rsidRDefault="003E116D" w:rsidP="00350C18">
      <w:pPr>
        <w:pStyle w:val="Bullet1"/>
      </w:pPr>
      <w:r>
        <w:t>Modularity/open system requirements: The layered approach meets the general requirements for open systems, which outline more detailed requirements from the competent authorities.</w:t>
      </w:r>
    </w:p>
    <w:p w14:paraId="3BA418FF" w14:textId="0E2DBF94" w:rsidR="003E116D" w:rsidRDefault="003E116D" w:rsidP="00350C18">
      <w:pPr>
        <w:pStyle w:val="Bullet2"/>
      </w:pPr>
      <w:r>
        <w:t>the desire to use "plug and play" components for easy installation,</w:t>
      </w:r>
    </w:p>
    <w:p w14:paraId="215FC9D4" w14:textId="06138FDA" w:rsidR="003E116D" w:rsidRDefault="003E116D" w:rsidP="00350C18">
      <w:pPr>
        <w:pStyle w:val="Bullet2"/>
      </w:pPr>
      <w:r>
        <w:t>the flexibility requirement (designing a system that can be easily changed during its life cycle due to partial maintenance considerations or changes in maintenance considerations without affecting the entire system);</w:t>
      </w:r>
    </w:p>
    <w:p w14:paraId="72CE7FA9" w14:textId="74E035D3" w:rsidR="003E116D" w:rsidRDefault="003E116D" w:rsidP="00350C18">
      <w:pPr>
        <w:pStyle w:val="Bullet2"/>
      </w:pPr>
      <w:r>
        <w:t>the "second source" requirement (to have at least one second vendor for spare parts);</w:t>
      </w:r>
    </w:p>
    <w:p w14:paraId="770478B1" w14:textId="03C3E898" w:rsidR="003E116D" w:rsidRDefault="003E116D" w:rsidP="00350C18">
      <w:pPr>
        <w:pStyle w:val="Bullet2"/>
      </w:pPr>
      <w:r>
        <w:t>the timing requirement, i.e. allowing some parallelization of processing in different tiers and different entities;</w:t>
      </w:r>
    </w:p>
    <w:p w14:paraId="099B172C" w14:textId="4444C0FA" w:rsidR="00DD0A97" w:rsidRDefault="003E116D" w:rsidP="00350C18">
      <w:pPr>
        <w:pStyle w:val="Bullet2"/>
      </w:pPr>
      <w:r>
        <w:t>the cost requirement (achievement of a reasonable market price through competition).</w:t>
      </w:r>
    </w:p>
    <w:p w14:paraId="1DC79BB8" w14:textId="097A33B4" w:rsidR="00345FDA" w:rsidRPr="00DD7333" w:rsidRDefault="00345FDA" w:rsidP="00DF01AD">
      <w:pPr>
        <w:pStyle w:val="Heading1"/>
      </w:pPr>
      <w:bookmarkStart w:id="87" w:name="_Toc222477553"/>
      <w:r>
        <w:t xml:space="preserve">VDES </w:t>
      </w:r>
      <w:r w:rsidR="000813AF">
        <w:t>mode operation</w:t>
      </w:r>
      <w:bookmarkEnd w:id="87"/>
    </w:p>
    <w:p w14:paraId="0DAD922D" w14:textId="77777777" w:rsidR="00345FDA" w:rsidRDefault="00345FDA" w:rsidP="00DF01AD">
      <w:pPr>
        <w:pStyle w:val="BodyText"/>
        <w:rPr>
          <w:lang w:eastAsia="ko-KR"/>
        </w:rPr>
      </w:pPr>
      <w:r w:rsidRPr="00D7521A">
        <w:rPr>
          <w:lang w:eastAsia="ko-KR"/>
        </w:rPr>
        <w:t>This chapter describes the operational modes of the VHF Data Exchange System (VDES) in a shore infrastructure context. It provides an overview of how VDES communications can be configured, including the use of simplex or duplex frequency arrangements for data exchange and the emerging R-Mode for ranging and positioning. The definitions and characteristics of each mode are outlined, with emphasis on their functional use in shore-to-ship, ship-to-shore, and ship-to-ship communications.</w:t>
      </w:r>
    </w:p>
    <w:p w14:paraId="7411DCF1" w14:textId="67FBC125" w:rsidR="008B374D" w:rsidRDefault="008B374D" w:rsidP="008B374D">
      <w:pPr>
        <w:pStyle w:val="Heading2"/>
      </w:pPr>
      <w:bookmarkStart w:id="88" w:name="_Toc222477554"/>
      <w:r>
        <w:t xml:space="preserve">Functional Definitions of </w:t>
      </w:r>
      <w:r w:rsidR="000813AF">
        <w:t>VDES modes</w:t>
      </w:r>
      <w:bookmarkEnd w:id="88"/>
      <w:r>
        <w:t xml:space="preserve"> </w:t>
      </w:r>
    </w:p>
    <w:p w14:paraId="6C560D6C" w14:textId="77777777" w:rsidR="008B374D" w:rsidRDefault="008B374D" w:rsidP="008B374D">
      <w:pPr>
        <w:pStyle w:val="BodyText"/>
      </w:pPr>
      <w:r>
        <w:t>VDES supports multiple mode operations to fulfill different communication functions and requirements. The primary operational modes are defined as follows:</w:t>
      </w:r>
    </w:p>
    <w:p w14:paraId="3C4DDC73" w14:textId="5C12CC8F" w:rsidR="008B374D" w:rsidRDefault="008B374D" w:rsidP="008B374D">
      <w:pPr>
        <w:pStyle w:val="Bullet1"/>
      </w:pPr>
      <w:r w:rsidRPr="008B374D">
        <w:rPr>
          <w:b/>
          <w:bCs/>
        </w:rPr>
        <w:t>Simplex Mode</w:t>
      </w:r>
      <w:r>
        <w:t>: A communication mode in which transmission is performed over a single shared band. In simplex mode, the same physical channel is used for both transmission and reception, allowing transmission in only one direction (either transmitting or receiving) at a time. All stations must coordinate their access to avoid collisions (e.g., by using time-division-based protocols). This mode is inherently applied to AIS and ASM communications, and information is transmitted in one way at a time on a designated VHF channel. In other words, AIS and ASM are operated exclusively in simplex mode.</w:t>
      </w:r>
    </w:p>
    <w:p w14:paraId="120EF721" w14:textId="5341CAAF" w:rsidR="008B374D" w:rsidRDefault="008B374D" w:rsidP="008B374D">
      <w:pPr>
        <w:pStyle w:val="Bullet1"/>
      </w:pPr>
      <w:r w:rsidRPr="008B374D">
        <w:rPr>
          <w:b/>
          <w:bCs/>
        </w:rPr>
        <w:t>Duplex Mode</w:t>
      </w:r>
      <w:r>
        <w:t xml:space="preserve"> : This mode uses two separate physical channels—a lower leg (around 157.2 MHz) for ship-to-shore transmissions and an upper leg(around 161.8 MHz) for shore-to-ship transmissions—enabling two-way data exchange. By separating transmit and receive channels, stations can effectively communicate in parallel, providing higher throughput and more continuous service. The VDE terrestrial component of VDES is designed for such duplex operation, allowing more efficient data transfer than simplex mode. In practice, most links are managed as time-division-based semi-duplex rather than fully simultaneous transmission.</w:t>
      </w:r>
    </w:p>
    <w:p w14:paraId="27995C41" w14:textId="734CDB3F" w:rsidR="00345FDA" w:rsidRDefault="008B374D" w:rsidP="008B374D">
      <w:pPr>
        <w:pStyle w:val="Bullet1"/>
      </w:pPr>
      <w:r w:rsidRPr="008B374D">
        <w:rPr>
          <w:b/>
          <w:bCs/>
        </w:rPr>
        <w:t>R-Mode</w:t>
      </w:r>
      <w:r>
        <w:t xml:space="preserve"> : In this mode VDES signals support radiolocation alongside data communication. Shore stations broadcast precisely synchronized signals, acting as terrestrial beacons. This allows vessels to calculate their position by measuring the time of arrival from multiple stations, providing a terrestrial Positioning, Navigation, and Timing (PNT) service.</w:t>
      </w:r>
    </w:p>
    <w:p w14:paraId="0DB1B009" w14:textId="577CBFFE" w:rsidR="00FB3954" w:rsidRDefault="00FB3954" w:rsidP="00FB3954">
      <w:pPr>
        <w:pStyle w:val="Heading2"/>
      </w:pPr>
      <w:bookmarkStart w:id="89" w:name="_Toc222477555"/>
      <w:r>
        <w:t>Technical definitions of mode operation</w:t>
      </w:r>
      <w:r w:rsidRPr="00FB3954">
        <w:t xml:space="preserve"> </w:t>
      </w:r>
      <w:r w:rsidR="008765C0">
        <w:t xml:space="preserve">/ </w:t>
      </w:r>
      <w:r w:rsidRPr="00FB3954">
        <w:t>ALTERNATIVE : OPERATION METHOD OF MODE</w:t>
      </w:r>
      <w:bookmarkEnd w:id="89"/>
      <w:r>
        <w:t xml:space="preserve"> </w:t>
      </w:r>
    </w:p>
    <w:p w14:paraId="4311ED7C" w14:textId="77777777" w:rsidR="00FB3954" w:rsidRPr="008765C0" w:rsidRDefault="00FB3954" w:rsidP="008765C0">
      <w:pPr>
        <w:pStyle w:val="BodyText"/>
      </w:pPr>
      <w:r w:rsidRPr="008765C0">
        <w:t xml:space="preserve">Frequency Mode Operation refers to the configuration of VDES communication links in terms of their frequency usage – essentially, whether a single frequency (simplex) or a frequency pair (duplex) is used for the radio link. The choice of simplex or duplex has significant implications for how data flows between shore stations and ships. </w:t>
      </w:r>
    </w:p>
    <w:p w14:paraId="486B671F" w14:textId="21D079CD" w:rsidR="00FB3954" w:rsidRPr="008765C0" w:rsidRDefault="00FB3954" w:rsidP="008765C0">
      <w:pPr>
        <w:pStyle w:val="BodyText"/>
      </w:pPr>
      <w:r w:rsidRPr="008765C0">
        <w:t>Below is a summary table of the VDES terrestrial sub-systems and their frequency usage in simplex vs. duplex</w:t>
      </w:r>
    </w:p>
    <w:p w14:paraId="7964D4DA" w14:textId="74951A49" w:rsidR="008E2EB5" w:rsidRPr="00D7521A" w:rsidRDefault="008E2EB5" w:rsidP="008E2EB5">
      <w:pPr>
        <w:pStyle w:val="Tablecaption"/>
        <w:rPr>
          <w:lang w:eastAsia="ko-KR"/>
        </w:rPr>
      </w:pPr>
      <w:bookmarkStart w:id="90" w:name="_Ref222470480"/>
      <w:bookmarkStart w:id="91" w:name="_Toc222477602"/>
      <w:r w:rsidRPr="00D7521A">
        <w:rPr>
          <w:rFonts w:hint="eastAsia"/>
          <w:lang w:eastAsia="ko-KR"/>
        </w:rPr>
        <w:t>VDES Frequencies and Channel Modes</w:t>
      </w:r>
      <w:bookmarkEnd w:id="90"/>
      <w:bookmarkEnd w:id="91"/>
    </w:p>
    <w:tbl>
      <w:tblPr>
        <w:tblStyle w:val="TableGrid"/>
        <w:tblW w:w="0" w:type="auto"/>
        <w:tblLook w:val="04A0" w:firstRow="1" w:lastRow="0" w:firstColumn="1" w:lastColumn="0" w:noHBand="0" w:noVBand="1"/>
      </w:tblPr>
      <w:tblGrid>
        <w:gridCol w:w="3209"/>
        <w:gridCol w:w="3209"/>
        <w:gridCol w:w="3210"/>
      </w:tblGrid>
      <w:tr w:rsidR="008E2EB5" w:rsidRPr="00D7521A" w14:paraId="0462AAEE" w14:textId="77777777" w:rsidTr="004B0E41">
        <w:tc>
          <w:tcPr>
            <w:tcW w:w="3209" w:type="dxa"/>
          </w:tcPr>
          <w:p w14:paraId="5FFEA41B" w14:textId="77777777" w:rsidR="008E2EB5" w:rsidRPr="00D7521A" w:rsidRDefault="008E2EB5" w:rsidP="008E2EB5">
            <w:pPr>
              <w:pStyle w:val="Tableheading"/>
              <w:rPr>
                <w:lang w:eastAsia="ko-KR"/>
              </w:rPr>
            </w:pPr>
            <w:r w:rsidRPr="00D7521A">
              <w:rPr>
                <w:rFonts w:hint="eastAsia"/>
                <w:lang w:eastAsia="ko-KR"/>
              </w:rPr>
              <w:t>VDES Component</w:t>
            </w:r>
          </w:p>
        </w:tc>
        <w:tc>
          <w:tcPr>
            <w:tcW w:w="3209" w:type="dxa"/>
          </w:tcPr>
          <w:p w14:paraId="46EA9333" w14:textId="77777777" w:rsidR="008E2EB5" w:rsidRPr="00D7521A" w:rsidRDefault="008E2EB5" w:rsidP="008E2EB5">
            <w:pPr>
              <w:pStyle w:val="Tableheading"/>
              <w:rPr>
                <w:lang w:eastAsia="ko-KR"/>
              </w:rPr>
            </w:pPr>
            <w:r w:rsidRPr="00D7521A">
              <w:rPr>
                <w:rFonts w:hint="eastAsia"/>
                <w:lang w:eastAsia="ko-KR"/>
              </w:rPr>
              <w:t>Frequency(MHz) / Channel</w:t>
            </w:r>
          </w:p>
        </w:tc>
        <w:tc>
          <w:tcPr>
            <w:tcW w:w="3210" w:type="dxa"/>
          </w:tcPr>
          <w:p w14:paraId="301DDAE1" w14:textId="77777777" w:rsidR="008E2EB5" w:rsidRPr="00D7521A" w:rsidRDefault="008E2EB5" w:rsidP="008E2EB5">
            <w:pPr>
              <w:pStyle w:val="Tableheading"/>
              <w:rPr>
                <w:lang w:eastAsia="ko-KR"/>
              </w:rPr>
            </w:pPr>
            <w:r w:rsidRPr="00D7521A">
              <w:rPr>
                <w:rFonts w:hint="eastAsia"/>
                <w:lang w:eastAsia="ko-KR"/>
              </w:rPr>
              <w:t>Mode &amp; Usage</w:t>
            </w:r>
          </w:p>
        </w:tc>
      </w:tr>
      <w:tr w:rsidR="008E2EB5" w:rsidRPr="00D7521A" w14:paraId="0971BE21" w14:textId="77777777" w:rsidTr="004B0E41">
        <w:tc>
          <w:tcPr>
            <w:tcW w:w="3209" w:type="dxa"/>
          </w:tcPr>
          <w:p w14:paraId="584420FC" w14:textId="77777777" w:rsidR="008E2EB5" w:rsidRPr="00D7521A" w:rsidRDefault="008E2EB5" w:rsidP="008E2EB5">
            <w:pPr>
              <w:pStyle w:val="Tabletext"/>
              <w:rPr>
                <w:lang w:eastAsia="ko-KR"/>
              </w:rPr>
            </w:pPr>
            <w:r w:rsidRPr="00D7521A">
              <w:rPr>
                <w:rFonts w:hint="eastAsia"/>
                <w:lang w:eastAsia="ko-KR"/>
              </w:rPr>
              <w:t>AIS 1(Channel 1)</w:t>
            </w:r>
          </w:p>
        </w:tc>
        <w:tc>
          <w:tcPr>
            <w:tcW w:w="3209" w:type="dxa"/>
          </w:tcPr>
          <w:p w14:paraId="48B24A0C" w14:textId="77777777" w:rsidR="008E2EB5" w:rsidRPr="00D7521A" w:rsidRDefault="008E2EB5" w:rsidP="008E2EB5">
            <w:pPr>
              <w:pStyle w:val="Tabletext"/>
              <w:rPr>
                <w:lang w:eastAsia="ko-KR"/>
              </w:rPr>
            </w:pPr>
            <w:r w:rsidRPr="00D7521A">
              <w:rPr>
                <w:lang w:eastAsia="ko-KR"/>
              </w:rPr>
              <w:t>161.975 MHz (25 kHz bandwidth)</w:t>
            </w:r>
          </w:p>
        </w:tc>
        <w:tc>
          <w:tcPr>
            <w:tcW w:w="3210" w:type="dxa"/>
          </w:tcPr>
          <w:p w14:paraId="7ACF9AC7" w14:textId="77777777" w:rsidR="008E2EB5" w:rsidRPr="00D7521A" w:rsidRDefault="008E2EB5" w:rsidP="008E2EB5">
            <w:pPr>
              <w:pStyle w:val="Tabletext"/>
              <w:rPr>
                <w:lang w:eastAsia="ko-KR"/>
              </w:rPr>
            </w:pPr>
            <w:r w:rsidRPr="00D7521A">
              <w:rPr>
                <w:lang w:eastAsia="ko-KR"/>
              </w:rPr>
              <w:t>Simplex (ship/shore broadcasts) – AIS position reports, etc.</w:t>
            </w:r>
          </w:p>
        </w:tc>
      </w:tr>
      <w:tr w:rsidR="008E2EB5" w:rsidRPr="00D7521A" w14:paraId="26DBB12A" w14:textId="77777777" w:rsidTr="004B0E41">
        <w:tc>
          <w:tcPr>
            <w:tcW w:w="3209" w:type="dxa"/>
          </w:tcPr>
          <w:p w14:paraId="6B97B8F3" w14:textId="77777777" w:rsidR="008E2EB5" w:rsidRPr="00D7521A" w:rsidRDefault="008E2EB5" w:rsidP="008E2EB5">
            <w:pPr>
              <w:pStyle w:val="Tabletext"/>
              <w:rPr>
                <w:lang w:eastAsia="ko-KR"/>
              </w:rPr>
            </w:pPr>
            <w:r w:rsidRPr="00D7521A">
              <w:rPr>
                <w:lang w:eastAsia="ko-KR"/>
              </w:rPr>
              <w:t>A</w:t>
            </w:r>
            <w:r w:rsidRPr="00D7521A">
              <w:rPr>
                <w:rFonts w:hint="eastAsia"/>
                <w:lang w:eastAsia="ko-KR"/>
              </w:rPr>
              <w:t>IS 2(Channel 2)</w:t>
            </w:r>
          </w:p>
        </w:tc>
        <w:tc>
          <w:tcPr>
            <w:tcW w:w="3209" w:type="dxa"/>
          </w:tcPr>
          <w:p w14:paraId="369F2EA0" w14:textId="77777777" w:rsidR="008E2EB5" w:rsidRPr="00D7521A" w:rsidRDefault="008E2EB5" w:rsidP="008E2EB5">
            <w:pPr>
              <w:pStyle w:val="Tabletext"/>
              <w:rPr>
                <w:lang w:eastAsia="ko-KR"/>
              </w:rPr>
            </w:pPr>
            <w:r w:rsidRPr="00D7521A">
              <w:rPr>
                <w:lang w:eastAsia="ko-KR"/>
              </w:rPr>
              <w:t>162.025 MHz (25 kHz bandwidth)</w:t>
            </w:r>
          </w:p>
        </w:tc>
        <w:tc>
          <w:tcPr>
            <w:tcW w:w="3210" w:type="dxa"/>
          </w:tcPr>
          <w:p w14:paraId="13CC7CC8" w14:textId="77777777" w:rsidR="008E2EB5" w:rsidRPr="00D7521A" w:rsidRDefault="008E2EB5" w:rsidP="008E2EB5">
            <w:pPr>
              <w:pStyle w:val="Tabletext"/>
              <w:rPr>
                <w:lang w:eastAsia="ko-KR"/>
              </w:rPr>
            </w:pPr>
            <w:r w:rsidRPr="00D7521A">
              <w:rPr>
                <w:lang w:eastAsia="ko-KR"/>
              </w:rPr>
              <w:t>Simplex (ship/shore broadcasts) – AIS position reports, etc.</w:t>
            </w:r>
          </w:p>
        </w:tc>
      </w:tr>
      <w:tr w:rsidR="008E2EB5" w:rsidRPr="00D7521A" w14:paraId="4112C136" w14:textId="77777777" w:rsidTr="004B0E41">
        <w:tc>
          <w:tcPr>
            <w:tcW w:w="3209" w:type="dxa"/>
          </w:tcPr>
          <w:p w14:paraId="55286E0D" w14:textId="77777777" w:rsidR="008E2EB5" w:rsidRPr="00D7521A" w:rsidRDefault="008E2EB5" w:rsidP="008E2EB5">
            <w:pPr>
              <w:pStyle w:val="Tabletext"/>
              <w:rPr>
                <w:lang w:eastAsia="ko-KR"/>
              </w:rPr>
            </w:pPr>
            <w:r w:rsidRPr="00D7521A">
              <w:rPr>
                <w:rFonts w:hint="eastAsia"/>
                <w:lang w:eastAsia="ko-KR"/>
              </w:rPr>
              <w:t xml:space="preserve">ASM 1 </w:t>
            </w:r>
          </w:p>
          <w:p w14:paraId="0B12C1BE" w14:textId="77777777" w:rsidR="008E2EB5" w:rsidRPr="00D7521A" w:rsidRDefault="008E2EB5" w:rsidP="008E2EB5">
            <w:pPr>
              <w:pStyle w:val="Tabletext"/>
              <w:rPr>
                <w:lang w:eastAsia="ko-KR"/>
              </w:rPr>
            </w:pPr>
            <w:r w:rsidRPr="00D7521A">
              <w:rPr>
                <w:rFonts w:hint="eastAsia"/>
                <w:lang w:eastAsia="ko-KR"/>
              </w:rPr>
              <w:t>(Application-Specific Msg Ch 1)</w:t>
            </w:r>
          </w:p>
        </w:tc>
        <w:tc>
          <w:tcPr>
            <w:tcW w:w="3209" w:type="dxa"/>
          </w:tcPr>
          <w:p w14:paraId="699F4168" w14:textId="77777777" w:rsidR="008E2EB5" w:rsidRPr="00D7521A" w:rsidRDefault="008E2EB5" w:rsidP="008E2EB5">
            <w:pPr>
              <w:pStyle w:val="Tabletext"/>
              <w:rPr>
                <w:lang w:eastAsia="ko-KR"/>
              </w:rPr>
            </w:pPr>
            <w:r w:rsidRPr="00D7521A">
              <w:rPr>
                <w:lang w:eastAsia="ko-KR"/>
              </w:rPr>
              <w:t>161.950 MHz (25 kHz</w:t>
            </w:r>
            <w:r>
              <w:rPr>
                <w:rFonts w:hint="eastAsia"/>
                <w:lang w:eastAsia="ko-KR"/>
              </w:rPr>
              <w:t xml:space="preserve"> bandwidth)</w:t>
            </w:r>
          </w:p>
        </w:tc>
        <w:tc>
          <w:tcPr>
            <w:tcW w:w="3210"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8E2EB5" w:rsidRPr="00D7521A" w14:paraId="2DF4162F" w14:textId="77777777" w:rsidTr="004B0E41">
              <w:trPr>
                <w:tblCellSpacing w:w="15" w:type="dxa"/>
              </w:trPr>
              <w:tc>
                <w:tcPr>
                  <w:tcW w:w="0" w:type="auto"/>
                  <w:vAlign w:val="center"/>
                  <w:hideMark/>
                </w:tcPr>
                <w:p w14:paraId="1D9D1324" w14:textId="77777777" w:rsidR="008E2EB5" w:rsidRPr="00D7521A" w:rsidRDefault="008E2EB5" w:rsidP="008E2EB5">
                  <w:pPr>
                    <w:pStyle w:val="Tabletext"/>
                    <w:rPr>
                      <w:lang w:val="en-US" w:eastAsia="ko-KR"/>
                    </w:rPr>
                  </w:pPr>
                </w:p>
              </w:tc>
            </w:tr>
          </w:tbl>
          <w:p w14:paraId="0803D535" w14:textId="77777777" w:rsidR="008E2EB5" w:rsidRPr="00D7521A" w:rsidRDefault="008E2EB5" w:rsidP="008E2EB5">
            <w:pPr>
              <w:pStyle w:val="Tabletext"/>
              <w:rPr>
                <w:vanish/>
                <w:lang w:val="en-US" w:eastAsia="ko-KR"/>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94"/>
            </w:tblGrid>
            <w:tr w:rsidR="008E2EB5" w:rsidRPr="00D7521A" w14:paraId="09A8C69D" w14:textId="77777777" w:rsidTr="004B0E41">
              <w:trPr>
                <w:tblCellSpacing w:w="15" w:type="dxa"/>
              </w:trPr>
              <w:tc>
                <w:tcPr>
                  <w:tcW w:w="0" w:type="auto"/>
                  <w:vAlign w:val="center"/>
                  <w:hideMark/>
                </w:tcPr>
                <w:p w14:paraId="1616F459" w14:textId="77777777" w:rsidR="008E2EB5" w:rsidRPr="00D7521A" w:rsidRDefault="008E2EB5" w:rsidP="008E2EB5">
                  <w:pPr>
                    <w:pStyle w:val="Tabletext"/>
                    <w:rPr>
                      <w:lang w:val="en-US" w:eastAsia="ko-KR"/>
                    </w:rPr>
                  </w:pPr>
                  <w:r w:rsidRPr="00D7521A">
                    <w:rPr>
                      <w:lang w:val="en-US" w:eastAsia="ko-KR"/>
                    </w:rPr>
                    <w:t>Simplex(binary message transfer) – used for application-specific data messages (ship or shore can transmit)</w:t>
                  </w:r>
                </w:p>
              </w:tc>
            </w:tr>
          </w:tbl>
          <w:p w14:paraId="2AD82511" w14:textId="77777777" w:rsidR="008E2EB5" w:rsidRPr="00D7521A" w:rsidRDefault="008E2EB5" w:rsidP="008E2EB5">
            <w:pPr>
              <w:pStyle w:val="Tabletext"/>
              <w:rPr>
                <w:lang w:val="en-US" w:eastAsia="ko-KR"/>
              </w:rPr>
            </w:pPr>
          </w:p>
        </w:tc>
      </w:tr>
      <w:tr w:rsidR="008E2EB5" w:rsidRPr="00D7521A" w14:paraId="4E30C5E1" w14:textId="77777777" w:rsidTr="004B0E41">
        <w:tc>
          <w:tcPr>
            <w:tcW w:w="3209" w:type="dxa"/>
          </w:tcPr>
          <w:p w14:paraId="078B0BC3" w14:textId="77777777" w:rsidR="008E2EB5" w:rsidRPr="00D7521A" w:rsidRDefault="008E2EB5" w:rsidP="008E2EB5">
            <w:pPr>
              <w:pStyle w:val="Tabletext"/>
              <w:rPr>
                <w:lang w:eastAsia="ko-KR"/>
              </w:rPr>
            </w:pPr>
            <w:r w:rsidRPr="00D7521A">
              <w:rPr>
                <w:rFonts w:hint="eastAsia"/>
                <w:lang w:eastAsia="ko-KR"/>
              </w:rPr>
              <w:t>ASM 2</w:t>
            </w:r>
          </w:p>
          <w:p w14:paraId="7C4EF4D4" w14:textId="77777777" w:rsidR="008E2EB5" w:rsidRPr="00D7521A" w:rsidRDefault="008E2EB5" w:rsidP="008E2EB5">
            <w:pPr>
              <w:pStyle w:val="Tabletext"/>
              <w:rPr>
                <w:lang w:eastAsia="ko-KR"/>
              </w:rPr>
            </w:pPr>
            <w:r w:rsidRPr="00D7521A">
              <w:rPr>
                <w:rFonts w:hint="eastAsia"/>
                <w:lang w:eastAsia="ko-KR"/>
              </w:rPr>
              <w:t>(Application-Specific Msg Ch 2)</w:t>
            </w:r>
          </w:p>
        </w:tc>
        <w:tc>
          <w:tcPr>
            <w:tcW w:w="3209" w:type="dxa"/>
          </w:tcPr>
          <w:p w14:paraId="7C1363AB" w14:textId="77777777" w:rsidR="008E2EB5" w:rsidRPr="00D7521A" w:rsidRDefault="008E2EB5" w:rsidP="008E2EB5">
            <w:pPr>
              <w:pStyle w:val="Tabletext"/>
              <w:rPr>
                <w:lang w:eastAsia="ko-KR"/>
              </w:rPr>
            </w:pPr>
            <w:r w:rsidRPr="00D7521A">
              <w:rPr>
                <w:lang w:eastAsia="ko-KR"/>
              </w:rPr>
              <w:t>162.000 MHz (25 kHz</w:t>
            </w:r>
            <w:r>
              <w:rPr>
                <w:rFonts w:hint="eastAsia"/>
                <w:lang w:eastAsia="ko-KR"/>
              </w:rPr>
              <w:t xml:space="preserve"> bandwidth</w:t>
            </w:r>
            <w:r w:rsidRPr="00D7521A">
              <w:rPr>
                <w:lang w:eastAsia="ko-KR"/>
              </w:rPr>
              <w:t xml:space="preserve">) </w:t>
            </w:r>
          </w:p>
        </w:tc>
        <w:tc>
          <w:tcPr>
            <w:tcW w:w="3210" w:type="dxa"/>
          </w:tcPr>
          <w:p w14:paraId="0EE3A4AA" w14:textId="77777777" w:rsidR="008E2EB5" w:rsidRPr="00D7521A" w:rsidRDefault="008E2EB5" w:rsidP="008E2EB5">
            <w:pPr>
              <w:pStyle w:val="Tabletext"/>
              <w:rPr>
                <w:lang w:eastAsia="ko-KR"/>
              </w:rPr>
            </w:pPr>
            <w:r w:rsidRPr="00D7521A">
              <w:rPr>
                <w:lang w:eastAsia="ko-KR"/>
              </w:rPr>
              <w:t>Simplex (binary message transfer) – used similarly for ASM data.</w:t>
            </w:r>
          </w:p>
        </w:tc>
      </w:tr>
      <w:tr w:rsidR="008E2EB5" w:rsidRPr="00D7521A" w14:paraId="29F31DC1" w14:textId="77777777" w:rsidTr="004B0E41">
        <w:tc>
          <w:tcPr>
            <w:tcW w:w="3209" w:type="dxa"/>
          </w:tcPr>
          <w:p w14:paraId="40242473" w14:textId="77777777" w:rsidR="008E2EB5" w:rsidRPr="00D7521A" w:rsidRDefault="008E2EB5" w:rsidP="008E2EB5">
            <w:pPr>
              <w:pStyle w:val="Tabletext"/>
              <w:rPr>
                <w:lang w:eastAsia="ko-KR"/>
              </w:rPr>
            </w:pPr>
            <w:r w:rsidRPr="00D7521A">
              <w:rPr>
                <w:rFonts w:hint="eastAsia"/>
                <w:lang w:eastAsia="ko-KR"/>
              </w:rPr>
              <w:t xml:space="preserve">VDE Terrestrial </w:t>
            </w:r>
            <w:r w:rsidRPr="00D7521A">
              <w:rPr>
                <w:lang w:eastAsia="ko-KR"/>
              </w:rPr>
              <w:t>–</w:t>
            </w:r>
            <w:r w:rsidRPr="00D7521A">
              <w:rPr>
                <w:rFonts w:hint="eastAsia"/>
                <w:lang w:eastAsia="ko-KR"/>
              </w:rPr>
              <w:t xml:space="preserve"> Uplink</w:t>
            </w:r>
          </w:p>
          <w:p w14:paraId="45973634" w14:textId="77777777" w:rsidR="008E2EB5" w:rsidRPr="00D7521A" w:rsidRDefault="008E2EB5" w:rsidP="008E2EB5">
            <w:pPr>
              <w:pStyle w:val="Tabletext"/>
              <w:rPr>
                <w:lang w:eastAsia="ko-KR"/>
              </w:rPr>
            </w:pPr>
            <w:r w:rsidRPr="00D7521A">
              <w:rPr>
                <w:rFonts w:hint="eastAsia"/>
                <w:lang w:eastAsia="ko-KR"/>
              </w:rPr>
              <w:t xml:space="preserve">(VDES Channel </w:t>
            </w:r>
            <w:r w:rsidRPr="00D7521A">
              <w:rPr>
                <w:lang w:eastAsia="ko-KR"/>
              </w:rPr>
              <w:t>“</w:t>
            </w:r>
            <w:r w:rsidRPr="00D7521A">
              <w:rPr>
                <w:rFonts w:hint="eastAsia"/>
                <w:lang w:eastAsia="ko-KR"/>
              </w:rPr>
              <w:t>A</w:t>
            </w:r>
            <w:r w:rsidRPr="00D7521A">
              <w:rPr>
                <w:lang w:eastAsia="ko-KR"/>
              </w:rPr>
              <w:t>”</w:t>
            </w:r>
            <w:r w:rsidRPr="00D7521A">
              <w:rPr>
                <w:rFonts w:hint="eastAsia"/>
                <w:lang w:eastAsia="ko-KR"/>
              </w:rPr>
              <w:t>, Lower band)</w:t>
            </w:r>
          </w:p>
        </w:tc>
        <w:tc>
          <w:tcPr>
            <w:tcW w:w="3209" w:type="dxa"/>
          </w:tcPr>
          <w:p w14:paraId="55074E58" w14:textId="77777777" w:rsidR="008E2EB5" w:rsidRPr="00D7521A" w:rsidRDefault="008E2EB5" w:rsidP="008E2EB5">
            <w:pPr>
              <w:pStyle w:val="Tabletext"/>
              <w:rPr>
                <w:lang w:eastAsia="ko-KR"/>
              </w:rPr>
            </w:pPr>
            <w:r w:rsidRPr="00D7521A">
              <w:rPr>
                <w:lang w:eastAsia="ko-KR"/>
              </w:rPr>
              <w:t xml:space="preserve">157.200 – 157.275 MHz range </w:t>
            </w:r>
            <w:r>
              <w:rPr>
                <w:rFonts w:hint="eastAsia"/>
                <w:lang w:eastAsia="ko-KR"/>
              </w:rPr>
              <w:t xml:space="preserve">-Either </w:t>
            </w:r>
            <w:r w:rsidRPr="00D7521A">
              <w:rPr>
                <w:lang w:eastAsia="ko-KR"/>
              </w:rPr>
              <w:t xml:space="preserve">100 kHz aggregated bandwidth  </w:t>
            </w:r>
            <w:r>
              <w:rPr>
                <w:rFonts w:hint="eastAsia"/>
                <w:lang w:eastAsia="ko-KR"/>
              </w:rPr>
              <w:t>c</w:t>
            </w:r>
            <w:r w:rsidRPr="00D7521A">
              <w:rPr>
                <w:lang w:eastAsia="ko-KR"/>
              </w:rPr>
              <w:t>ombin</w:t>
            </w:r>
            <w:r>
              <w:rPr>
                <w:rFonts w:hint="eastAsia"/>
                <w:lang w:eastAsia="ko-KR"/>
              </w:rPr>
              <w:t>ing</w:t>
            </w:r>
            <w:r w:rsidRPr="00D7521A">
              <w:rPr>
                <w:lang w:eastAsia="ko-KR"/>
              </w:rPr>
              <w:t xml:space="preserve"> four 25 kHz channels</w:t>
            </w:r>
            <w:r>
              <w:rPr>
                <w:rFonts w:hint="eastAsia"/>
                <w:lang w:eastAsia="ko-KR"/>
              </w:rPr>
              <w:t xml:space="preserve"> together(</w:t>
            </w:r>
            <w:r w:rsidRPr="00D7521A">
              <w:rPr>
                <w:lang w:eastAsia="ko-KR"/>
              </w:rPr>
              <w:t xml:space="preserve"> e.g. ch.24, 84, 25, 85</w:t>
            </w:r>
            <w:r>
              <w:rPr>
                <w:rFonts w:hint="eastAsia"/>
                <w:lang w:eastAsia="ko-KR"/>
              </w:rPr>
              <w:t xml:space="preserve">) or one 25 kHz </w:t>
            </w:r>
            <w:commentRangeStart w:id="92"/>
            <w:r>
              <w:rPr>
                <w:rFonts w:hint="eastAsia"/>
                <w:lang w:eastAsia="ko-KR"/>
              </w:rPr>
              <w:t>channel</w:t>
            </w:r>
            <w:commentRangeEnd w:id="92"/>
            <w:r w:rsidR="00ED7CC8" w:rsidRPr="00D7521A">
              <w:rPr>
                <w:rStyle w:val="CommentReference"/>
                <w:sz w:val="20"/>
                <w:szCs w:val="22"/>
                <w:lang w:eastAsia="ko-KR"/>
              </w:rPr>
              <w:commentReference w:id="92"/>
            </w:r>
          </w:p>
        </w:tc>
        <w:tc>
          <w:tcPr>
            <w:tcW w:w="3210" w:type="dxa"/>
          </w:tcPr>
          <w:p w14:paraId="14555D90" w14:textId="77777777" w:rsidR="008E2EB5" w:rsidRPr="00D7521A" w:rsidRDefault="008E2EB5" w:rsidP="008E2EB5">
            <w:pPr>
              <w:pStyle w:val="Tabletext"/>
              <w:rPr>
                <w:lang w:eastAsia="ko-KR"/>
              </w:rPr>
            </w:pPr>
            <w:r w:rsidRPr="00D7521A">
              <w:rPr>
                <w:lang w:eastAsia="ko-KR"/>
              </w:rPr>
              <w:t xml:space="preserve">Duplex </w:t>
            </w:r>
            <w:r w:rsidRPr="00D82756">
              <w:rPr>
                <w:rFonts w:hint="eastAsia"/>
                <w:lang w:eastAsia="ko-KR"/>
              </w:rPr>
              <w:t>lower leg</w:t>
            </w:r>
            <w:r w:rsidRPr="00D82756">
              <w:rPr>
                <w:lang w:eastAsia="ko-KR"/>
              </w:rPr>
              <w:t xml:space="preserve"> </w:t>
            </w:r>
            <w:r w:rsidRPr="00D7521A">
              <w:rPr>
                <w:lang w:eastAsia="ko-KR"/>
              </w:rPr>
              <w:t>(Ship-to-Shore): Ships transmit on this range to send VDE data to shore. Exclusive use for ship-originating data in a duplex pair</w:t>
            </w:r>
          </w:p>
        </w:tc>
      </w:tr>
      <w:tr w:rsidR="008E2EB5" w:rsidRPr="00D7521A" w14:paraId="26C4471A" w14:textId="77777777" w:rsidTr="004B0E41">
        <w:tc>
          <w:tcPr>
            <w:tcW w:w="3209" w:type="dxa"/>
          </w:tcPr>
          <w:p w14:paraId="6EC930AE" w14:textId="77777777" w:rsidR="008E2EB5" w:rsidRPr="00D7521A" w:rsidRDefault="008E2EB5" w:rsidP="008E2EB5">
            <w:pPr>
              <w:pStyle w:val="Tabletext"/>
              <w:rPr>
                <w:lang w:eastAsia="ko-KR"/>
              </w:rPr>
            </w:pPr>
            <w:r w:rsidRPr="00D7521A">
              <w:rPr>
                <w:rFonts w:hint="eastAsia"/>
                <w:lang w:eastAsia="ko-KR"/>
              </w:rPr>
              <w:t xml:space="preserve">VDE Terrestrial </w:t>
            </w:r>
            <w:r w:rsidRPr="00D7521A">
              <w:rPr>
                <w:lang w:eastAsia="ko-KR"/>
              </w:rPr>
              <w:t>–</w:t>
            </w:r>
            <w:r w:rsidRPr="00D7521A">
              <w:rPr>
                <w:rFonts w:hint="eastAsia"/>
                <w:lang w:eastAsia="ko-KR"/>
              </w:rPr>
              <w:t xml:space="preserve"> Downlink</w:t>
            </w:r>
          </w:p>
          <w:p w14:paraId="375D6C90" w14:textId="77777777" w:rsidR="008E2EB5" w:rsidRPr="00D7521A" w:rsidRDefault="008E2EB5" w:rsidP="008E2EB5">
            <w:pPr>
              <w:pStyle w:val="Tabletext"/>
              <w:rPr>
                <w:lang w:eastAsia="ko-KR"/>
              </w:rPr>
            </w:pPr>
            <w:r w:rsidRPr="00D7521A">
              <w:rPr>
                <w:rFonts w:hint="eastAsia"/>
                <w:lang w:eastAsia="ko-KR"/>
              </w:rPr>
              <w:t xml:space="preserve">(VDES Channel </w:t>
            </w:r>
            <w:r w:rsidRPr="00D7521A">
              <w:rPr>
                <w:lang w:eastAsia="ko-KR"/>
              </w:rPr>
              <w:t>“</w:t>
            </w:r>
            <w:r w:rsidRPr="00D7521A">
              <w:rPr>
                <w:rFonts w:hint="eastAsia"/>
                <w:lang w:eastAsia="ko-KR"/>
              </w:rPr>
              <w:t>B</w:t>
            </w:r>
            <w:r w:rsidRPr="00D7521A">
              <w:rPr>
                <w:lang w:eastAsia="ko-KR"/>
              </w:rPr>
              <w:t>”</w:t>
            </w:r>
            <w:r w:rsidRPr="00D7521A">
              <w:rPr>
                <w:rFonts w:hint="eastAsia"/>
                <w:lang w:eastAsia="ko-KR"/>
              </w:rPr>
              <w:t>, Upper Band)</w:t>
            </w:r>
          </w:p>
        </w:tc>
        <w:tc>
          <w:tcPr>
            <w:tcW w:w="3209" w:type="dxa"/>
          </w:tcPr>
          <w:p w14:paraId="161A92C7" w14:textId="77777777" w:rsidR="008E2EB5" w:rsidRPr="00D7521A" w:rsidRDefault="008E2EB5" w:rsidP="008E2EB5">
            <w:pPr>
              <w:pStyle w:val="Tabletext"/>
              <w:rPr>
                <w:lang w:eastAsia="ko-KR"/>
              </w:rPr>
            </w:pPr>
            <w:r w:rsidRPr="78BCBA87">
              <w:rPr>
                <w:lang w:eastAsia="ko-KR"/>
              </w:rPr>
              <w:t xml:space="preserve">161.800 – 161.875 MHz range </w:t>
            </w:r>
            <w:r>
              <w:rPr>
                <w:rFonts w:hint="eastAsia"/>
                <w:lang w:eastAsia="ko-KR"/>
              </w:rPr>
              <w:t xml:space="preserve">- Either </w:t>
            </w:r>
            <w:r w:rsidRPr="00D7521A">
              <w:rPr>
                <w:lang w:eastAsia="ko-KR"/>
              </w:rPr>
              <w:t xml:space="preserve">100 kHz aggregated bandwidth  </w:t>
            </w:r>
            <w:r>
              <w:rPr>
                <w:rFonts w:hint="eastAsia"/>
                <w:lang w:eastAsia="ko-KR"/>
              </w:rPr>
              <w:t>c</w:t>
            </w:r>
            <w:r w:rsidRPr="00D7521A">
              <w:rPr>
                <w:lang w:eastAsia="ko-KR"/>
              </w:rPr>
              <w:t>ombin</w:t>
            </w:r>
            <w:r>
              <w:rPr>
                <w:rFonts w:hint="eastAsia"/>
                <w:lang w:eastAsia="ko-KR"/>
              </w:rPr>
              <w:t>ing</w:t>
            </w:r>
            <w:r w:rsidRPr="00D7521A">
              <w:rPr>
                <w:lang w:eastAsia="ko-KR"/>
              </w:rPr>
              <w:t xml:space="preserve"> four 25 kHz channels</w:t>
            </w:r>
            <w:r>
              <w:rPr>
                <w:rFonts w:hint="eastAsia"/>
                <w:lang w:eastAsia="ko-KR"/>
              </w:rPr>
              <w:t xml:space="preserve"> together(</w:t>
            </w:r>
            <w:r w:rsidRPr="00D7521A">
              <w:rPr>
                <w:lang w:eastAsia="ko-KR"/>
              </w:rPr>
              <w:t xml:space="preserve"> e.g. ch.24, 84, 25, 85</w:t>
            </w:r>
            <w:r>
              <w:rPr>
                <w:rFonts w:hint="eastAsia"/>
                <w:lang w:eastAsia="ko-KR"/>
              </w:rPr>
              <w:t xml:space="preserve">) or one 25 kHz </w:t>
            </w:r>
            <w:commentRangeStart w:id="93"/>
            <w:r>
              <w:rPr>
                <w:rFonts w:hint="eastAsia"/>
                <w:lang w:eastAsia="ko-KR"/>
              </w:rPr>
              <w:t>channel</w:t>
            </w:r>
            <w:commentRangeEnd w:id="93"/>
            <w:r w:rsidR="00ED7CC8" w:rsidRPr="00D7521A">
              <w:rPr>
                <w:rStyle w:val="CommentReference"/>
                <w:sz w:val="20"/>
                <w:szCs w:val="22"/>
                <w:lang w:eastAsia="ko-KR"/>
              </w:rPr>
              <w:commentReference w:id="93"/>
            </w:r>
          </w:p>
        </w:tc>
        <w:tc>
          <w:tcPr>
            <w:tcW w:w="3210" w:type="dxa"/>
          </w:tcPr>
          <w:p w14:paraId="147D9431" w14:textId="77777777" w:rsidR="008E2EB5" w:rsidRPr="00D7521A" w:rsidRDefault="008E2EB5" w:rsidP="008E2EB5">
            <w:pPr>
              <w:pStyle w:val="Tabletext"/>
              <w:rPr>
                <w:lang w:eastAsia="ko-KR"/>
              </w:rPr>
            </w:pPr>
            <w:r w:rsidRPr="78BCBA87">
              <w:rPr>
                <w:lang w:eastAsia="ko-KR"/>
              </w:rPr>
              <w:t>Duplex upper leg</w:t>
            </w:r>
            <w:r w:rsidRPr="78BCBA87">
              <w:rPr>
                <w:color w:val="EE0000"/>
                <w:lang w:eastAsia="ko-KR"/>
              </w:rPr>
              <w:t xml:space="preserve"> </w:t>
            </w:r>
            <w:r w:rsidRPr="78BCBA87">
              <w:rPr>
                <w:lang w:eastAsia="ko-KR"/>
              </w:rPr>
              <w:t>(Shore-to-Ship): Shore stations transmit on this range to send VDE data to ships. Exclusive use for shore-originating data in the duplex pair</w:t>
            </w:r>
          </w:p>
          <w:p w14:paraId="30AAE29C" w14:textId="77777777" w:rsidR="008E2EB5" w:rsidRPr="00D7521A" w:rsidRDefault="008E2EB5" w:rsidP="008E2EB5">
            <w:pPr>
              <w:pStyle w:val="Tabletext"/>
              <w:rPr>
                <w:lang w:eastAsia="ko-KR"/>
              </w:rPr>
            </w:pPr>
            <w:r w:rsidRPr="78BCBA87">
              <w:rPr>
                <w:lang w:eastAsia="ko-KR"/>
              </w:rPr>
              <w:t>Utilized by VDES R-Mode.</w:t>
            </w:r>
          </w:p>
        </w:tc>
      </w:tr>
    </w:tbl>
    <w:p w14:paraId="2F8EA9CE" w14:textId="77777777" w:rsidR="00FB3954" w:rsidRDefault="00FB3954" w:rsidP="00FB3954">
      <w:pPr>
        <w:pStyle w:val="BodyText"/>
      </w:pPr>
    </w:p>
    <w:p w14:paraId="6DD57202" w14:textId="1E058535" w:rsidR="006B1AD1" w:rsidRDefault="00A92CBD" w:rsidP="006B1AD1">
      <w:pPr>
        <w:pStyle w:val="Heading3"/>
      </w:pPr>
      <w:bookmarkStart w:id="94" w:name="_Toc222477556"/>
      <w:r>
        <w:t xml:space="preserve">Simplex Mode </w:t>
      </w:r>
      <w:r w:rsidR="00006873">
        <w:t>Operation</w:t>
      </w:r>
      <w:bookmarkEnd w:id="94"/>
    </w:p>
    <w:p w14:paraId="3083AF5D" w14:textId="77777777" w:rsidR="006B1AD1" w:rsidRPr="006B1AD1" w:rsidRDefault="006B1AD1" w:rsidP="006B1AD1">
      <w:pPr>
        <w:pStyle w:val="BodyText"/>
      </w:pPr>
      <w:r w:rsidRPr="006B1AD1">
        <w:t>In simplex mode, a single channel is shared for both transmission and reception, requiring time-sharing or listen-before-talk management. It is mainly used in VDES for AIS and ASM subsystems and, in some cases, for direct ship-to-ship VDE communication. Stations cannot receive while transmitting, so a common timing protocol (e.g., Self-Organizing TDMA) or resource allocation from shore stations is needed to prevent collisions.</w:t>
      </w:r>
    </w:p>
    <w:p w14:paraId="46EB52BC" w14:textId="24879CCE" w:rsidR="006B1AD1" w:rsidRDefault="006B1AD1" w:rsidP="006B1AD1">
      <w:pPr>
        <w:pStyle w:val="Bullet1"/>
      </w:pPr>
      <w:r w:rsidRPr="006B1AD1">
        <w:rPr>
          <w:b/>
          <w:bCs/>
        </w:rPr>
        <w:t>Shore to Ship Operation :</w:t>
      </w:r>
      <w:r>
        <w:t xml:space="preserve"> In simplex mode, shore stations transmit to ships over a shared channel used by both sides, such as VDES shore stations broadcasting messages. While transmitting, the shore station cannot receive, relying on synchronized timing protocols (e.g., TDMA) to avoid conflicts. This one-to-many broadcast approach is ideal for sending navigational warnings, weather updates, or traffic information to all ships simultaneously.</w:t>
      </w:r>
    </w:p>
    <w:p w14:paraId="4CD1C8DE" w14:textId="58FCA3D1" w:rsidR="006B1AD1" w:rsidRDefault="006B1AD1" w:rsidP="006B1AD1">
      <w:pPr>
        <w:pStyle w:val="Bullet1"/>
      </w:pPr>
      <w:r w:rsidRPr="006B1AD1">
        <w:rPr>
          <w:b/>
          <w:bCs/>
        </w:rPr>
        <w:t>Ship to Shore Operation :</w:t>
      </w:r>
      <w:r>
        <w:t xml:space="preserve"> In simplex mode, ships transmit data reports or messages over the shared physical channel in assigned or self-selected time slots, received by shore stations and nearby vessels. Strong media access control (e.g., reserved slots, random access) is essential to prevent collisions, as ships cannot transmit and receive simultaneously on the same frequency. </w:t>
      </w:r>
    </w:p>
    <w:p w14:paraId="2713CCEF" w14:textId="4C9F2B63" w:rsidR="006B1AD1" w:rsidRDefault="006B1AD1" w:rsidP="006B1AD1">
      <w:pPr>
        <w:pStyle w:val="Bullet1"/>
      </w:pPr>
      <w:r w:rsidRPr="006B1AD1">
        <w:rPr>
          <w:b/>
          <w:bCs/>
        </w:rPr>
        <w:t>Ship to Ship Operation :</w:t>
      </w:r>
      <w:r>
        <w:t xml:space="preserve"> Any two or more ships can communicate directly via simplex by using a common channel. This is inherently how AIS works – each ship’s AIS transmissions are received by other ships in the vicinity. In VDES, aside from AIS, ships could also directly exchange VDE data on a simplex channel if configured to do so (for example, using one of the VDE frequencies in simplex mode when no shore station is coordinating). Ship-to-ship simplex operation means one ship transmits while all others listen, and then roles may swap as needed. Typically this is not an interactive dialogue but a continuous series of transmissions from many vessels (in AIS each ship regularly sends out its position report). </w:t>
      </w:r>
    </w:p>
    <w:p w14:paraId="1D4BB57B" w14:textId="08CB0616" w:rsidR="006B1AD1" w:rsidRDefault="00A92CBD" w:rsidP="006B1AD1">
      <w:pPr>
        <w:pStyle w:val="Heading3"/>
      </w:pPr>
      <w:bookmarkStart w:id="95" w:name="_Toc222477557"/>
      <w:r>
        <w:t>Duplex Mode Operation</w:t>
      </w:r>
      <w:bookmarkEnd w:id="95"/>
    </w:p>
    <w:p w14:paraId="7C7DFF7B" w14:textId="77777777" w:rsidR="006B1AD1" w:rsidRDefault="006B1AD1" w:rsidP="006B1AD1">
      <w:pPr>
        <w:pStyle w:val="BodyText"/>
      </w:pPr>
      <w:r>
        <w:t>In duplex mode, shore-to-ship and ship-to-shore communications are separated into two frequency paths, enabling high-capacity, continuous data exchange. Shore stations transmit via the upper leg and receive via the lower leg, functioning like cellular base stations that coordinate ship transmissions. VDES terrestrial links (VDE-TER) use this structure to transmit control messages on the upper band, guiding ships on when and how to transmit on the lower band. This centralized management minimizes collisions and maximizes channel efficiency, with ships transmitting mainly when authorized.</w:t>
      </w:r>
    </w:p>
    <w:p w14:paraId="21F087BD" w14:textId="256FD459" w:rsidR="006B1AD1" w:rsidRDefault="006B1AD1" w:rsidP="00E27FA3">
      <w:pPr>
        <w:pStyle w:val="Bullet1"/>
      </w:pPr>
      <w:r w:rsidRPr="00E27FA3">
        <w:rPr>
          <w:b/>
          <w:bCs/>
        </w:rPr>
        <w:t>Shore to Ship Operation</w:t>
      </w:r>
      <w:r>
        <w:t xml:space="preserve"> : In duplex mode, shore stations continuously transmit data on a dedicated upper leg frequency without interference, while ships listen with separate receivers, enabling near-simultaneous two-way communication. Shore stations can send unicast, multicast, or broadcast messages, such as safety information or route updates. Data rates depend on modulation and bandwidth, and allows for  high-speed transmission with schemes like QPSK or QAM on 100 kHz channels. Periodic Terrestrial Bulletin Board (TBB) transmissions inform ships of channel configurations, minimizing collisions and enhancing efficiency and reliability.</w:t>
      </w:r>
    </w:p>
    <w:p w14:paraId="2394200C" w14:textId="7990734A" w:rsidR="006B1AD1" w:rsidRDefault="006B1AD1" w:rsidP="00E27FA3">
      <w:pPr>
        <w:pStyle w:val="Bullet1"/>
      </w:pPr>
      <w:r w:rsidRPr="00E27FA3">
        <w:rPr>
          <w:b/>
          <w:bCs/>
        </w:rPr>
        <w:t>Ship to Shore Operation</w:t>
      </w:r>
      <w:r>
        <w:t xml:space="preserve"> : In duplex mode, ships use a dedicated lower leg frequency to transmit data, coordinated by the shore station to avoid conflicts among multiple vessels. Shore stations assign transmission slots or bandwidth via control messages (e.g., TBB) sent on the upper leg. This setup supports high-capacity, frequent ship-to-shore data exchanges (e.g., weather, cargo status, route updates), with stable, interference-free communication thanks to separate frequencies. Ship transmissions follow a time-synchronized structure defined by the shore station, enabling advanced e-Navigation services.</w:t>
      </w:r>
    </w:p>
    <w:p w14:paraId="049E43A8" w14:textId="31D32D09" w:rsidR="006B1AD1" w:rsidRDefault="006B1AD1" w:rsidP="00E27FA3">
      <w:pPr>
        <w:pStyle w:val="Bullet1"/>
      </w:pPr>
      <w:r w:rsidRPr="00E27FA3">
        <w:rPr>
          <w:b/>
          <w:bCs/>
        </w:rPr>
        <w:t>Ship to Ship Operation</w:t>
      </w:r>
      <w:r>
        <w:t xml:space="preserve"> : Direct ship-to-ship communication is usually conducted in simplex mode, as duplex requires separate frequencies and shore station coordination. While ships can exchange messages indirectly via a shore station using duplex infrastructure (store-and-forward), direct duplex links between ships are rare and not standard. To keep operations simple and minimize coordination, ship-to-ship links are generally simplex, with duplex mainly used for shore-to-ship and ship-to-shore communication.</w:t>
      </w:r>
    </w:p>
    <w:p w14:paraId="46962899" w14:textId="77777777" w:rsidR="006B1AD1" w:rsidRDefault="006B1AD1" w:rsidP="006B1AD1">
      <w:pPr>
        <w:pStyle w:val="BodyText"/>
      </w:pPr>
    </w:p>
    <w:p w14:paraId="04539923" w14:textId="09A041A3" w:rsidR="00FB3954" w:rsidRDefault="006B1AD1" w:rsidP="00E27FA3">
      <w:pPr>
        <w:pStyle w:val="BodyText"/>
      </w:pPr>
      <w:r>
        <w:t xml:space="preserve">The separation of frequencies for the upper leg and lower leg reflects a physical-layer implementation of Frequency Division Duplexing (FDD). </w:t>
      </w:r>
      <w:r w:rsidRPr="00E27FA3">
        <w:t>Above</w:t>
      </w:r>
      <w:r>
        <w:t xml:space="preserve"> the physical layer, the link layer protocol coordinates multiple access on the lower leg and manages orderly data transmission on the upper leg. At the network and transport layers, the VDES protocol handles addressing, routing, and message delivery, and can also support ship-to-ship message relays via shore infrastructure when needed. This layered architecture enables VDES to simultaneously support broadcast services and point-to-point (unicast) two-way communication over a unified infrastructure.</w:t>
      </w:r>
    </w:p>
    <w:p w14:paraId="2E8C5D8B" w14:textId="3D620FC1" w:rsidR="00323499" w:rsidRDefault="00323499" w:rsidP="00323499">
      <w:pPr>
        <w:pStyle w:val="Heading2"/>
      </w:pPr>
      <w:bookmarkStart w:id="96" w:name="_Toc222477558"/>
      <w:r>
        <w:t>R-</w:t>
      </w:r>
      <w:r w:rsidR="00006873">
        <w:t>Mode Operation</w:t>
      </w:r>
      <w:bookmarkEnd w:id="96"/>
    </w:p>
    <w:p w14:paraId="568E5420" w14:textId="59ED570A" w:rsidR="00323499" w:rsidRPr="00C64400" w:rsidRDefault="00323499" w:rsidP="00C64400">
      <w:pPr>
        <w:pStyle w:val="BodyText"/>
      </w:pPr>
      <w:r w:rsidRPr="00C64400">
        <w:t>R-Mode (Ranging Mode) is a functionality that allows VDES shore stations to act as a terrestrial backup to Global Navigation Satellite Systems (GNSS). By transmitting synchronized signals, shore stations enable vessels to determine their position through range measurements (multilateration).</w:t>
      </w:r>
    </w:p>
    <w:p w14:paraId="746DB622" w14:textId="77777777" w:rsidR="00C97549" w:rsidRPr="00C64400" w:rsidRDefault="00C97549" w:rsidP="00C64400">
      <w:pPr>
        <w:pStyle w:val="BodyText"/>
      </w:pPr>
      <w:r w:rsidRPr="00C64400">
        <w:t>Detailed technical specifications for R-Mode signals, messaging, and receiver performance are defined in IALA Guideline G1158 (VDES R-Mode). This section describes only the specific requirements for shore-based infrastructure to support R-Mode operation.</w:t>
      </w:r>
    </w:p>
    <w:p w14:paraId="2FF12133" w14:textId="1F24EF90" w:rsidR="00C97549" w:rsidRDefault="00C97549" w:rsidP="00C64400">
      <w:pPr>
        <w:pStyle w:val="Heading3"/>
      </w:pPr>
      <w:bookmarkStart w:id="97" w:name="_Toc222477559"/>
      <w:r>
        <w:t>Functional Impact on Shore Infrastructure</w:t>
      </w:r>
      <w:bookmarkEnd w:id="97"/>
    </w:p>
    <w:p w14:paraId="50937C44" w14:textId="77777777" w:rsidR="00C97549" w:rsidRDefault="00C97549" w:rsidP="00C97549">
      <w:pPr>
        <w:pStyle w:val="BodyText"/>
      </w:pPr>
      <w:r>
        <w:t>Enabling R-Mode does not require a separate transmitter but does impose stricter performance requirements on the VDES Physical Shore Station (VDES-PSS), specifically regarding timing stability and transmission scheduling.</w:t>
      </w:r>
    </w:p>
    <w:p w14:paraId="45131545" w14:textId="3C19A418" w:rsidR="00C97549" w:rsidRDefault="00C97549" w:rsidP="00C64400">
      <w:pPr>
        <w:pStyle w:val="Bullet1"/>
      </w:pPr>
      <w:r>
        <w:t>Dual Functionality: The VDES shore station continues to perform standard communication duties (ASM/VDE-TER) while simultaneously providing ranging signals.</w:t>
      </w:r>
    </w:p>
    <w:p w14:paraId="0823C65F" w14:textId="097850D4" w:rsidR="00C97549" w:rsidRDefault="00C97549" w:rsidP="00C64400">
      <w:pPr>
        <w:pStyle w:val="Bullet1"/>
      </w:pPr>
      <w:r>
        <w:t>Signal Integrity: The shore authority must implement integrity monitoring (see Section 6) to alert users immediately if the synchronization drifts beyond acceptable limits, as this directly degrades positioning accuracy.</w:t>
      </w:r>
    </w:p>
    <w:p w14:paraId="5F7DD6DE" w14:textId="6CB99A6E" w:rsidR="00C97549" w:rsidRDefault="00C64400" w:rsidP="00C64400">
      <w:pPr>
        <w:pStyle w:val="Bullet1"/>
      </w:pPr>
      <w:r>
        <w:t xml:space="preserve"> </w:t>
      </w:r>
      <w:r w:rsidR="00C97549">
        <w:t>(link IDs for R-MODE should be supported)</w:t>
      </w:r>
    </w:p>
    <w:p w14:paraId="79A8F0DD" w14:textId="6522E5C1" w:rsidR="00C97549" w:rsidRDefault="00541EBA" w:rsidP="00C64400">
      <w:pPr>
        <w:pStyle w:val="Heading3"/>
      </w:pPr>
      <w:bookmarkStart w:id="98" w:name="_Toc222477560"/>
      <w:r>
        <w:t>Optional</w:t>
      </w:r>
      <w:r w:rsidR="00C97549">
        <w:t xml:space="preserve"> </w:t>
      </w:r>
      <w:r>
        <w:t>Operational Capabilities</w:t>
      </w:r>
      <w:bookmarkEnd w:id="98"/>
    </w:p>
    <w:p w14:paraId="612D55E7" w14:textId="77777777" w:rsidR="00C97549" w:rsidRDefault="00C97549" w:rsidP="00C97549">
      <w:pPr>
        <w:pStyle w:val="BodyText"/>
      </w:pPr>
      <w:r>
        <w:t>Beyond the standard broadcast of ranging signals, shore authorities may implement advanced optional features to enhance accuracy and surveillance capabilities:</w:t>
      </w:r>
    </w:p>
    <w:p w14:paraId="2345766E" w14:textId="7DF0B047" w:rsidR="00C97549" w:rsidRDefault="00C97549" w:rsidP="0062711F">
      <w:pPr>
        <w:pStyle w:val="Bullet1"/>
      </w:pPr>
      <w:r>
        <w:t>Shore-to-Shore Monitoring (synchronization monitoring):</w:t>
      </w:r>
    </w:p>
    <w:p w14:paraId="3ADD28F0" w14:textId="77777777" w:rsidR="00C97549" w:rsidRDefault="00C97549" w:rsidP="0062711F">
      <w:pPr>
        <w:pStyle w:val="Bullet1text"/>
      </w:pPr>
      <w:r>
        <w:t>Shore stations may be configured to receive R-Mode signals from neighboring shore stations. By measuring the Time of Arrival (TOA) of a neighbor’s signal, the infrastructure can calculate "over-the-air" synchronization errors or clock drift.</w:t>
      </w:r>
    </w:p>
    <w:p w14:paraId="517843E5" w14:textId="77777777" w:rsidR="00C97549" w:rsidRDefault="00C97549" w:rsidP="0062711F">
      <w:pPr>
        <w:pStyle w:val="Bullet1text"/>
      </w:pPr>
      <w:r>
        <w:t xml:space="preserve"> This gathered error information can be integrated into an Extended R-Mode Navigation Message and broadcast to vessels. This allows vessels to apply corrections to their position solution, significantly improving accuracy without requiring atomic clocks at every shore site.</w:t>
      </w:r>
    </w:p>
    <w:p w14:paraId="0DD197B0" w14:textId="277387A3" w:rsidR="00C97549" w:rsidRDefault="00C97549" w:rsidP="0062711F">
      <w:pPr>
        <w:pStyle w:val="Bullet1"/>
      </w:pPr>
      <w:r>
        <w:t>Network-based Positioning (Uplink Ranging):</w:t>
      </w:r>
    </w:p>
    <w:p w14:paraId="3CB4F934" w14:textId="77777777" w:rsidR="00C97549" w:rsidRDefault="00C97549" w:rsidP="004D6206">
      <w:pPr>
        <w:pStyle w:val="Bullet1text"/>
      </w:pPr>
      <w:r>
        <w:t>The shore infrastructure may optionally support the reception of ranging signals from vessels. In this configuration, multiple VDES-PSSs timestamp the arrival of a specific signal sequence from a vessel. These timestamps are forwarded to the VDES Service Control Station (VDES-SCS) or a dedicated processing node to calculate the vessel's position using Time Difference of Arrival (TDOA).</w:t>
      </w:r>
    </w:p>
    <w:p w14:paraId="05C91790" w14:textId="77777777" w:rsidR="00C97549" w:rsidRDefault="00C97549" w:rsidP="004D6206">
      <w:pPr>
        <w:pStyle w:val="Bullet1text"/>
      </w:pPr>
      <w:r>
        <w:t>This "Network-based" solution allows the shore authority to independently verify a vessel's location (spoofing detection) or provide positioning services to vessels with limited onboard processing power.</w:t>
      </w:r>
    </w:p>
    <w:p w14:paraId="0E99905C" w14:textId="12D68145" w:rsidR="00C97549" w:rsidRDefault="00C97549" w:rsidP="004D6206">
      <w:pPr>
        <w:pStyle w:val="Heading3"/>
      </w:pPr>
      <w:bookmarkStart w:id="99" w:name="_Toc222477561"/>
      <w:r>
        <w:t>Timing and Synchronization Requirements</w:t>
      </w:r>
      <w:bookmarkEnd w:id="99"/>
    </w:p>
    <w:p w14:paraId="3443D0DF" w14:textId="77777777" w:rsidR="00C97549" w:rsidRPr="00DD00E2" w:rsidRDefault="00C97549" w:rsidP="00DD00E2">
      <w:pPr>
        <w:pStyle w:val="BodyText"/>
      </w:pPr>
      <w:r w:rsidRPr="00DD00E2">
        <w:t>Unlike standard VDES communication, which requires microsecond-level synchronization (to prevent TDMA slot collisions), R-Mode requires nanosecond-level synchronization to provide accurate ranging (e.g., a 100ns timing error results in a 30-meter position error).</w:t>
      </w:r>
    </w:p>
    <w:p w14:paraId="28B0BE60" w14:textId="77777777" w:rsidR="00C97549" w:rsidRPr="00DD00E2" w:rsidRDefault="00C97549" w:rsidP="00DD00E2">
      <w:pPr>
        <w:pStyle w:val="BodyText"/>
      </w:pPr>
      <w:r w:rsidRPr="00DD00E2">
        <w:t>To support R-Mode, the Shore Station infrastructure must include:</w:t>
      </w:r>
    </w:p>
    <w:p w14:paraId="1F8427AB" w14:textId="30545DB1" w:rsidR="00C97549" w:rsidRDefault="00C97549" w:rsidP="00DD00E2">
      <w:pPr>
        <w:pStyle w:val="Bullet1"/>
      </w:pPr>
      <w:r w:rsidRPr="006C36F0">
        <w:rPr>
          <w:b/>
          <w:bCs/>
        </w:rPr>
        <w:t>High-Stability Oscillators:</w:t>
      </w:r>
      <w:r>
        <w:t xml:space="preserve"> The shore  station should be equipped with a high-precision frequency source (e.g., Rubidium oscillator or high-quality OCXO) capable of maintaining phase synchronization during temporary GNSS outages (holdover mode).</w:t>
      </w:r>
    </w:p>
    <w:p w14:paraId="2BF286D7" w14:textId="0978D00D" w:rsidR="00C97549" w:rsidRDefault="00C97549" w:rsidP="00DD00E2">
      <w:pPr>
        <w:pStyle w:val="Bullet1"/>
      </w:pPr>
      <w:r w:rsidRPr="006C36F0">
        <w:rPr>
          <w:b/>
          <w:bCs/>
        </w:rPr>
        <w:t>Absolute Time Synchronization</w:t>
      </w:r>
      <w:r>
        <w:t>: The shore station must be synchronized to a common time reference (e.g., R-Mode System Time, Network Time or UTC).</w:t>
      </w:r>
    </w:p>
    <w:p w14:paraId="122BB708" w14:textId="2337A8F9" w:rsidR="00C97549" w:rsidRDefault="00C97549" w:rsidP="00DD00E2">
      <w:pPr>
        <w:pStyle w:val="Bullet1"/>
      </w:pPr>
      <w:r w:rsidRPr="006C36F0">
        <w:rPr>
          <w:b/>
          <w:bCs/>
        </w:rPr>
        <w:t>Cabling Calibration</w:t>
      </w:r>
      <w:r>
        <w:t>: The signal propagation delay through cables (from the signal generator to the antenna phase center) must be measured, known, and compensated for in the transmission timing.</w:t>
      </w:r>
    </w:p>
    <w:p w14:paraId="321967FA" w14:textId="7528BB0B" w:rsidR="00C97549" w:rsidRDefault="00C97549" w:rsidP="00DD00E2">
      <w:pPr>
        <w:pStyle w:val="Bullet1"/>
      </w:pPr>
      <w:r w:rsidRPr="006C36F0">
        <w:rPr>
          <w:b/>
          <w:bCs/>
        </w:rPr>
        <w:t>Receiver Timestamping</w:t>
      </w:r>
      <w:r>
        <w:t>: If the shore station supports Network-based Positioning (receiving signals from vessels), the VDES receiver component must be capable of timestamping incoming packets with nanosecond-level precision relative to the shore station's time reference.</w:t>
      </w:r>
    </w:p>
    <w:p w14:paraId="13B6B2E5" w14:textId="447081F7" w:rsidR="00C97549" w:rsidRDefault="00C97549" w:rsidP="00DD00E2">
      <w:pPr>
        <w:pStyle w:val="Heading3"/>
      </w:pPr>
      <w:bookmarkStart w:id="100" w:name="_Toc222477562"/>
      <w:r>
        <w:t>Coverage and Site Geometry</w:t>
      </w:r>
      <w:bookmarkEnd w:id="100"/>
    </w:p>
    <w:p w14:paraId="62F9C332" w14:textId="77777777" w:rsidR="00C97549" w:rsidRPr="0088611C" w:rsidRDefault="00C97549" w:rsidP="0088611C">
      <w:pPr>
        <w:pStyle w:val="BodyText"/>
      </w:pPr>
      <w:r w:rsidRPr="0088611C">
        <w:t>While standard VDES communication requires only one base station to be in range, R-Mode positioning requires the vessel to receive signals from three or more geographically separated stations (or a combination of VDES and other R-Mode sources, such as MF Beacons).</w:t>
      </w:r>
    </w:p>
    <w:p w14:paraId="22C2445C" w14:textId="77777777" w:rsidR="00C97549" w:rsidRPr="0088611C" w:rsidRDefault="00C97549" w:rsidP="0088611C">
      <w:pPr>
        <w:pStyle w:val="BodyText"/>
      </w:pPr>
      <w:r w:rsidRPr="0088611C">
        <w:t>Shore authorities planning R-Mode services should consider:</w:t>
      </w:r>
    </w:p>
    <w:p w14:paraId="11C5462E" w14:textId="7E947D7F" w:rsidR="00C97549" w:rsidRDefault="00C97549" w:rsidP="006C36F0">
      <w:pPr>
        <w:pStyle w:val="Bullet1"/>
      </w:pPr>
      <w:r w:rsidRPr="006C36F0">
        <w:rPr>
          <w:b/>
          <w:bCs/>
        </w:rPr>
        <w:t>Network Geometry</w:t>
      </w:r>
      <w:r>
        <w:t>: Stations should be distributed to ensure good Geometric Dilution of Precision (GDOP) in the service area.</w:t>
      </w:r>
    </w:p>
    <w:p w14:paraId="5822147F" w14:textId="63ADA75B" w:rsidR="00C97549" w:rsidRDefault="00C97549" w:rsidP="006C36F0">
      <w:pPr>
        <w:pStyle w:val="Bullet1"/>
      </w:pPr>
      <w:r w:rsidRPr="006C36F0">
        <w:rPr>
          <w:b/>
          <w:bCs/>
        </w:rPr>
        <w:t>Cross-Border Coordination</w:t>
      </w:r>
      <w:r>
        <w:t>: Since R-Mode service areas often span borders, synchronization standards must be harmonized between adjacent jurisdictions to allow ships to range off stations from multiple countries simultaneously.</w:t>
      </w:r>
    </w:p>
    <w:p w14:paraId="32EE0D3C" w14:textId="79C41FA1" w:rsidR="00271A7A" w:rsidRDefault="00271A7A" w:rsidP="00715FBA">
      <w:pPr>
        <w:pStyle w:val="Heading1"/>
      </w:pPr>
      <w:bookmarkStart w:id="101" w:name="_Toc222477563"/>
      <w:r>
        <w:t xml:space="preserve">VHF </w:t>
      </w:r>
      <w:r w:rsidR="00DB302E">
        <w:t>Data link Integrity Monitoring</w:t>
      </w:r>
      <w:bookmarkEnd w:id="101"/>
    </w:p>
    <w:p w14:paraId="717E774F" w14:textId="77777777" w:rsidR="00271A7A" w:rsidRDefault="00271A7A" w:rsidP="00715FBA">
      <w:pPr>
        <w:pStyle w:val="BodyText"/>
      </w:pPr>
      <w:r>
        <w:t xml:space="preserve">VDES VHF Data Link integrity </w:t>
      </w:r>
      <w:r w:rsidRPr="00715FBA">
        <w:t>monitoring</w:t>
      </w:r>
      <w:r>
        <w:t xml:space="preserve"> includes the AIS, the ASM, and the VDE, all of which are integrated in VDES. VDES VDL integrity monitoring is the process of determining whether the VDES VDL is subject to the injection of errors impacting the reliability and integrity of the data and/or the VDL itself. </w:t>
      </w:r>
    </w:p>
    <w:p w14:paraId="62A1A4CF" w14:textId="397FAB3B" w:rsidR="00271A7A" w:rsidRDefault="00271A7A" w:rsidP="00271A7A">
      <w:pPr>
        <w:pStyle w:val="BodyText"/>
      </w:pPr>
      <w:r>
        <w:t xml:space="preserve"> </w:t>
      </w:r>
    </w:p>
    <w:p w14:paraId="6E3C823F" w14:textId="0458EE9C" w:rsidR="00271A7A" w:rsidRDefault="00271A7A" w:rsidP="004769F6">
      <w:pPr>
        <w:pStyle w:val="Heading2"/>
      </w:pPr>
      <w:bookmarkStart w:id="102" w:name="_Toc222477564"/>
      <w:r w:rsidRPr="004769F6">
        <w:t>F</w:t>
      </w:r>
      <w:r w:rsidR="00DB302E">
        <w:t>unctional Definitions of VDL Integrity</w:t>
      </w:r>
      <w:bookmarkEnd w:id="102"/>
    </w:p>
    <w:p w14:paraId="225D9E0E" w14:textId="77777777" w:rsidR="00271A7A" w:rsidRPr="004769F6" w:rsidRDefault="00271A7A" w:rsidP="004769F6">
      <w:pPr>
        <w:pStyle w:val="BodyText"/>
      </w:pPr>
      <w:r w:rsidRPr="004769F6">
        <w:t xml:space="preserve">VDL integrity means the degree to which the VHF data link(VDL) reliably preserves the correctness, authenticity, and completeness of transmitted data without unintended modification, loss, or corruption during transmission, reception, and relaying within the system. VDL integrity ensures: </w:t>
      </w:r>
    </w:p>
    <w:p w14:paraId="7C85399A" w14:textId="644A5C87" w:rsidR="00271A7A" w:rsidRDefault="00271A7A" w:rsidP="004769F6">
      <w:pPr>
        <w:pStyle w:val="Bullet1"/>
      </w:pPr>
      <w:r w:rsidRPr="004769F6">
        <w:rPr>
          <w:b/>
          <w:bCs/>
        </w:rPr>
        <w:t>Error-free transmission</w:t>
      </w:r>
      <w:r>
        <w:t>: Data sent over the VHF channel must arrive without corruption (bit errors, packet loss, distortion)</w:t>
      </w:r>
    </w:p>
    <w:p w14:paraId="1DFFC3D5" w14:textId="3AB04C4B" w:rsidR="00271A7A" w:rsidRDefault="00271A7A" w:rsidP="004769F6">
      <w:pPr>
        <w:pStyle w:val="Bullet1"/>
      </w:pPr>
      <w:r w:rsidRPr="004769F6">
        <w:rPr>
          <w:b/>
          <w:bCs/>
        </w:rPr>
        <w:t>Message authenticity:</w:t>
      </w:r>
      <w:r>
        <w:t xml:space="preserve"> The received data must originate from the claimed sender without tampering or spoofing (in systems supporting authentication) </w:t>
      </w:r>
    </w:p>
    <w:p w14:paraId="780871A8" w14:textId="27C0EB72" w:rsidR="00271A7A" w:rsidRDefault="00271A7A" w:rsidP="004769F6">
      <w:pPr>
        <w:pStyle w:val="Bullet1"/>
      </w:pPr>
      <w:r w:rsidRPr="004769F6">
        <w:rPr>
          <w:b/>
          <w:bCs/>
        </w:rPr>
        <w:t>Delivery completeness:</w:t>
      </w:r>
      <w:r>
        <w:t xml:space="preserve"> Messages must be delivered in full without omission, truncation, or duplication unless protocol rules specify otherwise</w:t>
      </w:r>
    </w:p>
    <w:p w14:paraId="76FD2B78" w14:textId="02C05745" w:rsidR="00271A7A" w:rsidRDefault="00271A7A" w:rsidP="004769F6">
      <w:pPr>
        <w:pStyle w:val="Bullet1"/>
      </w:pPr>
      <w:r w:rsidRPr="004769F6">
        <w:rPr>
          <w:b/>
          <w:bCs/>
        </w:rPr>
        <w:t>Timing consistency:</w:t>
      </w:r>
      <w:r>
        <w:t xml:space="preserve"> transmission and reception occur within acceptable timing tolerances to avoid stale or out of sequence data impacting system behaviour</w:t>
      </w:r>
    </w:p>
    <w:p w14:paraId="37418B23" w14:textId="102AA7DD" w:rsidR="00FB3954" w:rsidRDefault="00271A7A" w:rsidP="004769F6">
      <w:pPr>
        <w:pStyle w:val="Bullet1"/>
      </w:pPr>
      <w:r w:rsidRPr="004769F6">
        <w:rPr>
          <w:b/>
          <w:bCs/>
        </w:rPr>
        <w:t>Resilience :</w:t>
      </w:r>
      <w:r>
        <w:t xml:space="preserve"> VDL must maintain robustness against physical layer disruptions (e.g. interference, jamming) to avoid integrity loss.</w:t>
      </w:r>
    </w:p>
    <w:p w14:paraId="26AF4CEC" w14:textId="3E08C3D4" w:rsidR="006A4EA9" w:rsidRDefault="00DB302E" w:rsidP="006A4EA9">
      <w:pPr>
        <w:pStyle w:val="Heading2"/>
      </w:pPr>
      <w:bookmarkStart w:id="103" w:name="_Toc222477565"/>
      <w:r>
        <w:t>Big data analytics model</w:t>
      </w:r>
      <w:bookmarkEnd w:id="103"/>
    </w:p>
    <w:p w14:paraId="2E26B634" w14:textId="77777777" w:rsidR="006A4EA9" w:rsidRPr="009C30B1" w:rsidRDefault="006A4EA9" w:rsidP="009C30B1">
      <w:pPr>
        <w:pStyle w:val="BodyText"/>
      </w:pPr>
      <w:r w:rsidRPr="009C30B1">
        <w:t>The VDES Integrity Big-Data Analytics Model systematically collects, stores, analyzes, and visualizes large operational data sets to detect and predict VHF Data Link (VDL) integrity threats, enabling continuous, data-driven risk assessment across terrestrial and satellite links. Integrated into shore infrastructures, it monitors indicators such as slot occupancy, error rates, unauthorized messages, timing anomalies, and GNSS reliability, with all data time-stamped, geotagged, and tagged with metadata.</w:t>
      </w:r>
    </w:p>
    <w:p w14:paraId="1E28B2C6" w14:textId="77777777" w:rsidR="006A4EA9" w:rsidRPr="009C30B1" w:rsidRDefault="006A4EA9" w:rsidP="009C30B1">
      <w:pPr>
        <w:pStyle w:val="BodyText"/>
      </w:pPr>
      <w:r w:rsidRPr="009C30B1">
        <w:t>Data streams are stored in secure, scalable big-data environments using distributed databases and time-series lakes, with real-time and historical analysis enabled by stream analytics engines.</w:t>
      </w:r>
    </w:p>
    <w:p w14:paraId="1A5F0D28" w14:textId="77777777" w:rsidR="006A4EA9" w:rsidRDefault="006A4EA9" w:rsidP="006A4EA9">
      <w:pPr>
        <w:pStyle w:val="BodyText"/>
      </w:pPr>
    </w:p>
    <w:p w14:paraId="4B8865FD" w14:textId="77777777" w:rsidR="006A4EA9" w:rsidRDefault="006A4EA9" w:rsidP="006A4EA9">
      <w:pPr>
        <w:pStyle w:val="BodyText"/>
      </w:pPr>
      <w:r>
        <w:t>The analytics model employs a layered analysis approach:</w:t>
      </w:r>
    </w:p>
    <w:p w14:paraId="4ABD6610" w14:textId="18F61EAE" w:rsidR="006A4EA9" w:rsidRDefault="006A4EA9" w:rsidP="009C30B1">
      <w:pPr>
        <w:pStyle w:val="Bullet1"/>
      </w:pPr>
      <w:r>
        <w:t>Descriptive Analytics aggregates integrity health metrics across the VDES network, producing visual dashboards of slot congestion heatmaps, spoofing incident clusters, and channel interference timelines.</w:t>
      </w:r>
    </w:p>
    <w:p w14:paraId="5F0154C5" w14:textId="7FA7C02C" w:rsidR="006A4EA9" w:rsidRDefault="006A4EA9" w:rsidP="009C30B1">
      <w:pPr>
        <w:pStyle w:val="Bullet1"/>
      </w:pPr>
      <w:r>
        <w:t>Diagnostic Analytics uses clustering and anomaly detection algorithms (e.g., density-based spatial clustering, sequence mining) to identify abnormal VDL behavior correlated with environmental or operational variables.</w:t>
      </w:r>
    </w:p>
    <w:p w14:paraId="511DE50E" w14:textId="10DCDF1B" w:rsidR="006A4EA9" w:rsidRDefault="006A4EA9" w:rsidP="009C30B1">
      <w:pPr>
        <w:pStyle w:val="Bullet1"/>
      </w:pPr>
      <w:r>
        <w:t>Predictive Analytics applies machine learning models trained on historical patterns to forecast VDL congestion risks, slot mismanagement probabilities, and spoofing likelihood in specific areas or time windows.</w:t>
      </w:r>
    </w:p>
    <w:p w14:paraId="02E91B9D" w14:textId="7B67FB12" w:rsidR="006A4EA9" w:rsidRDefault="006A4EA9" w:rsidP="009C30B1">
      <w:pPr>
        <w:pStyle w:val="Bullet1"/>
      </w:pPr>
      <w:r>
        <w:t>Prescriptive Analytics generates recommended actions such as dynamic slot reallocations, channel reassignments, satellite handovers, or preemptive FATDMA reconfiguration.</w:t>
      </w:r>
    </w:p>
    <w:p w14:paraId="43D4FB20" w14:textId="77777777" w:rsidR="006A4EA9" w:rsidRDefault="006A4EA9" w:rsidP="006A4EA9">
      <w:pPr>
        <w:pStyle w:val="BodyText"/>
      </w:pPr>
    </w:p>
    <w:p w14:paraId="5CB2D118" w14:textId="77777777" w:rsidR="006A4EA9" w:rsidRDefault="006A4EA9" w:rsidP="006A4EA9">
      <w:pPr>
        <w:pStyle w:val="BodyText"/>
      </w:pPr>
      <w:r>
        <w:t>The model operates in a closed feedback loop, using detection outputs to trigger real-time defenses (e.g., automatic FATDMA re-planning upon spoofing). Shore operators receive prioritized incident reports with root-cause insights. Security and privacy are ensured via encryption, access control, and vessel pseudonymization per international standards. Its modular, standards-based design supports future integration with AI signal classification, satellite AIS validation, and e-Navigation networks.</w:t>
      </w:r>
    </w:p>
    <w:p w14:paraId="17515740" w14:textId="4EA58B90" w:rsidR="00007DB7" w:rsidRDefault="00007DB7" w:rsidP="00476388">
      <w:pPr>
        <w:pStyle w:val="Heading2"/>
      </w:pPr>
      <w:bookmarkStart w:id="104" w:name="_Toc222477566"/>
      <w:r>
        <w:t>D</w:t>
      </w:r>
      <w:r w:rsidR="00F3775C">
        <w:t>etection</w:t>
      </w:r>
      <w:bookmarkEnd w:id="104"/>
      <w:r>
        <w:t xml:space="preserve"> </w:t>
      </w:r>
    </w:p>
    <w:p w14:paraId="268CFBAE" w14:textId="77777777" w:rsidR="00007DB7" w:rsidRDefault="00007DB7" w:rsidP="00007DB7">
      <w:pPr>
        <w:pStyle w:val="BodyText"/>
      </w:pPr>
      <w:r>
        <w:t>Detection refers to the systematic process of identifying anomalies, degradation, or unauthorized behaviours within the VHF Data Link (VDL). It is the foundational layer of VDL integrity assurance and must be designed to operate continuously, autonomously, and at scale. Shore-based VDES infrastructure must incorporate both deterministic and adaptive detection mechanisms, ensuring that faults, interference, and security violations are captured promptly before they impact operational maritime communications.</w:t>
      </w:r>
    </w:p>
    <w:p w14:paraId="09A01C5A" w14:textId="77777777" w:rsidR="00007DB7" w:rsidRDefault="00007DB7" w:rsidP="00007DB7">
      <w:pPr>
        <w:pStyle w:val="BodyText"/>
      </w:pPr>
    </w:p>
    <w:p w14:paraId="5E6C6FE0" w14:textId="4891E8D9" w:rsidR="00007DB7" w:rsidRDefault="00007DB7" w:rsidP="00476388">
      <w:pPr>
        <w:pStyle w:val="Bullet1"/>
      </w:pPr>
      <w:r>
        <w:t xml:space="preserve">Real-Time VDL Surveillance Architecture </w:t>
      </w:r>
    </w:p>
    <w:p w14:paraId="010CD3A6" w14:textId="77777777" w:rsidR="00007DB7" w:rsidRDefault="00007DB7" w:rsidP="00476388">
      <w:pPr>
        <w:pStyle w:val="Bullet1text"/>
      </w:pPr>
      <w:r>
        <w:t>Each Shore VDES Station shall be equipped with a real-time VDL surveillance subsystem, capable of:</w:t>
      </w:r>
    </w:p>
    <w:p w14:paraId="642030AA" w14:textId="14B6F137" w:rsidR="00007DB7" w:rsidRDefault="00007DB7" w:rsidP="00476388">
      <w:pPr>
        <w:pStyle w:val="Bullet2"/>
      </w:pPr>
      <w:r>
        <w:t>Monitoring all operational VDES channels (AIS 1, AIS 2, AIS 3, VDE terrestrial channels) across multiple frequencies.</w:t>
      </w:r>
    </w:p>
    <w:p w14:paraId="41F7CDCA" w14:textId="77A5E6EC" w:rsidR="00007DB7" w:rsidRDefault="00007DB7" w:rsidP="00476388">
      <w:pPr>
        <w:pStyle w:val="Bullet2"/>
      </w:pPr>
      <w:r>
        <w:t>Capturing message metadata and raw signal parameters including timestamp, frequency offset, signal strength (RSSI), signal-to-interference-plus-noise ratio (SINR), and Doppler shift.</w:t>
      </w:r>
    </w:p>
    <w:p w14:paraId="5A9E9021" w14:textId="04036869" w:rsidR="00007DB7" w:rsidRDefault="00007DB7" w:rsidP="00476388">
      <w:pPr>
        <w:pStyle w:val="Bullet2"/>
      </w:pPr>
      <w:r>
        <w:t>Archiving both decoded payload and raw IQ samples where permissible</w:t>
      </w:r>
    </w:p>
    <w:p w14:paraId="7B887C18" w14:textId="7B6B5621" w:rsidR="00116886" w:rsidRDefault="00116886" w:rsidP="00476388">
      <w:pPr>
        <w:pStyle w:val="Bullet2"/>
      </w:pPr>
      <w:r>
        <w:rPr>
          <w:lang w:eastAsia="ko-KR"/>
        </w:rPr>
        <w:t>Monitor usage of resources versus all resource available</w:t>
      </w:r>
    </w:p>
    <w:p w14:paraId="6D7D557E" w14:textId="2DE5FE92" w:rsidR="00FA1523" w:rsidRDefault="00FA1523" w:rsidP="00476388">
      <w:pPr>
        <w:pStyle w:val="Bullet2"/>
      </w:pPr>
      <w:r>
        <w:rPr>
          <w:lang w:eastAsia="ko-KR"/>
        </w:rPr>
        <w:t>CRC failures and number of NAC</w:t>
      </w:r>
      <w:r w:rsidR="00657EF3">
        <w:rPr>
          <w:lang w:eastAsia="ko-KR"/>
        </w:rPr>
        <w:t>s(Failed segments)</w:t>
      </w:r>
    </w:p>
    <w:p w14:paraId="69D00B52" w14:textId="0102802D" w:rsidR="00A41CF6" w:rsidRDefault="00D56527" w:rsidP="00476388">
      <w:pPr>
        <w:pStyle w:val="Bullet2"/>
      </w:pPr>
      <w:r>
        <w:t xml:space="preserve">CQI </w:t>
      </w:r>
      <w:r w:rsidR="007F317F">
        <w:t>compared to position of stations</w:t>
      </w:r>
    </w:p>
    <w:p w14:paraId="270F6B13" w14:textId="6ABC1D92" w:rsidR="000131DE" w:rsidRDefault="000131DE" w:rsidP="00476388">
      <w:pPr>
        <w:pStyle w:val="Bullet2"/>
      </w:pPr>
      <w:r>
        <w:t>Monitor</w:t>
      </w:r>
      <w:r w:rsidR="009461CB">
        <w:t xml:space="preserve"> coverage areas of various LinkIDs</w:t>
      </w:r>
    </w:p>
    <w:p w14:paraId="329FA3F6" w14:textId="52833358" w:rsidR="007A0F69" w:rsidRDefault="007A0F69" w:rsidP="00476388">
      <w:pPr>
        <w:pStyle w:val="Bullet2"/>
      </w:pPr>
      <w:r>
        <w:t>Monitor resource usa</w:t>
      </w:r>
      <w:r w:rsidR="00E64A99">
        <w:t>ge in various service areas</w:t>
      </w:r>
    </w:p>
    <w:p w14:paraId="3F923E90" w14:textId="7805EDD6" w:rsidR="00692037" w:rsidRDefault="00692037" w:rsidP="00476388">
      <w:pPr>
        <w:pStyle w:val="Bullet2"/>
      </w:pPr>
      <w:r>
        <w:t>Monitor actual utilization of assigned Logical channels</w:t>
      </w:r>
    </w:p>
    <w:p w14:paraId="3C8E7A70" w14:textId="53FC05ED" w:rsidR="00007DB7" w:rsidRDefault="00007DB7" w:rsidP="00C65EF5">
      <w:pPr>
        <w:pStyle w:val="Bullet1"/>
      </w:pPr>
      <w:r>
        <w:t>Detection of Physical Layer and RF Anomalies: Continuous monitoring shall detect indicators of physical layer interference or abnormal signal behavior, such as:</w:t>
      </w:r>
    </w:p>
    <w:p w14:paraId="40FBE6D1" w14:textId="67E6505B" w:rsidR="00007DB7" w:rsidRDefault="00007DB7" w:rsidP="00C65EF5">
      <w:pPr>
        <w:pStyle w:val="Bullet2"/>
      </w:pPr>
      <w:r>
        <w:t>Sudden degradation in SINR beyond historical norms.</w:t>
      </w:r>
    </w:p>
    <w:p w14:paraId="1AD2A862" w14:textId="7D05A5E2" w:rsidR="00007DB7" w:rsidRDefault="00007DB7" w:rsidP="00C65EF5">
      <w:pPr>
        <w:pStyle w:val="Bullet2"/>
      </w:pPr>
      <w:r>
        <w:t>Carrier frequency instability or Doppler shift anomalies, potentially indicating non-compliant transmitters or spoofing</w:t>
      </w:r>
    </w:p>
    <w:p w14:paraId="1E9283E2" w14:textId="57E75D8D" w:rsidR="00007DB7" w:rsidRDefault="00007DB7" w:rsidP="00C65EF5">
      <w:pPr>
        <w:pStyle w:val="Bullet2"/>
      </w:pPr>
      <w:r>
        <w:t>Persistent high bit error rates (BER) or failure to decode messages in specific channels or time slots</w:t>
      </w:r>
    </w:p>
    <w:p w14:paraId="75DA2521" w14:textId="47EFDCCF" w:rsidR="00007DB7" w:rsidRDefault="00007DB7" w:rsidP="00C65EF5">
      <w:pPr>
        <w:pStyle w:val="Bullet2"/>
      </w:pPr>
      <w:r>
        <w:t>High channel occupancy or uncharacteristic traffic bursts indicating saturation or jamming.</w:t>
      </w:r>
    </w:p>
    <w:p w14:paraId="47D8A61B" w14:textId="1EDB9BC2" w:rsidR="00007DB7" w:rsidRDefault="00007DB7" w:rsidP="00C65EF5">
      <w:pPr>
        <w:pStyle w:val="Bullet1"/>
      </w:pPr>
      <w:r>
        <w:t>Protocol Conformance and Payload Validation: The Shore VDES systems shall incorporate a protocol validation engine that checks all received messages against:</w:t>
      </w:r>
    </w:p>
    <w:p w14:paraId="5D693D29" w14:textId="0322C9E5" w:rsidR="00007DB7" w:rsidRDefault="00007DB7" w:rsidP="00C65EF5">
      <w:pPr>
        <w:pStyle w:val="Bullet2"/>
      </w:pPr>
      <w:r>
        <w:t>Expected VDL frame structures (per ITU-R M.2092 and related standards).</w:t>
      </w:r>
    </w:p>
    <w:p w14:paraId="295C488E" w14:textId="4107A549" w:rsidR="00007DB7" w:rsidRDefault="00007DB7" w:rsidP="00C65EF5">
      <w:pPr>
        <w:pStyle w:val="Bullet2"/>
      </w:pPr>
      <w:r>
        <w:t>Application-layer conformance (e.g., for AIS, ASM, VDE MsgType).</w:t>
      </w:r>
    </w:p>
    <w:p w14:paraId="54583053" w14:textId="4AD90656" w:rsidR="00007DB7" w:rsidRDefault="00007DB7" w:rsidP="00C65EF5">
      <w:pPr>
        <w:pStyle w:val="Bullet2"/>
      </w:pPr>
      <w:r>
        <w:t>Valid source identifiers (MMSI, MRN), geographical plausibility, and time synchronization checks.</w:t>
      </w:r>
    </w:p>
    <w:p w14:paraId="5642B798" w14:textId="77777777" w:rsidR="00007DB7" w:rsidRDefault="00007DB7" w:rsidP="002E1ACA">
      <w:pPr>
        <w:pStyle w:val="Bullet2text"/>
      </w:pPr>
      <w:r>
        <w:t>Suspicious patterns include:</w:t>
      </w:r>
    </w:p>
    <w:p w14:paraId="588A1B15" w14:textId="4D790320" w:rsidR="00007DB7" w:rsidRDefault="00007DB7" w:rsidP="002E1ACA">
      <w:pPr>
        <w:pStyle w:val="Bullet2"/>
      </w:pPr>
      <w:r>
        <w:t>Malformed or truncated VDL packets.</w:t>
      </w:r>
    </w:p>
    <w:p w14:paraId="453DDECD" w14:textId="7EAE18A9" w:rsidR="00007DB7" w:rsidRDefault="00007DB7" w:rsidP="002E1ACA">
      <w:pPr>
        <w:pStyle w:val="Bullet2"/>
      </w:pPr>
      <w:r>
        <w:t>Unauthorized use of reserved message IDs.</w:t>
      </w:r>
    </w:p>
    <w:p w14:paraId="71994712" w14:textId="2A5A9B88" w:rsidR="00007DB7" w:rsidRDefault="00007DB7" w:rsidP="002E1ACA">
      <w:pPr>
        <w:pStyle w:val="Bullet2"/>
      </w:pPr>
      <w:r>
        <w:t>Repeated message floods from a single MMSI.</w:t>
      </w:r>
    </w:p>
    <w:p w14:paraId="20486D42" w14:textId="6CDC92C4" w:rsidR="00007DB7" w:rsidRDefault="00007DB7" w:rsidP="002E1ACA">
      <w:pPr>
        <w:pStyle w:val="Bullet2"/>
      </w:pPr>
      <w:r>
        <w:t>Position reports originating from landlocked areas or overlapping landmass (indicating spoofed GNSS)</w:t>
      </w:r>
    </w:p>
    <w:p w14:paraId="1594503A" w14:textId="77777777" w:rsidR="00007DB7" w:rsidRDefault="00007DB7" w:rsidP="00007DB7">
      <w:pPr>
        <w:pStyle w:val="BodyText"/>
      </w:pPr>
    </w:p>
    <w:p w14:paraId="75D66CFA" w14:textId="6F5B3CDD" w:rsidR="00007DB7" w:rsidRDefault="00007DB7" w:rsidP="002E1ACA">
      <w:pPr>
        <w:pStyle w:val="Bullet1"/>
      </w:pPr>
      <w:r>
        <w:t>Statistical and Behavioral Anomaly Detection: Advanced detection shall integrate a statistical anomaly detection framework, comprising:</w:t>
      </w:r>
    </w:p>
    <w:p w14:paraId="3E1F9D98" w14:textId="7315D647" w:rsidR="00007DB7" w:rsidRDefault="00007DB7" w:rsidP="002E1ACA">
      <w:pPr>
        <w:pStyle w:val="Bullet2"/>
      </w:pPr>
      <w:r>
        <w:t>Baseline profiling: Normal operating patterns over weeks or months by message type, channel, and station</w:t>
      </w:r>
    </w:p>
    <w:p w14:paraId="5DEDA3EA" w14:textId="5A654FBE" w:rsidR="00007DB7" w:rsidRDefault="00007DB7" w:rsidP="002E1ACA">
      <w:pPr>
        <w:pStyle w:val="Bullet2"/>
      </w:pPr>
      <w:r>
        <w:t>Outlier detection: Sudden deviations from expected distributions in message frequency, source mix, or content entropy</w:t>
      </w:r>
    </w:p>
    <w:p w14:paraId="00B61DBB" w14:textId="74342F7D" w:rsidR="00007DB7" w:rsidRDefault="00007DB7" w:rsidP="002E1ACA">
      <w:pPr>
        <w:pStyle w:val="Bullet2"/>
      </w:pPr>
      <w:r>
        <w:t>Temporal pattern mining: Detection of recurring bursts, synchronized anomalies across regions, or time-of-day irregularities</w:t>
      </w:r>
    </w:p>
    <w:p w14:paraId="50080670" w14:textId="522DC2F0" w:rsidR="00C97549" w:rsidRDefault="00007DB7" w:rsidP="00644B94">
      <w:pPr>
        <w:pStyle w:val="Bullet2"/>
      </w:pPr>
      <w:r>
        <w:t>Machine learning models: Where feasible, semi-supervised models (e.g., autoencoders, clustering) to detect previously unseen attack vectors or operational faults.</w:t>
      </w:r>
    </w:p>
    <w:p w14:paraId="7F13B9DF" w14:textId="6C069514" w:rsidR="000F4FA4" w:rsidRDefault="000F4FA4" w:rsidP="00FD6A37">
      <w:pPr>
        <w:pStyle w:val="Heading2"/>
      </w:pPr>
      <w:bookmarkStart w:id="105" w:name="_Toc222477567"/>
      <w:r>
        <w:t>I</w:t>
      </w:r>
      <w:r w:rsidR="000F3B49">
        <w:t>nvestigation</w:t>
      </w:r>
      <w:bookmarkEnd w:id="105"/>
      <w:r>
        <w:t xml:space="preserve"> </w:t>
      </w:r>
    </w:p>
    <w:p w14:paraId="32CE97D3" w14:textId="77777777" w:rsidR="000F4FA4" w:rsidRDefault="000F4FA4" w:rsidP="00FD6A37">
      <w:pPr>
        <w:pStyle w:val="BodyText"/>
      </w:pPr>
      <w:r>
        <w:t xml:space="preserve">The investigation phase builds upon the </w:t>
      </w:r>
      <w:r w:rsidRPr="00FD6A37">
        <w:t>output</w:t>
      </w:r>
      <w:r>
        <w:t xml:space="preserve"> of the detection layer, seeking to assess, contextualize, and understand the root causes, scope, and severity of integrity anomalies. This process requires both automated workflows and human-in-the-loop analysis for critical events.</w:t>
      </w:r>
    </w:p>
    <w:p w14:paraId="3AA33E36" w14:textId="77777777" w:rsidR="000F4FA4" w:rsidRDefault="000F4FA4" w:rsidP="000F4FA4">
      <w:pPr>
        <w:pStyle w:val="BodyText"/>
      </w:pPr>
    </w:p>
    <w:p w14:paraId="23967F2D" w14:textId="16FB382E" w:rsidR="000F4FA4" w:rsidRDefault="000F4FA4" w:rsidP="002940B0">
      <w:pPr>
        <w:pStyle w:val="Bullet1"/>
      </w:pPr>
      <w:r>
        <w:t>Event Classification Schema</w:t>
      </w:r>
    </w:p>
    <w:p w14:paraId="5F99A7DB" w14:textId="77777777" w:rsidR="000F4FA4" w:rsidRDefault="000F4FA4" w:rsidP="002940B0">
      <w:pPr>
        <w:pStyle w:val="Bullet1text"/>
      </w:pPr>
      <w:r>
        <w:t xml:space="preserve">Detected anomalies shall be systematically classified according to: </w:t>
      </w:r>
    </w:p>
    <w:p w14:paraId="24C9537A" w14:textId="6345D17A" w:rsidR="000F4FA4" w:rsidRDefault="000F4FA4" w:rsidP="002940B0">
      <w:pPr>
        <w:pStyle w:val="Bullet2"/>
      </w:pPr>
      <w:r>
        <w:t>Severity (Minor, Moderate, Critical)</w:t>
      </w:r>
    </w:p>
    <w:p w14:paraId="5A943DC5" w14:textId="21B6C125" w:rsidR="000F4FA4" w:rsidRDefault="000F4FA4" w:rsidP="002940B0">
      <w:pPr>
        <w:pStyle w:val="Bullet2"/>
      </w:pPr>
      <w:r>
        <w:t>Persistence (Isolated, Recurrent, Continuous)</w:t>
      </w:r>
    </w:p>
    <w:p w14:paraId="04128F3A" w14:textId="28728188" w:rsidR="000F4FA4" w:rsidRDefault="000F4FA4" w:rsidP="002940B0">
      <w:pPr>
        <w:pStyle w:val="Bullet2"/>
      </w:pPr>
      <w:r>
        <w:t>Source Attribution Confidence (Unknown, Probable, Confirmed)</w:t>
      </w:r>
    </w:p>
    <w:p w14:paraId="570D63AF" w14:textId="3CAFEE92" w:rsidR="000F4FA4" w:rsidRDefault="000F4FA4" w:rsidP="002940B0">
      <w:pPr>
        <w:pStyle w:val="Bullet2"/>
      </w:pPr>
      <w:r>
        <w:t>Potential Operational Impact (Informational, Degrading, Disruptive)</w:t>
      </w:r>
    </w:p>
    <w:p w14:paraId="37B61295" w14:textId="77777777" w:rsidR="000F4FA4" w:rsidRDefault="000F4FA4" w:rsidP="000F4FA4">
      <w:pPr>
        <w:pStyle w:val="BodyText"/>
      </w:pPr>
    </w:p>
    <w:p w14:paraId="21EC6012" w14:textId="77777777" w:rsidR="002B73C5" w:rsidRDefault="002B73C5" w:rsidP="002B73C5">
      <w:pPr>
        <w:pStyle w:val="Tablecaption"/>
      </w:pPr>
      <w:bookmarkStart w:id="106" w:name="_Toc222477603"/>
      <w:r>
        <w:t xml:space="preserve">Recommended </w:t>
      </w:r>
      <w:r w:rsidRPr="00DE7189">
        <w:t>classification</w:t>
      </w:r>
      <w:r>
        <w:t xml:space="preserve"> framework</w:t>
      </w:r>
      <w:bookmarkEnd w:id="106"/>
      <w:r>
        <w:t xml:space="preserve"> </w:t>
      </w:r>
    </w:p>
    <w:tbl>
      <w:tblPr>
        <w:tblStyle w:val="TableGrid"/>
        <w:tblW w:w="0" w:type="auto"/>
        <w:tblInd w:w="709" w:type="dxa"/>
        <w:tblLook w:val="04A0" w:firstRow="1" w:lastRow="0" w:firstColumn="1" w:lastColumn="0" w:noHBand="0" w:noVBand="1"/>
      </w:tblPr>
      <w:tblGrid>
        <w:gridCol w:w="1413"/>
        <w:gridCol w:w="4252"/>
        <w:gridCol w:w="3254"/>
      </w:tblGrid>
      <w:tr w:rsidR="00DE7189" w:rsidRPr="00F61316" w14:paraId="4F0D8AAD" w14:textId="77777777" w:rsidTr="004B0E41">
        <w:tc>
          <w:tcPr>
            <w:tcW w:w="1413" w:type="dxa"/>
          </w:tcPr>
          <w:p w14:paraId="6B5095C7" w14:textId="77777777" w:rsidR="00DE7189" w:rsidRPr="00F61316" w:rsidRDefault="00DE7189" w:rsidP="00DE7189">
            <w:pPr>
              <w:pStyle w:val="Tableheading"/>
              <w:rPr>
                <w:lang w:eastAsia="ko-KR"/>
              </w:rPr>
            </w:pPr>
            <w:r w:rsidRPr="00F61316">
              <w:rPr>
                <w:rFonts w:hint="eastAsia"/>
                <w:lang w:eastAsia="ko-KR"/>
              </w:rPr>
              <w:t>Level</w:t>
            </w:r>
          </w:p>
        </w:tc>
        <w:tc>
          <w:tcPr>
            <w:tcW w:w="4252" w:type="dxa"/>
          </w:tcPr>
          <w:p w14:paraId="0D8EF359" w14:textId="77777777" w:rsidR="00DE7189" w:rsidRPr="00F61316" w:rsidRDefault="00DE7189" w:rsidP="00DE7189">
            <w:pPr>
              <w:pStyle w:val="Tableheading"/>
              <w:rPr>
                <w:lang w:eastAsia="ko-KR"/>
              </w:rPr>
            </w:pPr>
            <w:r w:rsidRPr="00F61316">
              <w:rPr>
                <w:rFonts w:hint="eastAsia"/>
                <w:lang w:eastAsia="ko-KR"/>
              </w:rPr>
              <w:t>Description</w:t>
            </w:r>
          </w:p>
        </w:tc>
        <w:tc>
          <w:tcPr>
            <w:tcW w:w="3254" w:type="dxa"/>
          </w:tcPr>
          <w:p w14:paraId="401A6124" w14:textId="77777777" w:rsidR="00DE7189" w:rsidRPr="00F61316" w:rsidRDefault="00DE7189" w:rsidP="00DE7189">
            <w:pPr>
              <w:pStyle w:val="Tableheading"/>
              <w:rPr>
                <w:lang w:eastAsia="ko-KR"/>
              </w:rPr>
            </w:pPr>
            <w:r w:rsidRPr="00F61316">
              <w:rPr>
                <w:rFonts w:hint="eastAsia"/>
                <w:lang w:eastAsia="ko-KR"/>
              </w:rPr>
              <w:t>Example</w:t>
            </w:r>
          </w:p>
        </w:tc>
      </w:tr>
      <w:tr w:rsidR="00DE7189" w:rsidRPr="00F61316" w14:paraId="2BD7C23F" w14:textId="77777777" w:rsidTr="004B0E41">
        <w:tc>
          <w:tcPr>
            <w:tcW w:w="1413" w:type="dxa"/>
          </w:tcPr>
          <w:p w14:paraId="558DFE91" w14:textId="77777777" w:rsidR="00DE7189" w:rsidRPr="00F61316" w:rsidRDefault="00DE7189" w:rsidP="00DE7189">
            <w:pPr>
              <w:pStyle w:val="Tabletext"/>
              <w:rPr>
                <w:lang w:val="en-US" w:eastAsia="ko-KR"/>
              </w:rPr>
            </w:pPr>
            <w:r w:rsidRPr="00F61316">
              <w:rPr>
                <w:rFonts w:hint="eastAsia"/>
                <w:lang w:val="en-US" w:eastAsia="ko-KR"/>
              </w:rPr>
              <w:t>L1 - Info</w:t>
            </w:r>
          </w:p>
        </w:tc>
        <w:tc>
          <w:tcPr>
            <w:tcW w:w="4252" w:type="dxa"/>
          </w:tcPr>
          <w:p w14:paraId="436BD3D9" w14:textId="77777777" w:rsidR="00DE7189" w:rsidRPr="00F61316" w:rsidRDefault="00DE7189" w:rsidP="00DE7189">
            <w:pPr>
              <w:pStyle w:val="Tabletext"/>
              <w:rPr>
                <w:lang w:val="en-US" w:eastAsia="ko-KR"/>
              </w:rPr>
            </w:pPr>
            <w:r w:rsidRPr="00F61316">
              <w:rPr>
                <w:lang w:val="en-US" w:eastAsia="ko-KR"/>
              </w:rPr>
              <w:t>Benign anomaly; likely natural or environmental</w:t>
            </w:r>
          </w:p>
        </w:tc>
        <w:tc>
          <w:tcPr>
            <w:tcW w:w="3254" w:type="dxa"/>
          </w:tcPr>
          <w:p w14:paraId="1AAAF723" w14:textId="77777777" w:rsidR="00DE7189" w:rsidRPr="00F61316" w:rsidRDefault="00DE7189" w:rsidP="00DE7189">
            <w:pPr>
              <w:pStyle w:val="Tabletext"/>
              <w:rPr>
                <w:lang w:val="en-US" w:eastAsia="ko-KR"/>
              </w:rPr>
            </w:pPr>
            <w:r w:rsidRPr="00F61316">
              <w:rPr>
                <w:lang w:eastAsia="ko-KR"/>
              </w:rPr>
              <w:t>Signal fading due to weather</w:t>
            </w:r>
          </w:p>
        </w:tc>
      </w:tr>
      <w:tr w:rsidR="00DE7189" w:rsidRPr="00F61316" w14:paraId="4F43D164" w14:textId="77777777" w:rsidTr="004B0E41">
        <w:tc>
          <w:tcPr>
            <w:tcW w:w="1413" w:type="dxa"/>
          </w:tcPr>
          <w:p w14:paraId="0F43BE23" w14:textId="77777777" w:rsidR="00DE7189" w:rsidRPr="00F61316" w:rsidRDefault="00DE7189" w:rsidP="00DE7189">
            <w:pPr>
              <w:pStyle w:val="Tabletext"/>
              <w:rPr>
                <w:lang w:val="en-US" w:eastAsia="ko-KR"/>
              </w:rPr>
            </w:pPr>
            <w:r w:rsidRPr="00F61316">
              <w:rPr>
                <w:rFonts w:hint="eastAsia"/>
                <w:lang w:val="en-US" w:eastAsia="ko-KR"/>
              </w:rPr>
              <w:t xml:space="preserve">L2 </w:t>
            </w:r>
            <w:r w:rsidRPr="00F61316">
              <w:rPr>
                <w:lang w:val="en-US" w:eastAsia="ko-KR"/>
              </w:rPr>
              <w:t>–</w:t>
            </w:r>
            <w:r w:rsidRPr="00F61316">
              <w:rPr>
                <w:rFonts w:hint="eastAsia"/>
                <w:lang w:val="en-US" w:eastAsia="ko-KR"/>
              </w:rPr>
              <w:t xml:space="preserve"> Warning</w:t>
            </w:r>
          </w:p>
        </w:tc>
        <w:tc>
          <w:tcPr>
            <w:tcW w:w="4252" w:type="dxa"/>
          </w:tcPr>
          <w:p w14:paraId="34E1F0A0" w14:textId="77777777" w:rsidR="00DE7189" w:rsidRPr="00F61316" w:rsidRDefault="00DE7189" w:rsidP="00DE7189">
            <w:pPr>
              <w:pStyle w:val="Tabletext"/>
              <w:rPr>
                <w:lang w:val="en-US" w:eastAsia="ko-KR"/>
              </w:rPr>
            </w:pPr>
            <w:r w:rsidRPr="00F61316">
              <w:rPr>
                <w:lang w:eastAsia="ko-KR"/>
              </w:rPr>
              <w:t>Operational degradation requiring review</w:t>
            </w:r>
          </w:p>
        </w:tc>
        <w:tc>
          <w:tcPr>
            <w:tcW w:w="3254" w:type="dxa"/>
          </w:tcPr>
          <w:p w14:paraId="5AD8EE89" w14:textId="77777777" w:rsidR="00DE7189" w:rsidRPr="00F61316" w:rsidRDefault="00DE7189" w:rsidP="00DE7189">
            <w:pPr>
              <w:pStyle w:val="Tabletext"/>
              <w:rPr>
                <w:lang w:val="en-US" w:eastAsia="ko-KR"/>
              </w:rPr>
            </w:pPr>
            <w:r w:rsidRPr="00F61316">
              <w:rPr>
                <w:lang w:eastAsia="ko-KR"/>
              </w:rPr>
              <w:t>Persistent BER above threshold</w:t>
            </w:r>
          </w:p>
        </w:tc>
      </w:tr>
      <w:tr w:rsidR="00DE7189" w:rsidRPr="00F61316" w14:paraId="5DD7052C" w14:textId="77777777" w:rsidTr="004B0E41">
        <w:tc>
          <w:tcPr>
            <w:tcW w:w="1413" w:type="dxa"/>
          </w:tcPr>
          <w:p w14:paraId="77C4B813" w14:textId="77777777" w:rsidR="00DE7189" w:rsidRPr="00F61316" w:rsidRDefault="00DE7189" w:rsidP="00DE7189">
            <w:pPr>
              <w:pStyle w:val="Tabletext"/>
              <w:rPr>
                <w:lang w:val="en-US" w:eastAsia="ko-KR"/>
              </w:rPr>
            </w:pPr>
            <w:r w:rsidRPr="00F61316">
              <w:rPr>
                <w:rFonts w:hint="eastAsia"/>
                <w:lang w:val="en-US" w:eastAsia="ko-KR"/>
              </w:rPr>
              <w:t xml:space="preserve">L3 </w:t>
            </w:r>
            <w:r w:rsidRPr="00F61316">
              <w:rPr>
                <w:lang w:val="en-US" w:eastAsia="ko-KR"/>
              </w:rPr>
              <w:t>–</w:t>
            </w:r>
            <w:r w:rsidRPr="00F61316">
              <w:rPr>
                <w:rFonts w:hint="eastAsia"/>
                <w:lang w:val="en-US" w:eastAsia="ko-KR"/>
              </w:rPr>
              <w:t xml:space="preserve"> Alert</w:t>
            </w:r>
          </w:p>
        </w:tc>
        <w:tc>
          <w:tcPr>
            <w:tcW w:w="4252" w:type="dxa"/>
          </w:tcPr>
          <w:p w14:paraId="50D6AD6F" w14:textId="77777777" w:rsidR="00DE7189" w:rsidRPr="00F61316" w:rsidRDefault="00DE7189" w:rsidP="00DE7189">
            <w:pPr>
              <w:pStyle w:val="Tabletext"/>
              <w:rPr>
                <w:lang w:val="en-US" w:eastAsia="ko-KR"/>
              </w:rPr>
            </w:pPr>
            <w:r w:rsidRPr="00F61316">
              <w:rPr>
                <w:lang w:eastAsia="ko-KR"/>
              </w:rPr>
              <w:t>Potential integrity threat or active interference</w:t>
            </w:r>
          </w:p>
        </w:tc>
        <w:tc>
          <w:tcPr>
            <w:tcW w:w="3254" w:type="dxa"/>
          </w:tcPr>
          <w:p w14:paraId="56C850F7" w14:textId="77777777" w:rsidR="00DE7189" w:rsidRPr="00F61316" w:rsidRDefault="00DE7189" w:rsidP="00DE7189">
            <w:pPr>
              <w:pStyle w:val="Tabletext"/>
              <w:rPr>
                <w:lang w:val="en-US" w:eastAsia="ko-KR"/>
              </w:rPr>
            </w:pPr>
            <w:r w:rsidRPr="00F61316">
              <w:rPr>
                <w:lang w:eastAsia="ko-KR"/>
              </w:rPr>
              <w:t>Spoofed MMSI or RF jamming</w:t>
            </w:r>
          </w:p>
        </w:tc>
      </w:tr>
      <w:tr w:rsidR="00DE7189" w:rsidRPr="00F61316" w14:paraId="098B0235" w14:textId="77777777" w:rsidTr="004B0E41">
        <w:tc>
          <w:tcPr>
            <w:tcW w:w="1413" w:type="dxa"/>
          </w:tcPr>
          <w:p w14:paraId="1CEE42FA" w14:textId="77777777" w:rsidR="00DE7189" w:rsidRPr="00F61316" w:rsidRDefault="00DE7189" w:rsidP="00DE7189">
            <w:pPr>
              <w:pStyle w:val="Tabletext"/>
              <w:rPr>
                <w:lang w:val="en-US" w:eastAsia="ko-KR"/>
              </w:rPr>
            </w:pPr>
            <w:r w:rsidRPr="00F61316">
              <w:rPr>
                <w:rFonts w:hint="eastAsia"/>
                <w:lang w:val="en-US" w:eastAsia="ko-KR"/>
              </w:rPr>
              <w:t xml:space="preserve">L4 </w:t>
            </w:r>
            <w:r w:rsidRPr="00F61316">
              <w:rPr>
                <w:lang w:val="en-US" w:eastAsia="ko-KR"/>
              </w:rPr>
              <w:t>–</w:t>
            </w:r>
            <w:r w:rsidRPr="00F61316">
              <w:rPr>
                <w:rFonts w:hint="eastAsia"/>
                <w:lang w:val="en-US" w:eastAsia="ko-KR"/>
              </w:rPr>
              <w:t xml:space="preserve"> </w:t>
            </w:r>
            <w:r w:rsidRPr="00F61316">
              <w:rPr>
                <w:lang w:val="en-US" w:eastAsia="ko-KR"/>
              </w:rPr>
              <w:t>Critical</w:t>
            </w:r>
          </w:p>
        </w:tc>
        <w:tc>
          <w:tcPr>
            <w:tcW w:w="4252" w:type="dxa"/>
          </w:tcPr>
          <w:p w14:paraId="7B8C2A10" w14:textId="77777777" w:rsidR="00DE7189" w:rsidRPr="00F61316" w:rsidRDefault="00DE7189" w:rsidP="00DE7189">
            <w:pPr>
              <w:pStyle w:val="Tabletext"/>
              <w:rPr>
                <w:lang w:val="en-US" w:eastAsia="ko-KR"/>
              </w:rPr>
            </w:pPr>
            <w:r w:rsidRPr="00F61316">
              <w:rPr>
                <w:lang w:eastAsia="ko-KR"/>
              </w:rPr>
              <w:t>Confirmed attack, widespread system impact</w:t>
            </w:r>
          </w:p>
        </w:tc>
        <w:tc>
          <w:tcPr>
            <w:tcW w:w="3254" w:type="dxa"/>
          </w:tcPr>
          <w:p w14:paraId="4B369F53" w14:textId="77777777" w:rsidR="00DE7189" w:rsidRPr="00F61316" w:rsidRDefault="00DE7189" w:rsidP="00DE7189">
            <w:pPr>
              <w:pStyle w:val="Tabletext"/>
              <w:rPr>
                <w:lang w:eastAsia="ko-KR"/>
              </w:rPr>
            </w:pPr>
            <w:r w:rsidRPr="00F61316">
              <w:rPr>
                <w:lang w:eastAsia="ko-KR"/>
              </w:rPr>
              <w:t>Coordinated spoofing or Denial of Service</w:t>
            </w:r>
          </w:p>
        </w:tc>
      </w:tr>
    </w:tbl>
    <w:p w14:paraId="34E05092" w14:textId="77777777" w:rsidR="00DE7189" w:rsidRPr="00F61316" w:rsidRDefault="00DE7189" w:rsidP="00DE7189">
      <w:pPr>
        <w:pStyle w:val="BodyText"/>
        <w:ind w:left="709"/>
        <w:rPr>
          <w:rFonts w:eastAsia="Malgun Gothic" w:cstheme="minorHAnsi"/>
          <w:lang w:val="en-US" w:eastAsia="ko-KR"/>
        </w:rPr>
      </w:pPr>
    </w:p>
    <w:p w14:paraId="1C7FB60D" w14:textId="77777777" w:rsidR="00DE7189" w:rsidRPr="00F61316" w:rsidRDefault="00DE7189" w:rsidP="00DE7189">
      <w:pPr>
        <w:pStyle w:val="BodyText"/>
        <w:rPr>
          <w:lang w:val="en-US" w:eastAsia="ko-KR"/>
        </w:rPr>
      </w:pPr>
      <w:r w:rsidRPr="00F61316">
        <w:rPr>
          <w:lang w:eastAsia="ko-KR"/>
        </w:rPr>
        <w:t xml:space="preserve">This </w:t>
      </w:r>
      <w:r w:rsidRPr="00DE7189">
        <w:t>classification</w:t>
      </w:r>
      <w:r w:rsidRPr="00F61316">
        <w:rPr>
          <w:lang w:eastAsia="ko-KR"/>
        </w:rPr>
        <w:t xml:space="preserve"> drives the required response and reporting urgency.</w:t>
      </w:r>
    </w:p>
    <w:p w14:paraId="115AF6EF" w14:textId="77777777" w:rsidR="00DE7189" w:rsidRPr="00F61316" w:rsidRDefault="00DE7189" w:rsidP="00D4176A">
      <w:pPr>
        <w:pStyle w:val="Bullet1"/>
        <w:rPr>
          <w:lang w:val="en-US" w:eastAsia="ko-KR"/>
        </w:rPr>
      </w:pPr>
      <w:r w:rsidRPr="00F61316">
        <w:rPr>
          <w:rFonts w:hint="eastAsia"/>
          <w:lang w:eastAsia="ko-KR"/>
        </w:rPr>
        <w:t>Root Cause Analysis Methodology</w:t>
      </w:r>
    </w:p>
    <w:p w14:paraId="69BFE1A0" w14:textId="77777777" w:rsidR="00DE7189" w:rsidRPr="00F61316" w:rsidRDefault="00DE7189" w:rsidP="00D4176A">
      <w:pPr>
        <w:pStyle w:val="Bullet1text"/>
        <w:rPr>
          <w:rFonts w:eastAsia="Malgun Gothic"/>
        </w:rPr>
      </w:pPr>
      <w:r w:rsidRPr="00F61316">
        <w:rPr>
          <w:rFonts w:eastAsia="Malgun Gothic"/>
        </w:rPr>
        <w:t>Once an anomaly is validated, a Root Cause Analysis (RCA) must be initiated. This includes a tiered approach</w:t>
      </w:r>
    </w:p>
    <w:p w14:paraId="013F96D0" w14:textId="77777777" w:rsidR="00DE7189" w:rsidRPr="00F61316" w:rsidRDefault="00DE7189" w:rsidP="00D4176A">
      <w:pPr>
        <w:pStyle w:val="Bullet2"/>
        <w:rPr>
          <w:lang w:val="en-US" w:eastAsia="ko-KR"/>
        </w:rPr>
      </w:pPr>
      <w:r w:rsidRPr="00F61316">
        <w:rPr>
          <w:rFonts w:hint="eastAsia"/>
          <w:lang w:val="en-US" w:eastAsia="ko-KR"/>
        </w:rPr>
        <w:t>Physical Layer (RCA)</w:t>
      </w:r>
    </w:p>
    <w:p w14:paraId="7F895B50" w14:textId="77777777" w:rsidR="00DE7189" w:rsidRPr="00F61316" w:rsidRDefault="00DE7189" w:rsidP="00D4176A">
      <w:pPr>
        <w:pStyle w:val="Bullet3"/>
        <w:rPr>
          <w:rFonts w:eastAsia="Malgun Gothic"/>
          <w:lang w:val="en-US"/>
        </w:rPr>
      </w:pPr>
      <w:r w:rsidRPr="00F61316">
        <w:rPr>
          <w:rFonts w:eastAsia="Malgun Gothic"/>
          <w:lang w:val="en-US"/>
        </w:rPr>
        <w:t>Assess antenna health, grounding, gain patterns</w:t>
      </w:r>
    </w:p>
    <w:p w14:paraId="5380FD48" w14:textId="77777777" w:rsidR="00DE7189" w:rsidRPr="00F61316" w:rsidRDefault="00DE7189" w:rsidP="00D4176A">
      <w:pPr>
        <w:pStyle w:val="Bullet3"/>
        <w:rPr>
          <w:rFonts w:eastAsia="Malgun Gothic"/>
          <w:lang w:val="en-US"/>
        </w:rPr>
      </w:pPr>
      <w:r w:rsidRPr="00F61316">
        <w:rPr>
          <w:rFonts w:eastAsia="Malgun Gothic"/>
          <w:lang w:val="en-US"/>
        </w:rPr>
        <w:t>Check for local RF interference from co-located transmitters (e.g., radar, mobile)</w:t>
      </w:r>
    </w:p>
    <w:p w14:paraId="168183DB" w14:textId="77777777" w:rsidR="00DE7189" w:rsidRPr="00F61316" w:rsidRDefault="00DE7189" w:rsidP="00D4176A">
      <w:pPr>
        <w:pStyle w:val="Bullet3"/>
        <w:rPr>
          <w:rFonts w:eastAsia="Malgun Gothic"/>
          <w:lang w:val="en-US"/>
        </w:rPr>
      </w:pPr>
      <w:r w:rsidRPr="00F61316">
        <w:rPr>
          <w:rFonts w:eastAsia="Malgun Gothic"/>
          <w:lang w:val="en-US"/>
        </w:rPr>
        <w:t>Confirm frequency alignment and receiver desensitization issues</w:t>
      </w:r>
    </w:p>
    <w:p w14:paraId="01AC3417" w14:textId="77777777" w:rsidR="00DE7189" w:rsidRPr="00F61316" w:rsidRDefault="00DE7189" w:rsidP="00D4176A">
      <w:pPr>
        <w:pStyle w:val="Bullet2"/>
        <w:rPr>
          <w:lang w:val="en-US" w:eastAsia="ko-KR"/>
        </w:rPr>
      </w:pPr>
      <w:r w:rsidRPr="00F61316">
        <w:rPr>
          <w:lang w:val="en-US" w:eastAsia="ko-KR"/>
        </w:rPr>
        <w:t>Link</w:t>
      </w:r>
      <w:r w:rsidRPr="00F61316">
        <w:rPr>
          <w:rFonts w:hint="eastAsia"/>
          <w:lang w:val="en-US" w:eastAsia="ko-KR"/>
        </w:rPr>
        <w:t xml:space="preserve"> Layer RCA</w:t>
      </w:r>
    </w:p>
    <w:p w14:paraId="46570D6D" w14:textId="77777777" w:rsidR="00DE7189" w:rsidRPr="00F61316" w:rsidRDefault="00DE7189" w:rsidP="00D4176A">
      <w:pPr>
        <w:pStyle w:val="Bullet3"/>
        <w:rPr>
          <w:rFonts w:eastAsia="Malgun Gothic"/>
          <w:lang w:val="en-US"/>
        </w:rPr>
      </w:pPr>
      <w:r w:rsidRPr="00F61316">
        <w:rPr>
          <w:rFonts w:eastAsia="Malgun Gothic"/>
          <w:lang w:val="en-US"/>
        </w:rPr>
        <w:t>Evaluate TDMA slot collision behavior or slot exhaustion</w:t>
      </w:r>
    </w:p>
    <w:p w14:paraId="14AAFBD9" w14:textId="77777777" w:rsidR="00DE7189" w:rsidRPr="00F61316" w:rsidRDefault="00DE7189" w:rsidP="00D4176A">
      <w:pPr>
        <w:pStyle w:val="Bullet3"/>
        <w:rPr>
          <w:rFonts w:eastAsia="Malgun Gothic"/>
          <w:lang w:val="en-US"/>
        </w:rPr>
      </w:pPr>
      <w:r w:rsidRPr="00F61316">
        <w:rPr>
          <w:rFonts w:eastAsia="Malgun Gothic"/>
          <w:lang w:val="en-US"/>
        </w:rPr>
        <w:t>Look for patterns suggesting rogue VDES stations or misconfigured transmitters</w:t>
      </w:r>
    </w:p>
    <w:p w14:paraId="7E8C77DD" w14:textId="77777777" w:rsidR="00DE7189" w:rsidRPr="00F61316" w:rsidRDefault="00DE7189" w:rsidP="00D4176A">
      <w:pPr>
        <w:pStyle w:val="Bullet2"/>
        <w:rPr>
          <w:lang w:val="en-US" w:eastAsia="ko-KR"/>
        </w:rPr>
      </w:pPr>
      <w:r w:rsidRPr="00F61316">
        <w:rPr>
          <w:rFonts w:hint="eastAsia"/>
          <w:lang w:val="en-US" w:eastAsia="ko-KR"/>
        </w:rPr>
        <w:t>Network/Protocol Layer RCA</w:t>
      </w:r>
    </w:p>
    <w:p w14:paraId="6DDF56CA" w14:textId="77777777" w:rsidR="00DE7189" w:rsidRPr="00F61316" w:rsidRDefault="00DE7189" w:rsidP="00D4176A">
      <w:pPr>
        <w:pStyle w:val="Bullet3"/>
        <w:rPr>
          <w:rFonts w:eastAsia="Malgun Gothic"/>
          <w:lang w:val="en-US"/>
        </w:rPr>
      </w:pPr>
      <w:r w:rsidRPr="00F61316">
        <w:rPr>
          <w:rFonts w:eastAsia="Malgun Gothic"/>
          <w:lang w:val="en-US"/>
        </w:rPr>
        <w:t>Trace unusual message propagation paths or duplicate delivery</w:t>
      </w:r>
    </w:p>
    <w:p w14:paraId="2C1166D0" w14:textId="77777777" w:rsidR="00DE7189" w:rsidRPr="00F61316" w:rsidRDefault="00DE7189" w:rsidP="00D4176A">
      <w:pPr>
        <w:pStyle w:val="Bullet3"/>
        <w:rPr>
          <w:rFonts w:eastAsia="Malgun Gothic"/>
          <w:lang w:val="en-US"/>
        </w:rPr>
      </w:pPr>
      <w:r w:rsidRPr="00F61316">
        <w:rPr>
          <w:rFonts w:eastAsia="Malgun Gothic"/>
          <w:lang w:val="en-US"/>
        </w:rPr>
        <w:t>Inspect for misconfigured time or location in transmitted payloads</w:t>
      </w:r>
    </w:p>
    <w:p w14:paraId="32A214E7" w14:textId="77777777" w:rsidR="00DE7189" w:rsidRPr="00F61316" w:rsidRDefault="00DE7189" w:rsidP="00D4176A">
      <w:pPr>
        <w:pStyle w:val="Bullet3"/>
        <w:rPr>
          <w:rFonts w:eastAsia="Malgun Gothic"/>
          <w:lang w:val="en-US"/>
        </w:rPr>
      </w:pPr>
      <w:r w:rsidRPr="00F61316">
        <w:rPr>
          <w:rFonts w:eastAsia="Malgun Gothic"/>
          <w:lang w:val="en-US"/>
        </w:rPr>
        <w:t>Examine SECOM/MMS infrastructure logs for session-level faults</w:t>
      </w:r>
    </w:p>
    <w:p w14:paraId="0F08A582" w14:textId="77777777" w:rsidR="00DE7189" w:rsidRPr="000635C5" w:rsidRDefault="00DE7189" w:rsidP="00EC5E61">
      <w:pPr>
        <w:pStyle w:val="Bullet1text"/>
        <w:rPr>
          <w:rFonts w:eastAsia="Malgun Gothic"/>
        </w:rPr>
      </w:pPr>
      <w:r w:rsidRPr="00F61316">
        <w:rPr>
          <w:rFonts w:eastAsia="Malgun Gothic"/>
        </w:rPr>
        <w:t>RCA should be aided by log correlation, event visualization (e.g., heatmaps or time-series plots), and where possible, remote diagnostic control over the affected shore station hardware.</w:t>
      </w:r>
    </w:p>
    <w:p w14:paraId="59C2198F" w14:textId="77777777" w:rsidR="00DE7189" w:rsidRPr="007679B2" w:rsidRDefault="00DE7189" w:rsidP="00DE7189">
      <w:pPr>
        <w:pStyle w:val="BodyText"/>
        <w:ind w:left="709"/>
        <w:rPr>
          <w:rFonts w:eastAsia="Malgun Gothic" w:cstheme="minorHAnsi"/>
          <w:color w:val="FF0000"/>
          <w:lang w:val="en-US" w:eastAsia="ko-KR"/>
        </w:rPr>
      </w:pPr>
    </w:p>
    <w:p w14:paraId="065B58AC" w14:textId="77777777" w:rsidR="00DE7189" w:rsidRPr="00F61316" w:rsidRDefault="00DE7189" w:rsidP="00EC5E61">
      <w:pPr>
        <w:pStyle w:val="Bullet1"/>
        <w:rPr>
          <w:lang w:val="en-US" w:eastAsia="ko-KR"/>
        </w:rPr>
      </w:pPr>
      <w:r w:rsidRPr="00F61316">
        <w:rPr>
          <w:rFonts w:hint="eastAsia"/>
          <w:lang w:eastAsia="ko-KR"/>
        </w:rPr>
        <w:t>Cross-Reginal and Multilateral Correlation</w:t>
      </w:r>
    </w:p>
    <w:p w14:paraId="79656A2A" w14:textId="77777777" w:rsidR="00DE7189" w:rsidRPr="00F61316" w:rsidRDefault="00DE7189" w:rsidP="00EC5E61">
      <w:pPr>
        <w:pStyle w:val="Bullet1text"/>
        <w:rPr>
          <w:rFonts w:eastAsia="Malgun Gothic"/>
        </w:rPr>
      </w:pPr>
      <w:r w:rsidRPr="00F61316">
        <w:rPr>
          <w:rFonts w:eastAsia="Malgun Gothic"/>
        </w:rPr>
        <w:t>When anomalies extend beyond a single station, cross-referencing is required:</w:t>
      </w:r>
    </w:p>
    <w:p w14:paraId="42A6C97D" w14:textId="77777777" w:rsidR="00DE7189" w:rsidRPr="00F61316" w:rsidRDefault="00DE7189" w:rsidP="00431849">
      <w:pPr>
        <w:pStyle w:val="Bullet2"/>
        <w:rPr>
          <w:lang w:val="en-US" w:eastAsia="ko-KR"/>
        </w:rPr>
      </w:pPr>
      <w:r w:rsidRPr="00F61316">
        <w:rPr>
          <w:lang w:val="en-US" w:eastAsia="ko-KR"/>
        </w:rPr>
        <w:t>Neighboring station triangulation: To confirm if the same signal was received with similar characteristics elsewhere</w:t>
      </w:r>
    </w:p>
    <w:p w14:paraId="138CA08C" w14:textId="77777777" w:rsidR="00DE7189" w:rsidRPr="00F61316" w:rsidRDefault="00DE7189" w:rsidP="00431849">
      <w:pPr>
        <w:pStyle w:val="Bullet2"/>
        <w:rPr>
          <w:lang w:val="en-US" w:eastAsia="ko-KR"/>
        </w:rPr>
      </w:pPr>
      <w:r w:rsidRPr="00F61316">
        <w:rPr>
          <w:lang w:val="en-US" w:eastAsia="ko-KR"/>
        </w:rPr>
        <w:t>AIS/VDES correlation: To assess discrepancies between shipborne AIS and VDES emissions</w:t>
      </w:r>
    </w:p>
    <w:p w14:paraId="14F7D010" w14:textId="77777777" w:rsidR="00DE7189" w:rsidRPr="00F61316" w:rsidRDefault="00DE7189" w:rsidP="00431849">
      <w:pPr>
        <w:pStyle w:val="Bullet2"/>
        <w:rPr>
          <w:lang w:val="en-US" w:eastAsia="ko-KR"/>
        </w:rPr>
      </w:pPr>
      <w:r w:rsidRPr="00F61316">
        <w:rPr>
          <w:lang w:val="en-US" w:eastAsia="ko-KR"/>
        </w:rPr>
        <w:t>Satellite-VDE input: If supported, determine if space segment reception confirms or contradicts local detections</w:t>
      </w:r>
    </w:p>
    <w:p w14:paraId="01F5A7F2" w14:textId="77777777" w:rsidR="00DE7189" w:rsidRPr="00F61316" w:rsidRDefault="00DE7189" w:rsidP="00431849">
      <w:pPr>
        <w:pStyle w:val="Bullet1text"/>
        <w:rPr>
          <w:rFonts w:eastAsia="Malgun Gothic"/>
          <w:color w:val="FF0000"/>
          <w:lang w:val="en-US"/>
        </w:rPr>
      </w:pPr>
      <w:r w:rsidRPr="00F61316">
        <w:rPr>
          <w:rFonts w:eastAsia="Malgun Gothic"/>
        </w:rPr>
        <w:t>Such multi-source validation helps exclude false positives and enhances accountability in attribution (e.g., identifying rogue mobile emitters vs. environmental noise).</w:t>
      </w:r>
    </w:p>
    <w:p w14:paraId="48388FE2" w14:textId="77777777" w:rsidR="00DE7189" w:rsidRPr="00F61316" w:rsidRDefault="00DE7189" w:rsidP="00431849">
      <w:pPr>
        <w:pStyle w:val="Bullet1"/>
        <w:rPr>
          <w:lang w:val="en-US" w:eastAsia="ko-KR"/>
        </w:rPr>
      </w:pPr>
      <w:r w:rsidRPr="00F61316">
        <w:rPr>
          <w:lang w:eastAsia="ko-KR"/>
        </w:rPr>
        <w:t>Escalation Policy and Human Oversight</w:t>
      </w:r>
    </w:p>
    <w:p w14:paraId="3CF4A7F2" w14:textId="77777777" w:rsidR="00DE7189" w:rsidRPr="00F61316" w:rsidRDefault="00DE7189" w:rsidP="00431849">
      <w:pPr>
        <w:pStyle w:val="Bullet1text"/>
        <w:rPr>
          <w:rFonts w:eastAsia="Malgun Gothic"/>
        </w:rPr>
      </w:pPr>
      <w:r w:rsidRPr="00F61316">
        <w:rPr>
          <w:rFonts w:eastAsia="Malgun Gothic" w:hint="eastAsia"/>
        </w:rPr>
        <w:t>For all level 2 or higher events</w:t>
      </w:r>
    </w:p>
    <w:p w14:paraId="10DBCD67" w14:textId="77777777" w:rsidR="00DE7189" w:rsidRPr="00F61316" w:rsidRDefault="00DE7189" w:rsidP="00431849">
      <w:pPr>
        <w:pStyle w:val="Bullet2"/>
        <w:rPr>
          <w:lang w:val="en-US" w:eastAsia="ko-KR"/>
        </w:rPr>
      </w:pPr>
      <w:r w:rsidRPr="00F61316">
        <w:rPr>
          <w:lang w:val="en-US" w:eastAsia="ko-KR"/>
        </w:rPr>
        <w:t>A qualified human operator must review logs and RCA outputs within 30 minutes (or a time defined by national SOP).</w:t>
      </w:r>
    </w:p>
    <w:p w14:paraId="5B639DC4" w14:textId="77777777" w:rsidR="00DE7189" w:rsidRPr="00F61316" w:rsidRDefault="00DE7189" w:rsidP="00431849">
      <w:pPr>
        <w:pStyle w:val="Bullet2"/>
        <w:rPr>
          <w:lang w:val="en-US" w:eastAsia="ko-KR"/>
        </w:rPr>
      </w:pPr>
      <w:r w:rsidRPr="00F61316">
        <w:rPr>
          <w:lang w:val="en-US" w:eastAsia="ko-KR"/>
        </w:rPr>
        <w:t>Anomaly resolution pathways must include</w:t>
      </w:r>
    </w:p>
    <w:p w14:paraId="17A84EA2" w14:textId="77777777" w:rsidR="00DE7189" w:rsidRPr="00F61316" w:rsidRDefault="00DE7189" w:rsidP="00431849">
      <w:pPr>
        <w:pStyle w:val="Bullet3"/>
        <w:rPr>
          <w:rFonts w:eastAsia="Malgun Gothic"/>
          <w:lang w:val="en-US"/>
        </w:rPr>
      </w:pPr>
      <w:r w:rsidRPr="00F61316">
        <w:rPr>
          <w:rFonts w:eastAsia="Malgun Gothic"/>
          <w:lang w:val="en-US"/>
        </w:rPr>
        <w:t>Temporary mitigation (e.g., blacklist offending MMSI)</w:t>
      </w:r>
    </w:p>
    <w:p w14:paraId="2EDD5BF1" w14:textId="77777777" w:rsidR="00DE7189" w:rsidRPr="00F61316" w:rsidRDefault="00DE7189" w:rsidP="00431849">
      <w:pPr>
        <w:pStyle w:val="Bullet3"/>
        <w:rPr>
          <w:rFonts w:eastAsia="Malgun Gothic"/>
          <w:lang w:val="en-US"/>
        </w:rPr>
      </w:pPr>
      <w:r w:rsidRPr="00F61316">
        <w:rPr>
          <w:rFonts w:eastAsia="Malgun Gothic"/>
          <w:lang w:val="en-US"/>
        </w:rPr>
        <w:t>Engineering dispatch (e.g., to inspect local RF environment)</w:t>
      </w:r>
    </w:p>
    <w:p w14:paraId="7D1D0423" w14:textId="77777777" w:rsidR="00DE7189" w:rsidRPr="00F61316" w:rsidRDefault="00DE7189" w:rsidP="00431849">
      <w:pPr>
        <w:pStyle w:val="Bullet3"/>
        <w:rPr>
          <w:rFonts w:eastAsia="Malgun Gothic"/>
          <w:lang w:val="en-US"/>
        </w:rPr>
      </w:pPr>
      <w:r w:rsidRPr="00F61316">
        <w:rPr>
          <w:rFonts w:eastAsia="Malgun Gothic"/>
          <w:lang w:val="en-US"/>
        </w:rPr>
        <w:t>Inter-agency escalation (e.g., to coast guard or cybersecurity team)</w:t>
      </w:r>
    </w:p>
    <w:p w14:paraId="5D34BFE1" w14:textId="77777777" w:rsidR="00DE7189" w:rsidRPr="007679B2" w:rsidRDefault="00DE7189" w:rsidP="00431849">
      <w:pPr>
        <w:pStyle w:val="Bullet1text"/>
        <w:rPr>
          <w:rFonts w:eastAsia="Malgun Gothic"/>
        </w:rPr>
      </w:pPr>
      <w:r w:rsidRPr="00F61316">
        <w:rPr>
          <w:rFonts w:eastAsia="Malgun Gothic"/>
        </w:rPr>
        <w:t>Investigation results must be recorded in a structured form, ideally using a national or regional incident management platform.</w:t>
      </w:r>
    </w:p>
    <w:p w14:paraId="3524B5E1" w14:textId="41975D4C" w:rsidR="008D7905" w:rsidRPr="00DD7333" w:rsidRDefault="0091243F" w:rsidP="00654235">
      <w:pPr>
        <w:pStyle w:val="Heading2"/>
      </w:pPr>
      <w:bookmarkStart w:id="107" w:name="_Toc222477568"/>
      <w:r>
        <w:t>R</w:t>
      </w:r>
      <w:r w:rsidR="008D7905" w:rsidRPr="00DD7333">
        <w:t xml:space="preserve">eport and inform </w:t>
      </w:r>
      <w:r w:rsidR="008D7905" w:rsidRPr="00654235">
        <w:t>method</w:t>
      </w:r>
      <w:bookmarkEnd w:id="107"/>
    </w:p>
    <w:p w14:paraId="5C623B7F" w14:textId="77777777" w:rsidR="008D7905" w:rsidRPr="00654235" w:rsidRDefault="008D7905" w:rsidP="00654235">
      <w:pPr>
        <w:pStyle w:val="BodyText"/>
      </w:pPr>
      <w:r w:rsidRPr="00654235">
        <w:t>Robust incident reporting and communication mechanisms ensure transparency, learning, and coordinated response within and beyond the national jurisdiction.</w:t>
      </w:r>
    </w:p>
    <w:p w14:paraId="3F917145" w14:textId="77777777" w:rsidR="008D7905" w:rsidRPr="00F61316" w:rsidRDefault="008D7905" w:rsidP="00654235">
      <w:pPr>
        <w:pStyle w:val="Bullet1"/>
        <w:rPr>
          <w:lang w:val="en-US" w:eastAsia="ko-KR"/>
        </w:rPr>
      </w:pPr>
      <w:r w:rsidRPr="00F61316">
        <w:rPr>
          <w:rFonts w:hint="eastAsia"/>
          <w:lang w:eastAsia="ko-KR"/>
        </w:rPr>
        <w:t>Local Logging and Operator Interface</w:t>
      </w:r>
    </w:p>
    <w:p w14:paraId="49B340C1" w14:textId="77777777" w:rsidR="008D7905" w:rsidRPr="00F61316" w:rsidRDefault="008D7905" w:rsidP="00654235">
      <w:pPr>
        <w:pStyle w:val="Bullet1text"/>
        <w:rPr>
          <w:rFonts w:eastAsia="Malgun Gothic"/>
          <w:lang w:val="en-US"/>
        </w:rPr>
      </w:pPr>
      <w:r w:rsidRPr="00F61316">
        <w:rPr>
          <w:rFonts w:eastAsia="Malgun Gothic" w:hint="eastAsia"/>
        </w:rPr>
        <w:t>Each Shore VDES Station must maintain</w:t>
      </w:r>
    </w:p>
    <w:p w14:paraId="7CC7FA09" w14:textId="77777777" w:rsidR="008D7905" w:rsidRPr="00F61316" w:rsidRDefault="008D7905" w:rsidP="00654235">
      <w:pPr>
        <w:pStyle w:val="Bullet2"/>
        <w:rPr>
          <w:lang w:val="en-US" w:eastAsia="ko-KR"/>
        </w:rPr>
      </w:pPr>
      <w:r w:rsidRPr="00F61316">
        <w:rPr>
          <w:lang w:val="en-US" w:eastAsia="ko-KR"/>
        </w:rPr>
        <w:t>A structured event log capturing anomaly details (timestamp, source, message type, RF metrics)</w:t>
      </w:r>
    </w:p>
    <w:p w14:paraId="1ED027E1" w14:textId="77777777" w:rsidR="008D7905" w:rsidRPr="00F61316" w:rsidRDefault="008D7905" w:rsidP="00654235">
      <w:pPr>
        <w:pStyle w:val="Bullet2"/>
        <w:rPr>
          <w:lang w:val="en-US" w:eastAsia="ko-KR"/>
        </w:rPr>
      </w:pPr>
      <w:r w:rsidRPr="00F61316">
        <w:rPr>
          <w:lang w:val="en-US" w:eastAsia="ko-KR"/>
        </w:rPr>
        <w:t>Event correlation results and RCA summary</w:t>
      </w:r>
    </w:p>
    <w:p w14:paraId="329698EA" w14:textId="77777777" w:rsidR="008D7905" w:rsidRPr="00F61316" w:rsidRDefault="008D7905" w:rsidP="00654235">
      <w:pPr>
        <w:pStyle w:val="Bullet2"/>
        <w:rPr>
          <w:lang w:val="en-US" w:eastAsia="ko-KR"/>
        </w:rPr>
      </w:pPr>
      <w:r w:rsidRPr="00F61316">
        <w:rPr>
          <w:lang w:val="en-US" w:eastAsia="ko-KR"/>
        </w:rPr>
        <w:t>Operator actions and follow-up requirements</w:t>
      </w:r>
    </w:p>
    <w:p w14:paraId="567508FF" w14:textId="77777777" w:rsidR="008D7905" w:rsidRPr="00F61316" w:rsidRDefault="008D7905" w:rsidP="00654235">
      <w:pPr>
        <w:pStyle w:val="Bullet2"/>
        <w:rPr>
          <w:lang w:val="en-US" w:eastAsia="ko-KR"/>
        </w:rPr>
      </w:pPr>
      <w:r w:rsidRPr="00F61316">
        <w:rPr>
          <w:lang w:val="en-US" w:eastAsia="ko-KR"/>
        </w:rPr>
        <w:t>Historical search capability for pattern comparison</w:t>
      </w:r>
    </w:p>
    <w:p w14:paraId="62E6FD1F" w14:textId="77777777" w:rsidR="008D7905" w:rsidRPr="007679B2" w:rsidRDefault="008D7905" w:rsidP="00654235">
      <w:pPr>
        <w:pStyle w:val="Bullet1text"/>
        <w:rPr>
          <w:rFonts w:eastAsia="Malgun Gothic"/>
          <w:lang w:val="en-US"/>
        </w:rPr>
      </w:pPr>
      <w:r w:rsidRPr="00F61316">
        <w:rPr>
          <w:rFonts w:eastAsia="Malgun Gothic"/>
        </w:rPr>
        <w:t>All logs shall be retained for a minimum of 12 months or in line with national regulatory mandates, and protected per cybersecurity policies.</w:t>
      </w:r>
    </w:p>
    <w:p w14:paraId="528969F9" w14:textId="77777777" w:rsidR="008D7905" w:rsidRPr="00F61316" w:rsidRDefault="008D7905" w:rsidP="00654235">
      <w:pPr>
        <w:pStyle w:val="Bullet1"/>
        <w:rPr>
          <w:lang w:val="en-US" w:eastAsia="ko-KR"/>
        </w:rPr>
      </w:pPr>
      <w:r w:rsidRPr="00F61316">
        <w:rPr>
          <w:rFonts w:hint="eastAsia"/>
          <w:lang w:eastAsia="ko-KR"/>
        </w:rPr>
        <w:t>National Reporting Workflow</w:t>
      </w:r>
    </w:p>
    <w:p w14:paraId="7CB35BE1" w14:textId="77777777" w:rsidR="008D7905" w:rsidRPr="00F61316" w:rsidRDefault="008D7905" w:rsidP="00654235">
      <w:pPr>
        <w:pStyle w:val="Bullet1text"/>
        <w:rPr>
          <w:rFonts w:eastAsia="Malgun Gothic"/>
          <w:lang w:val="en-US"/>
        </w:rPr>
      </w:pPr>
      <w:r w:rsidRPr="00F61316">
        <w:rPr>
          <w:rFonts w:eastAsia="Malgun Gothic"/>
        </w:rPr>
        <w:t>Events classified as Level 2 or higher must be reported to the National VDES Coordination Center (NVCC) or equivalent competent authority, including:</w:t>
      </w:r>
      <w:r w:rsidRPr="00F61316">
        <w:rPr>
          <w:rFonts w:eastAsia="Malgun Gothic"/>
          <w:lang w:val="en-US"/>
        </w:rPr>
        <w:t>A structured event log capturing anomaly details (timestamp, source, message type, RF metrics)</w:t>
      </w:r>
    </w:p>
    <w:p w14:paraId="07D8D28F" w14:textId="77777777" w:rsidR="008D7905" w:rsidRPr="00F61316" w:rsidRDefault="008D7905" w:rsidP="00654235">
      <w:pPr>
        <w:pStyle w:val="Bullet2"/>
        <w:rPr>
          <w:lang w:val="en-US" w:eastAsia="ko-KR"/>
        </w:rPr>
      </w:pPr>
      <w:r w:rsidRPr="00F61316">
        <w:rPr>
          <w:lang w:val="en-US" w:eastAsia="ko-KR"/>
        </w:rPr>
        <w:t>Unique event ID, reporting station, classification level</w:t>
      </w:r>
    </w:p>
    <w:p w14:paraId="24126954" w14:textId="77777777" w:rsidR="008D7905" w:rsidRPr="00F61316" w:rsidRDefault="008D7905" w:rsidP="00654235">
      <w:pPr>
        <w:pStyle w:val="Bullet2"/>
        <w:rPr>
          <w:lang w:val="en-US" w:eastAsia="ko-KR"/>
        </w:rPr>
      </w:pPr>
      <w:r w:rsidRPr="00F61316">
        <w:rPr>
          <w:lang w:val="en-US" w:eastAsia="ko-KR"/>
        </w:rPr>
        <w:t>Anomaly signature (e.g., type, temporal span, affected channels)</w:t>
      </w:r>
    </w:p>
    <w:p w14:paraId="715F89E3" w14:textId="77777777" w:rsidR="008D7905" w:rsidRPr="00F61316" w:rsidRDefault="008D7905" w:rsidP="00654235">
      <w:pPr>
        <w:pStyle w:val="Bullet2"/>
        <w:rPr>
          <w:lang w:val="en-US" w:eastAsia="ko-KR"/>
        </w:rPr>
      </w:pPr>
      <w:r w:rsidRPr="00F61316">
        <w:rPr>
          <w:lang w:val="en-US" w:eastAsia="ko-KR"/>
        </w:rPr>
        <w:t>Impact assessment and confidence level of attribution</w:t>
      </w:r>
    </w:p>
    <w:p w14:paraId="7939C984" w14:textId="77777777" w:rsidR="008D7905" w:rsidRPr="00F61316" w:rsidRDefault="008D7905" w:rsidP="00654235">
      <w:pPr>
        <w:pStyle w:val="Bullet2"/>
        <w:rPr>
          <w:lang w:val="en-US" w:eastAsia="ko-KR"/>
        </w:rPr>
      </w:pPr>
      <w:r w:rsidRPr="00F61316">
        <w:rPr>
          <w:lang w:val="en-US" w:eastAsia="ko-KR"/>
        </w:rPr>
        <w:t>Recommended or applied mitigation steps</w:t>
      </w:r>
    </w:p>
    <w:p w14:paraId="38F4B721" w14:textId="77777777" w:rsidR="008D7905" w:rsidRPr="00F61316" w:rsidRDefault="008D7905" w:rsidP="00654235">
      <w:pPr>
        <w:pStyle w:val="Bullet1text"/>
        <w:rPr>
          <w:rFonts w:eastAsia="Malgun Gothic"/>
        </w:rPr>
      </w:pPr>
      <w:r w:rsidRPr="00F61316">
        <w:rPr>
          <w:rFonts w:eastAsia="Malgun Gothic"/>
        </w:rPr>
        <w:t>Transmission shall occur via a secure protocol, preferably based on existing SECOM infrastructure, with end-to-end authentication and audit logging.</w:t>
      </w:r>
    </w:p>
    <w:p w14:paraId="1F222F4D" w14:textId="77777777" w:rsidR="008D7905" w:rsidRPr="00F61316" w:rsidRDefault="008D7905" w:rsidP="00654235">
      <w:pPr>
        <w:pStyle w:val="Bullet1"/>
        <w:rPr>
          <w:lang w:val="en-US" w:eastAsia="ko-KR"/>
        </w:rPr>
      </w:pPr>
      <w:r w:rsidRPr="00F61316">
        <w:rPr>
          <w:lang w:eastAsia="ko-KR"/>
        </w:rPr>
        <w:t>International Coordination and Sharing</w:t>
      </w:r>
    </w:p>
    <w:p w14:paraId="7D7D6D4B" w14:textId="77777777" w:rsidR="008D7905" w:rsidRPr="00F61316" w:rsidRDefault="008D7905" w:rsidP="00654235">
      <w:pPr>
        <w:pStyle w:val="Bullet1text"/>
        <w:rPr>
          <w:rFonts w:eastAsia="Malgun Gothic"/>
          <w:lang w:val="en-US"/>
        </w:rPr>
      </w:pPr>
      <w:r w:rsidRPr="00F61316">
        <w:rPr>
          <w:rFonts w:eastAsia="Malgun Gothic"/>
        </w:rPr>
        <w:t>Events of potential international impact or foreign origin shall be escalated through:</w:t>
      </w:r>
      <w:r w:rsidRPr="00F61316">
        <w:rPr>
          <w:rFonts w:eastAsia="Malgun Gothic" w:hint="eastAsia"/>
        </w:rPr>
        <w:t xml:space="preserve"> </w:t>
      </w:r>
      <w:r w:rsidRPr="00F61316">
        <w:rPr>
          <w:rFonts w:eastAsia="Malgun Gothic"/>
          <w:lang w:val="en-US"/>
        </w:rPr>
        <w:t>Unique event ID, reporting station, classification level</w:t>
      </w:r>
    </w:p>
    <w:p w14:paraId="4FD6CBA8" w14:textId="77777777" w:rsidR="008D7905" w:rsidRPr="00F61316" w:rsidRDefault="008D7905" w:rsidP="00654235">
      <w:pPr>
        <w:pStyle w:val="Bullet2"/>
        <w:rPr>
          <w:lang w:val="en-US" w:eastAsia="ko-KR"/>
        </w:rPr>
      </w:pPr>
      <w:r w:rsidRPr="00F61316">
        <w:rPr>
          <w:lang w:val="en-US" w:eastAsia="ko-KR"/>
        </w:rPr>
        <w:t>IALA VDES working groups or Regional VTS alliances</w:t>
      </w:r>
    </w:p>
    <w:p w14:paraId="7E4FDE25" w14:textId="77777777" w:rsidR="008D7905" w:rsidRPr="00F61316" w:rsidRDefault="008D7905" w:rsidP="00654235">
      <w:pPr>
        <w:pStyle w:val="Bullet2"/>
        <w:rPr>
          <w:lang w:val="en-US" w:eastAsia="ko-KR"/>
        </w:rPr>
      </w:pPr>
      <w:r w:rsidRPr="00F61316">
        <w:rPr>
          <w:lang w:val="en-US" w:eastAsia="ko-KR"/>
        </w:rPr>
        <w:t>Maritime safety cooperation frameworks (e.g., EMSA, JCG, USCG)</w:t>
      </w:r>
    </w:p>
    <w:p w14:paraId="590A23C8" w14:textId="77777777" w:rsidR="008D7905" w:rsidRPr="00F61316" w:rsidRDefault="008D7905" w:rsidP="00654235">
      <w:pPr>
        <w:pStyle w:val="Bullet2"/>
        <w:rPr>
          <w:lang w:eastAsia="ko-KR"/>
        </w:rPr>
      </w:pPr>
      <w:r w:rsidRPr="00F61316">
        <w:rPr>
          <w:lang w:val="en-US" w:eastAsia="ko-KR"/>
        </w:rPr>
        <w:t>IMO Maritime Services (where applicable for S-100-based services such as S-124/125)</w:t>
      </w:r>
    </w:p>
    <w:p w14:paraId="750B90AF" w14:textId="77777777" w:rsidR="008D7905" w:rsidRPr="00F61316" w:rsidRDefault="008D7905" w:rsidP="00654235">
      <w:pPr>
        <w:pStyle w:val="Bullet1text"/>
        <w:rPr>
          <w:rFonts w:eastAsia="Malgun Gothic"/>
        </w:rPr>
      </w:pPr>
      <w:r w:rsidRPr="00F61316">
        <w:rPr>
          <w:rFonts w:eastAsia="Malgun Gothic"/>
        </w:rPr>
        <w:t>Standardized message schemas (e.g., SECOM-based JSON, GMDSS-style XML) shall be used to ensure interoperability. Sensitivity levels (e.g., CONFIDENTIAL, RESTRICTED) must be declared in accordance with the IMO/IALA cybersecurity guidelines.</w:t>
      </w:r>
    </w:p>
    <w:p w14:paraId="57BA9264" w14:textId="77777777" w:rsidR="008D7905" w:rsidRPr="00F61316" w:rsidRDefault="008D7905" w:rsidP="00654235">
      <w:pPr>
        <w:pStyle w:val="Bullet1"/>
        <w:rPr>
          <w:lang w:val="en-US" w:eastAsia="ko-KR"/>
        </w:rPr>
      </w:pPr>
      <w:r w:rsidRPr="00F61316">
        <w:rPr>
          <w:rFonts w:hint="eastAsia"/>
          <w:lang w:eastAsia="ko-KR"/>
        </w:rPr>
        <w:t>Feedback Loop and Continuous Improvement</w:t>
      </w:r>
    </w:p>
    <w:p w14:paraId="2B8EFA3E" w14:textId="77777777" w:rsidR="008D7905" w:rsidRPr="00F61316" w:rsidRDefault="008D7905" w:rsidP="00654235">
      <w:pPr>
        <w:pStyle w:val="Bullet1text"/>
        <w:rPr>
          <w:rFonts w:eastAsia="Malgun Gothic"/>
          <w:lang w:val="en-US"/>
        </w:rPr>
      </w:pPr>
      <w:r w:rsidRPr="00F61316">
        <w:rPr>
          <w:rFonts w:eastAsia="Malgun Gothic" w:hint="eastAsia"/>
        </w:rPr>
        <w:t xml:space="preserve">All integrity </w:t>
      </w:r>
      <w:r w:rsidRPr="00F61316">
        <w:rPr>
          <w:rFonts w:eastAsia="Malgun Gothic"/>
        </w:rPr>
        <w:t>monitoring</w:t>
      </w:r>
      <w:r w:rsidRPr="00F61316">
        <w:rPr>
          <w:rFonts w:eastAsia="Malgun Gothic" w:hint="eastAsia"/>
        </w:rPr>
        <w:t xml:space="preserve"> outputs must feed into a structured feedback and optimization loop:</w:t>
      </w:r>
    </w:p>
    <w:p w14:paraId="2722F64A" w14:textId="77777777" w:rsidR="008D7905" w:rsidRPr="00F61316" w:rsidRDefault="008D7905" w:rsidP="00654235">
      <w:pPr>
        <w:pStyle w:val="Bullet2"/>
        <w:rPr>
          <w:lang w:val="en-US" w:eastAsia="ko-KR"/>
        </w:rPr>
      </w:pPr>
      <w:r w:rsidRPr="00F61316">
        <w:rPr>
          <w:lang w:val="en-US" w:eastAsia="ko-KR"/>
        </w:rPr>
        <w:t>IALA Updating of detection thresholds based on false-positive/false-negative trends</w:t>
      </w:r>
    </w:p>
    <w:p w14:paraId="034F3F97" w14:textId="77777777" w:rsidR="008D7905" w:rsidRPr="00F61316" w:rsidRDefault="008D7905" w:rsidP="00654235">
      <w:pPr>
        <w:pStyle w:val="Bullet2"/>
        <w:rPr>
          <w:lang w:val="en-US" w:eastAsia="ko-KR"/>
        </w:rPr>
      </w:pPr>
      <w:r w:rsidRPr="00F61316">
        <w:rPr>
          <w:lang w:val="en-US" w:eastAsia="ko-KR"/>
        </w:rPr>
        <w:t>Enhancement of anomaly detection models using new case data</w:t>
      </w:r>
    </w:p>
    <w:p w14:paraId="12473B01" w14:textId="77777777" w:rsidR="008D7905" w:rsidRPr="00F61316" w:rsidRDefault="008D7905" w:rsidP="00654235">
      <w:pPr>
        <w:pStyle w:val="Bullet2"/>
        <w:rPr>
          <w:lang w:eastAsia="ko-KR"/>
        </w:rPr>
      </w:pPr>
      <w:r w:rsidRPr="00F61316">
        <w:rPr>
          <w:lang w:val="en-US" w:eastAsia="ko-KR"/>
        </w:rPr>
        <w:t>Revision of SOPs and operator training programs to include emerging threats</w:t>
      </w:r>
    </w:p>
    <w:p w14:paraId="51AF6337" w14:textId="77777777" w:rsidR="008D7905" w:rsidRPr="00F61316" w:rsidRDefault="008D7905" w:rsidP="00654235">
      <w:pPr>
        <w:pStyle w:val="Bullet1text"/>
        <w:rPr>
          <w:rFonts w:eastAsia="Malgun Gothic"/>
        </w:rPr>
      </w:pPr>
      <w:r w:rsidRPr="00F61316">
        <w:rPr>
          <w:rFonts w:eastAsia="Malgun Gothic"/>
        </w:rPr>
        <w:t>Annual VDL Integrity Review Reports shall be compiled and submitted to the national maritime authority and shared with IALA where appropriate to support global best practices.</w:t>
      </w:r>
    </w:p>
    <w:p w14:paraId="507E1B42" w14:textId="77777777" w:rsidR="008D7905" w:rsidRPr="00F61316" w:rsidRDefault="008D7905" w:rsidP="008D7905">
      <w:pPr>
        <w:pStyle w:val="BodyText"/>
        <w:rPr>
          <w:rFonts w:eastAsia="Malgun Gothic" w:cstheme="minorHAnsi"/>
          <w:lang w:eastAsia="ko-KR"/>
        </w:rPr>
      </w:pPr>
    </w:p>
    <w:p w14:paraId="10E88A7F" w14:textId="77777777" w:rsidR="008D7905" w:rsidRPr="00F61316" w:rsidRDefault="008D7905" w:rsidP="008D7905">
      <w:pPr>
        <w:pStyle w:val="BodyText"/>
        <w:rPr>
          <w:rFonts w:eastAsia="Malgun Gothic" w:cstheme="minorHAnsi"/>
          <w:lang w:eastAsia="ko-KR"/>
        </w:rPr>
      </w:pPr>
      <w:r w:rsidRPr="00F61316">
        <w:rPr>
          <w:rFonts w:eastAsia="Malgun Gothic" w:cstheme="minorHAnsi"/>
          <w:lang w:eastAsia="ko-KR"/>
        </w:rPr>
        <w:t>For more detailed information on VDES integrity monitoring, refer to IALA Guideline G1181 – VDES VDL Integrity Monitoring.</w:t>
      </w:r>
    </w:p>
    <w:p w14:paraId="450B3C83" w14:textId="77777777" w:rsidR="00282BDF" w:rsidRPr="00B61020" w:rsidRDefault="00282BDF" w:rsidP="00282BDF">
      <w:pPr>
        <w:pStyle w:val="Heading1"/>
        <w:rPr>
          <w:rFonts w:asciiTheme="minorHAnsi" w:eastAsia="Malgun Gothic" w:hAnsiTheme="minorHAnsi" w:cstheme="minorBidi"/>
          <w:lang w:eastAsia="ko-KR"/>
        </w:rPr>
      </w:pPr>
      <w:bookmarkStart w:id="108" w:name="_Toc222477569"/>
      <w:r w:rsidRPr="00282BDF">
        <w:t>RESOURCE</w:t>
      </w:r>
      <w:r w:rsidRPr="00DD7333">
        <w:t xml:space="preserve"> SHARING management AND COORDINATION</w:t>
      </w:r>
      <w:r>
        <w:t xml:space="preserve"> (revised)</w:t>
      </w:r>
      <w:bookmarkEnd w:id="108"/>
    </w:p>
    <w:p w14:paraId="5B1D464E" w14:textId="77777777" w:rsidR="00282BDF" w:rsidRPr="00282BDF" w:rsidRDefault="00282BDF" w:rsidP="00282BDF">
      <w:pPr>
        <w:pStyle w:val="BodyText"/>
      </w:pPr>
      <w:r w:rsidRPr="004B0E41">
        <w:t xml:space="preserve">This chapter provides </w:t>
      </w:r>
      <w:r w:rsidRPr="00282BDF">
        <w:t>guidance</w:t>
      </w:r>
      <w:r w:rsidRPr="004B0E41">
        <w:t xml:space="preserve"> to </w:t>
      </w:r>
      <w:r>
        <w:t xml:space="preserve">VDES Network operators </w:t>
      </w:r>
      <w:r w:rsidRPr="004B0E41">
        <w:t xml:space="preserve">on how to manage and coordinate terrestrial VDES resources (AIS, ASM </w:t>
      </w:r>
      <w:r w:rsidRPr="00282BDF">
        <w:t>and VDE-TER) so that services can coexist efficiently within one service network and across adjacent and potentially overlapping service networks. It addresses both planning-time coordination (e.g., frequency and scheme planning) and run-time coordination (e.g., logical channel and slot assignments). The scope is limited to terrestrial communications; Any VDE-SAT communication are outside the scope of this chapter.</w:t>
      </w:r>
    </w:p>
    <w:p w14:paraId="0D1EFA93" w14:textId="77777777" w:rsidR="00282BDF" w:rsidRPr="00282BDF" w:rsidRDefault="00282BDF" w:rsidP="00282BDF">
      <w:pPr>
        <w:pStyle w:val="BodyText"/>
      </w:pPr>
      <w:r w:rsidRPr="00282BDF">
        <w:t xml:space="preserve">Terrestrial VDES service areas may overlap near borders and in concave coastal topographies. Without coordination, overlapping coverage can lead to inefficient use of spectrum, increased packet collision risk, and operational degradation. The main resources requiring coordination are: </w:t>
      </w:r>
    </w:p>
    <w:p w14:paraId="787FA3E1" w14:textId="77777777" w:rsidR="00282BDF" w:rsidRDefault="00282BDF" w:rsidP="00C16F65">
      <w:pPr>
        <w:pStyle w:val="Bullet1"/>
      </w:pPr>
      <w:r w:rsidRPr="000F2D18">
        <w:t>bulletin board parameters</w:t>
      </w:r>
      <w:r>
        <w:t>, such as</w:t>
      </w:r>
    </w:p>
    <w:p w14:paraId="53BEDDB5" w14:textId="77777777" w:rsidR="00282BDF" w:rsidRDefault="00282BDF" w:rsidP="00C16F65">
      <w:pPr>
        <w:pStyle w:val="Bullet2"/>
      </w:pPr>
      <w:r w:rsidRPr="004B0E41">
        <w:t xml:space="preserve">physical </w:t>
      </w:r>
      <w:r>
        <w:t xml:space="preserve">radio </w:t>
      </w:r>
      <w:r w:rsidRPr="004B0E41">
        <w:t>channels</w:t>
      </w:r>
    </w:p>
    <w:p w14:paraId="5C4C430B" w14:textId="77777777" w:rsidR="00282BDF" w:rsidRDefault="00282BDF" w:rsidP="00C16F65">
      <w:pPr>
        <w:pStyle w:val="Bullet2"/>
      </w:pPr>
      <w:r w:rsidRPr="004B0E41">
        <w:t xml:space="preserve">time resources (frames/slots) </w:t>
      </w:r>
    </w:p>
    <w:p w14:paraId="74B4D21D" w14:textId="77777777" w:rsidR="00282BDF" w:rsidRDefault="00282BDF" w:rsidP="00C16F65">
      <w:pPr>
        <w:pStyle w:val="Bullet2"/>
      </w:pPr>
      <w:r w:rsidRPr="000F2D18">
        <w:t>link identifiers</w:t>
      </w:r>
    </w:p>
    <w:p w14:paraId="57ED898F" w14:textId="77777777" w:rsidR="00282BDF" w:rsidRDefault="00282BDF" w:rsidP="00C16F65">
      <w:pPr>
        <w:pStyle w:val="Bullet1"/>
      </w:pPr>
      <w:r w:rsidRPr="004B0E41">
        <w:t>logical channel allocations</w:t>
      </w:r>
    </w:p>
    <w:p w14:paraId="4EC329DC" w14:textId="77777777" w:rsidR="00282BDF" w:rsidRPr="004B0E41" w:rsidRDefault="00282BDF" w:rsidP="00C16F65">
      <w:pPr>
        <w:pStyle w:val="Bullet1"/>
      </w:pPr>
      <w:r w:rsidRPr="004B0E41">
        <w:t>transmission scheduling across AIS/ASM/VDE-TER at a site</w:t>
      </w:r>
    </w:p>
    <w:p w14:paraId="3029C0E1" w14:textId="77777777" w:rsidR="00282BDF" w:rsidRPr="00D81D80" w:rsidRDefault="00282BDF" w:rsidP="00C16F65">
      <w:pPr>
        <w:pStyle w:val="Heading2"/>
        <w:rPr>
          <w:rFonts w:asciiTheme="minorHAnsi" w:eastAsia="Malgun Gothic" w:hAnsiTheme="minorHAnsi" w:cstheme="minorBidi"/>
          <w:lang w:eastAsia="ko-KR"/>
        </w:rPr>
      </w:pPr>
      <w:bookmarkStart w:id="109" w:name="_Toc222248919"/>
      <w:bookmarkStart w:id="110" w:name="_Toc222477570"/>
      <w:r>
        <w:t>F</w:t>
      </w:r>
      <w:r w:rsidRPr="00DD7333">
        <w:t>unctional Definitions of VDES resource sharing</w:t>
      </w:r>
      <w:bookmarkEnd w:id="109"/>
      <w:bookmarkEnd w:id="110"/>
    </w:p>
    <w:p w14:paraId="4CD9370D" w14:textId="77777777" w:rsidR="00282BDF" w:rsidRPr="00C16F65" w:rsidRDefault="00282BDF" w:rsidP="00C16F65">
      <w:pPr>
        <w:pStyle w:val="BodyText"/>
      </w:pPr>
      <w:r w:rsidRPr="00C16F65">
        <w:t>For the purpose of this guideline, the following terms are used:</w:t>
      </w:r>
    </w:p>
    <w:p w14:paraId="4421DA38" w14:textId="77777777" w:rsidR="00282BDF" w:rsidRPr="00C16F65" w:rsidRDefault="00282BDF" w:rsidP="00C16F65">
      <w:pPr>
        <w:pStyle w:val="BodyText"/>
      </w:pPr>
      <w:r w:rsidRPr="00C16F65">
        <w:rPr>
          <w:b/>
          <w:bCs/>
        </w:rPr>
        <w:t>Resource</w:t>
      </w:r>
      <w:r w:rsidRPr="00C16F65">
        <w:t>: Any constrained radio or protocol element used to convey data over the terrestrial VHF data link, including frequency/bandwidth, time slots/frames, logical channels, and associated control parameters.</w:t>
      </w:r>
    </w:p>
    <w:p w14:paraId="61BD70C8" w14:textId="77777777" w:rsidR="00282BDF" w:rsidRPr="00C16F65" w:rsidRDefault="00282BDF" w:rsidP="00C16F65">
      <w:pPr>
        <w:pStyle w:val="BodyText"/>
      </w:pPr>
      <w:r w:rsidRPr="00C16F65">
        <w:rPr>
          <w:b/>
          <w:bCs/>
        </w:rPr>
        <w:t>Resource sharing</w:t>
      </w:r>
      <w:r w:rsidRPr="00C16F65">
        <w:t>: The deliberate partitioning or pooling of resources between stations and/or administrations (e.g., by frequency-, time- or geography-based reuse) to enable coexistence and fair access.</w:t>
      </w:r>
    </w:p>
    <w:p w14:paraId="3B9C8BB6" w14:textId="77777777" w:rsidR="00282BDF" w:rsidRPr="00C16F65" w:rsidRDefault="00282BDF" w:rsidP="00C16F65">
      <w:pPr>
        <w:pStyle w:val="BodyText"/>
      </w:pPr>
      <w:r w:rsidRPr="00C16F65">
        <w:rPr>
          <w:b/>
          <w:bCs/>
        </w:rPr>
        <w:t>Coordination:</w:t>
      </w:r>
      <w:r w:rsidRPr="00C16F65">
        <w:t xml:space="preserve"> The processes and technical mechanisms used to prevent harmful conflicts when resources are shared, including agreement on plans, exchange of configuration parameters, and run-time deconfliction of assignments.</w:t>
      </w:r>
    </w:p>
    <w:p w14:paraId="7FA8A3E6" w14:textId="032A2CF1" w:rsidR="00282BDF" w:rsidRPr="00C16F65" w:rsidRDefault="00282BDF" w:rsidP="00C16F65">
      <w:pPr>
        <w:pStyle w:val="BodyText"/>
      </w:pPr>
      <w:r w:rsidRPr="00C16F65">
        <w:rPr>
          <w:b/>
          <w:bCs/>
        </w:rPr>
        <w:t>Inter-administration coordination:</w:t>
      </w:r>
      <w:r w:rsidRPr="00C16F65">
        <w:t xml:space="preserve"> Coordination between adjacent jurisdictions (or different competent authorities) where service areas or RF coverage </w:t>
      </w:r>
      <w:r w:rsidR="004B7B2C">
        <w:t>overlap, operating separate VDES-SCS functions</w:t>
      </w:r>
      <w:r w:rsidRPr="00C16F65">
        <w:t>.</w:t>
      </w:r>
    </w:p>
    <w:p w14:paraId="03A4A625" w14:textId="5629ACDB" w:rsidR="00282BDF" w:rsidRPr="00C16F65" w:rsidRDefault="00282BDF" w:rsidP="00C16F65">
      <w:pPr>
        <w:pStyle w:val="BodyText"/>
      </w:pPr>
      <w:r w:rsidRPr="00C16F65">
        <w:rPr>
          <w:b/>
          <w:bCs/>
        </w:rPr>
        <w:t>Intra-administration coordination</w:t>
      </w:r>
      <w:r w:rsidRPr="00C16F65">
        <w:t>: Coordination within one jurisdiction/organisation among multiple shore stations and services (e.g., VTS, MRCC, port systems) that share the same terrestrial VDES resources</w:t>
      </w:r>
      <w:r w:rsidR="00EF27B9">
        <w:t xml:space="preserve"> with a common VDES-SCS </w:t>
      </w:r>
      <w:r w:rsidR="007360F0">
        <w:t>coordinating function</w:t>
      </w:r>
      <w:r w:rsidRPr="00C16F65">
        <w:t>.</w:t>
      </w:r>
    </w:p>
    <w:p w14:paraId="5E868905" w14:textId="77777777" w:rsidR="00282BDF" w:rsidRPr="00C16F65" w:rsidRDefault="00282BDF" w:rsidP="00C16F65">
      <w:pPr>
        <w:pStyle w:val="BodyText"/>
      </w:pPr>
      <w:r w:rsidRPr="00C16F65">
        <w:rPr>
          <w:b/>
          <w:bCs/>
        </w:rPr>
        <w:t>Self-coordination (own-transmission coordination):</w:t>
      </w:r>
      <w:r w:rsidRPr="00C16F65">
        <w:t xml:space="preserve"> Coordination between a station’s own AIS/ASM/VDE-TER transmissions at a site to avoid receiver desensitization, co-site interference and scheduling conflicts.</w:t>
      </w:r>
    </w:p>
    <w:p w14:paraId="6A436BC4" w14:textId="77777777" w:rsidR="00282BDF" w:rsidRPr="00C16F65" w:rsidRDefault="00282BDF" w:rsidP="00C16F65">
      <w:pPr>
        <w:pStyle w:val="BodyText"/>
      </w:pPr>
      <w:r w:rsidRPr="00C16F65">
        <w:rPr>
          <w:b/>
          <w:bCs/>
        </w:rPr>
        <w:t>Planning-time coordination</w:t>
      </w:r>
      <w:r w:rsidRPr="00C16F65">
        <w:t>: Activities performed ahead of operation, such as selection of FATDMA reservation schemes, physical channel arrangements, sector planning, and neighbour agreements.</w:t>
      </w:r>
    </w:p>
    <w:p w14:paraId="378A2E12" w14:textId="77777777" w:rsidR="00282BDF" w:rsidRPr="00C16F65" w:rsidRDefault="00282BDF" w:rsidP="00C16F65">
      <w:pPr>
        <w:pStyle w:val="BodyText"/>
      </w:pPr>
      <w:r w:rsidRPr="00C16F65">
        <w:rPr>
          <w:b/>
          <w:bCs/>
        </w:rPr>
        <w:t>Run-time coordination:</w:t>
      </w:r>
      <w:r w:rsidRPr="00C16F65">
        <w:t xml:space="preserve"> Dynamic activities during operation, such as assigning logical channels/slots to mobile stations, publishing assignments, and reacting to congestion or outages.</w:t>
      </w:r>
    </w:p>
    <w:p w14:paraId="4B1649A5" w14:textId="77777777" w:rsidR="00282BDF" w:rsidRPr="00C16F65" w:rsidRDefault="00282BDF" w:rsidP="00C16F65">
      <w:pPr>
        <w:pStyle w:val="BodyText"/>
      </w:pPr>
      <w:r w:rsidRPr="00C16F65">
        <w:rPr>
          <w:b/>
          <w:bCs/>
        </w:rPr>
        <w:t>Service Area</w:t>
      </w:r>
      <w:r w:rsidRPr="00C16F65">
        <w:t>: a geographic area defined and broadcast in TBB by each shore station.</w:t>
      </w:r>
    </w:p>
    <w:p w14:paraId="3114285E" w14:textId="77777777" w:rsidR="00282BDF" w:rsidRPr="00C16F65" w:rsidRDefault="00282BDF" w:rsidP="00C16F65">
      <w:pPr>
        <w:pStyle w:val="BodyText"/>
      </w:pPr>
      <w:r w:rsidRPr="00C16F65">
        <w:rPr>
          <w:b/>
          <w:bCs/>
        </w:rPr>
        <w:t>Control Station ID:</w:t>
      </w:r>
      <w:r w:rsidRPr="00C16F65">
        <w:t xml:space="preserve"> identifier grouping shore stations belonging to the same operator network.</w:t>
      </w:r>
    </w:p>
    <w:p w14:paraId="6D5D676D" w14:textId="77777777" w:rsidR="00282BDF" w:rsidRPr="00C16F65" w:rsidRDefault="00282BDF" w:rsidP="00C16F65">
      <w:pPr>
        <w:pStyle w:val="BodyText"/>
      </w:pPr>
      <w:r w:rsidRPr="00C16F65">
        <w:rPr>
          <w:b/>
          <w:bCs/>
        </w:rPr>
        <w:t>Priority</w:t>
      </w:r>
      <w:r w:rsidRPr="00C16F65">
        <w:t>: field used to select which TBB configuration applies when Service Areas overlap within the same Control Station ID. Transmitted as part of the TBB messages from a shore station.</w:t>
      </w:r>
    </w:p>
    <w:p w14:paraId="3355B32A" w14:textId="77777777" w:rsidR="00282BDF" w:rsidRPr="00C16F65" w:rsidRDefault="00282BDF" w:rsidP="00C16F65">
      <w:pPr>
        <w:pStyle w:val="BodyText"/>
      </w:pPr>
      <w:r w:rsidRPr="00C16F65">
        <w:rPr>
          <w:b/>
          <w:bCs/>
        </w:rPr>
        <w:t>CQI:</w:t>
      </w:r>
      <w:r w:rsidRPr="00C16F65">
        <w:t xml:space="preserve"> Signal Quality metric used to choose controlling station when Service Areas overlap across different Control Station IDs, of from the same Control Station ID but with same priority level.</w:t>
      </w:r>
    </w:p>
    <w:p w14:paraId="79C721C1" w14:textId="77777777" w:rsidR="00282BDF" w:rsidRPr="00C16F65" w:rsidRDefault="00282BDF" w:rsidP="00C16F65">
      <w:pPr>
        <w:pStyle w:val="BodyText"/>
      </w:pPr>
      <w:r w:rsidRPr="00C16F65">
        <w:rPr>
          <w:b/>
          <w:bCs/>
        </w:rPr>
        <w:t>Controlling station (or “controlling network”):</w:t>
      </w:r>
      <w:r w:rsidRPr="00C16F65">
        <w:t xml:space="preserve"> the station/network whose TBB configuration is currently applied by the ship.</w:t>
      </w:r>
    </w:p>
    <w:p w14:paraId="6766DE99" w14:textId="77777777" w:rsidR="00282BDF" w:rsidRPr="00523913" w:rsidRDefault="00282BDF" w:rsidP="00282BDF">
      <w:pPr>
        <w:pStyle w:val="Heading2"/>
        <w:rPr>
          <w:rFonts w:eastAsia="Malgun Gothic"/>
        </w:rPr>
      </w:pPr>
      <w:bookmarkStart w:id="111" w:name="_Toc222248920"/>
      <w:bookmarkStart w:id="112" w:name="_Toc222477571"/>
      <w:r>
        <w:rPr>
          <w:lang w:eastAsia="ja-JP"/>
        </w:rPr>
        <w:t xml:space="preserve">VDES </w:t>
      </w:r>
      <w:r w:rsidRPr="00993F1E">
        <w:rPr>
          <w:rFonts w:hint="eastAsia"/>
        </w:rPr>
        <w:t>Coordination</w:t>
      </w:r>
      <w:bookmarkEnd w:id="111"/>
      <w:bookmarkEnd w:id="112"/>
      <w:r w:rsidRPr="00523913">
        <w:rPr>
          <w:rFonts w:hint="eastAsia"/>
        </w:rPr>
        <w:t xml:space="preserve"> </w:t>
      </w:r>
    </w:p>
    <w:p w14:paraId="70768C97" w14:textId="77777777" w:rsidR="00282BDF" w:rsidRPr="004B0E41" w:rsidRDefault="00282BDF" w:rsidP="00282BDF">
      <w:pPr>
        <w:pStyle w:val="BodyText"/>
        <w:spacing w:after="240"/>
        <w:rPr>
          <w:rFonts w:eastAsia="Malgun Gothic" w:cstheme="minorHAnsi"/>
          <w:color w:val="000000" w:themeColor="text1"/>
          <w:lang w:eastAsia="ko-KR"/>
        </w:rPr>
      </w:pPr>
      <w:r w:rsidRPr="004B0E41">
        <w:rPr>
          <w:rFonts w:eastAsia="Malgun Gothic" w:cstheme="minorHAnsi"/>
          <w:color w:val="000000" w:themeColor="text1"/>
          <w:lang w:eastAsia="ko-KR"/>
        </w:rPr>
        <w:t>A competent authority should implement a coordination concept that covers both:</w:t>
      </w:r>
    </w:p>
    <w:p w14:paraId="0EFC641C" w14:textId="167DE305" w:rsidR="00282BDF" w:rsidRPr="004B0E41" w:rsidRDefault="0067229B" w:rsidP="0067229B">
      <w:pPr>
        <w:pStyle w:val="Bullet1"/>
        <w:rPr>
          <w:lang w:eastAsia="ko-KR"/>
        </w:rPr>
      </w:pPr>
      <w:r>
        <w:rPr>
          <w:lang w:eastAsia="ko-KR"/>
        </w:rPr>
        <w:t>C</w:t>
      </w:r>
      <w:r w:rsidR="00282BDF" w:rsidRPr="004B0E41">
        <w:rPr>
          <w:lang w:eastAsia="ko-KR"/>
        </w:rPr>
        <w:t xml:space="preserve">oordination with other shore stations (within the same organisation and between different organisations), and </w:t>
      </w:r>
    </w:p>
    <w:p w14:paraId="03994557" w14:textId="12A5E173" w:rsidR="00282BDF" w:rsidRPr="004B0E41" w:rsidRDefault="0067229B" w:rsidP="0067229B">
      <w:pPr>
        <w:pStyle w:val="Bullet1"/>
        <w:rPr>
          <w:lang w:eastAsia="ko-KR"/>
        </w:rPr>
      </w:pPr>
      <w:r>
        <w:rPr>
          <w:lang w:eastAsia="ko-KR"/>
        </w:rPr>
        <w:t>C</w:t>
      </w:r>
      <w:r w:rsidR="00282BDF" w:rsidRPr="004B0E41">
        <w:rPr>
          <w:lang w:eastAsia="ko-KR"/>
        </w:rPr>
        <w:t xml:space="preserve">oordination with the station’s own AIS/ASM/VDE-TER transmissions. </w:t>
      </w:r>
    </w:p>
    <w:p w14:paraId="2A05D2CE" w14:textId="77777777" w:rsidR="00282BDF" w:rsidRPr="004F0CFD" w:rsidRDefault="00282BDF" w:rsidP="0067229B">
      <w:pPr>
        <w:pStyle w:val="Heading3"/>
      </w:pPr>
      <w:bookmarkStart w:id="113" w:name="_Toc222248921"/>
      <w:bookmarkStart w:id="114" w:name="_Toc222248922"/>
      <w:bookmarkStart w:id="115" w:name="_Toc222477572"/>
      <w:bookmarkEnd w:id="113"/>
      <w:r w:rsidRPr="004F0CFD">
        <w:rPr>
          <w:rFonts w:hint="eastAsia"/>
        </w:rPr>
        <w:t xml:space="preserve">Coordination </w:t>
      </w:r>
      <w:r>
        <w:t>of</w:t>
      </w:r>
      <w:r w:rsidRPr="004F0CFD">
        <w:rPr>
          <w:rFonts w:hint="eastAsia"/>
        </w:rPr>
        <w:t xml:space="preserve"> </w:t>
      </w:r>
      <w:r w:rsidRPr="00BD3355">
        <w:rPr>
          <w:rFonts w:hint="eastAsia"/>
        </w:rPr>
        <w:t>A</w:t>
      </w:r>
      <w:r w:rsidRPr="00BD3355">
        <w:t>IS</w:t>
      </w:r>
      <w:r w:rsidRPr="004F0CFD">
        <w:rPr>
          <w:rFonts w:hint="eastAsia"/>
        </w:rPr>
        <w:t xml:space="preserve"> </w:t>
      </w:r>
      <w:r>
        <w:t>function in VDES Shore S</w:t>
      </w:r>
      <w:r w:rsidRPr="004F0CFD">
        <w:rPr>
          <w:rFonts w:hint="eastAsia"/>
        </w:rPr>
        <w:t>tations</w:t>
      </w:r>
      <w:bookmarkEnd w:id="114"/>
      <w:bookmarkEnd w:id="115"/>
    </w:p>
    <w:p w14:paraId="3C74E527" w14:textId="77777777" w:rsidR="00282BDF" w:rsidRPr="0067229B" w:rsidRDefault="00282BDF" w:rsidP="0067229B">
      <w:pPr>
        <w:pStyle w:val="BodyText"/>
      </w:pPr>
      <w:r w:rsidRPr="0067229B">
        <w:t>AIS remains a critical baseline service within VDES. Administrations should coordinate AIS base station transmission schemes in a manner that minimizes mutual interference. A practical approach is to follow the IALA FATDMA reservation scheme planning principles (as described in IALA Recommendation A-124, Appendix 14) when selecting reservation schemes for each site and when assessing required geographic separation between sites using the same scheme.</w:t>
      </w:r>
    </w:p>
    <w:p w14:paraId="6B87EB79" w14:textId="77777777" w:rsidR="00282BDF" w:rsidRPr="0067229B" w:rsidRDefault="00282BDF" w:rsidP="0067229B">
      <w:pPr>
        <w:pStyle w:val="BodyText"/>
      </w:pPr>
      <w:r w:rsidRPr="0067229B">
        <w:t>In particular, the AIS coordination plan should:</w:t>
      </w:r>
    </w:p>
    <w:p w14:paraId="586166C9" w14:textId="77777777" w:rsidR="00282BDF" w:rsidRPr="004B0E41" w:rsidRDefault="00282BDF" w:rsidP="0067229B">
      <w:pPr>
        <w:pStyle w:val="Bullet1"/>
        <w:rPr>
          <w:lang w:eastAsia="ko-KR"/>
        </w:rPr>
      </w:pPr>
      <w:r w:rsidRPr="004B0E41">
        <w:rPr>
          <w:lang w:eastAsia="ko-KR"/>
        </w:rPr>
        <w:t>Assign one primary FATDMA scheme per site for core AIS base station transmissions;</w:t>
      </w:r>
    </w:p>
    <w:p w14:paraId="2BB1012A" w14:textId="77777777" w:rsidR="00282BDF" w:rsidRPr="004B0E41" w:rsidRDefault="00282BDF" w:rsidP="0067229B">
      <w:pPr>
        <w:pStyle w:val="Bullet1"/>
        <w:rPr>
          <w:lang w:eastAsia="ko-KR"/>
        </w:rPr>
      </w:pPr>
      <w:r w:rsidRPr="004B0E41">
        <w:rPr>
          <w:lang w:eastAsia="ko-KR"/>
        </w:rPr>
        <w:t>Ensure neighbouring sites (including across borders) avoid using the same scheme within the minimum separation distance implied by local propagation and coverage overlap;</w:t>
      </w:r>
    </w:p>
    <w:p w14:paraId="4086816C" w14:textId="77777777" w:rsidR="00282BDF" w:rsidRPr="004B0E41" w:rsidRDefault="00282BDF" w:rsidP="0067229B">
      <w:pPr>
        <w:pStyle w:val="Bullet1"/>
        <w:rPr>
          <w:lang w:eastAsia="ko-KR"/>
        </w:rPr>
      </w:pPr>
      <w:r w:rsidRPr="004B0E41">
        <w:rPr>
          <w:lang w:eastAsia="ko-KR"/>
        </w:rPr>
        <w:t>Document the scheme selection, site locations and expected overlap areas as part of the administration’s spectrum/service plan;</w:t>
      </w:r>
    </w:p>
    <w:p w14:paraId="031FEBEC" w14:textId="77777777" w:rsidR="00282BDF" w:rsidRPr="004B0E41" w:rsidRDefault="00282BDF" w:rsidP="0067229B">
      <w:pPr>
        <w:pStyle w:val="Bullet1"/>
        <w:rPr>
          <w:lang w:eastAsia="ko-KR"/>
        </w:rPr>
      </w:pPr>
      <w:r w:rsidRPr="004B0E41">
        <w:rPr>
          <w:lang w:eastAsia="ko-KR"/>
        </w:rPr>
        <w:t>Define an escalation path for resolving conflicts discovered during operation (e.g., recurring collisions or degraded reception).</w:t>
      </w:r>
    </w:p>
    <w:p w14:paraId="5C424097" w14:textId="77777777" w:rsidR="00B42B87" w:rsidRPr="004F0CFD" w:rsidRDefault="00B42B87" w:rsidP="00B42B87">
      <w:pPr>
        <w:pStyle w:val="Heading3"/>
      </w:pPr>
      <w:bookmarkStart w:id="116" w:name="_Toc222248923"/>
      <w:bookmarkStart w:id="117" w:name="_Toc222477573"/>
      <w:r w:rsidRPr="004F0CFD">
        <w:rPr>
          <w:rFonts w:hint="eastAsia"/>
        </w:rPr>
        <w:t xml:space="preserve">Coordination </w:t>
      </w:r>
      <w:r>
        <w:t>of</w:t>
      </w:r>
      <w:r w:rsidRPr="004F0CFD">
        <w:rPr>
          <w:rFonts w:hint="eastAsia"/>
        </w:rPr>
        <w:t xml:space="preserve"> ASM </w:t>
      </w:r>
      <w:r>
        <w:t xml:space="preserve">function in VDES </w:t>
      </w:r>
      <w:r w:rsidRPr="00B42B87">
        <w:t>Shore</w:t>
      </w:r>
      <w:r>
        <w:t xml:space="preserve"> S</w:t>
      </w:r>
      <w:r w:rsidRPr="004F0CFD">
        <w:rPr>
          <w:rFonts w:hint="eastAsia"/>
        </w:rPr>
        <w:t>tations</w:t>
      </w:r>
      <w:bookmarkEnd w:id="116"/>
      <w:bookmarkEnd w:id="117"/>
    </w:p>
    <w:p w14:paraId="74B4CDE0" w14:textId="77777777" w:rsidR="00B42B87" w:rsidRDefault="00B42B87" w:rsidP="00B42B87">
      <w:pPr>
        <w:pStyle w:val="BodyText"/>
        <w:rPr>
          <w:lang w:eastAsia="ko-KR"/>
        </w:rPr>
      </w:pPr>
      <w:r w:rsidRPr="00BD60B4">
        <w:rPr>
          <w:lang w:eastAsia="ko-KR"/>
        </w:rPr>
        <w:t xml:space="preserve">For ASM channels, it is recommended to leverage the IALA </w:t>
      </w:r>
      <w:r>
        <w:rPr>
          <w:lang w:eastAsia="ko-KR"/>
        </w:rPr>
        <w:t xml:space="preserve">AIS </w:t>
      </w:r>
      <w:r w:rsidRPr="00BD60B4">
        <w:rPr>
          <w:lang w:eastAsia="ko-KR"/>
        </w:rPr>
        <w:t xml:space="preserve">FATDMA scheme </w:t>
      </w:r>
      <w:r>
        <w:rPr>
          <w:lang w:eastAsia="ko-KR"/>
        </w:rPr>
        <w:t xml:space="preserve">concept </w:t>
      </w:r>
      <w:r w:rsidRPr="00BD60B4">
        <w:rPr>
          <w:lang w:eastAsia="ko-KR"/>
        </w:rPr>
        <w:t>for</w:t>
      </w:r>
      <w:r>
        <w:rPr>
          <w:lang w:eastAsia="ko-KR"/>
        </w:rPr>
        <w:t xml:space="preserve"> scheduled reoccurring ASM transmissions</w:t>
      </w:r>
      <w:r w:rsidRPr="00BD60B4">
        <w:rPr>
          <w:lang w:eastAsia="ko-KR"/>
        </w:rPr>
        <w:t xml:space="preserve">. </w:t>
      </w:r>
      <w:r>
        <w:rPr>
          <w:lang w:eastAsia="ko-KR"/>
        </w:rPr>
        <w:t>T</w:t>
      </w:r>
      <w:r w:rsidRPr="00BD60B4">
        <w:rPr>
          <w:lang w:eastAsia="ko-KR"/>
        </w:rPr>
        <w:t>he reservations are made on the AS</w:t>
      </w:r>
      <w:r>
        <w:rPr>
          <w:lang w:eastAsia="ko-KR"/>
        </w:rPr>
        <w:t>M</w:t>
      </w:r>
      <w:r w:rsidRPr="00BD60B4">
        <w:rPr>
          <w:lang w:eastAsia="ko-KR"/>
        </w:rPr>
        <w:t xml:space="preserve"> channels</w:t>
      </w:r>
      <w:r>
        <w:rPr>
          <w:lang w:eastAsia="ko-KR"/>
        </w:rPr>
        <w:t xml:space="preserve"> using ASM Message 7.</w:t>
      </w:r>
      <w:r w:rsidRPr="00BD60B4">
        <w:rPr>
          <w:lang w:eastAsia="ko-KR"/>
        </w:rPr>
        <w:t xml:space="preserve"> The IALA FATDMA reservation scheme proposes the following </w:t>
      </w:r>
      <w:r w:rsidRPr="00B42B87">
        <w:t>reservations</w:t>
      </w:r>
      <w:r w:rsidRPr="00BD60B4">
        <w:rPr>
          <w:lang w:eastAsia="ko-KR"/>
        </w:rPr>
        <w:t xml:space="preserve"> for each </w:t>
      </w:r>
      <w:r>
        <w:rPr>
          <w:lang w:eastAsia="ko-KR"/>
        </w:rPr>
        <w:t>type of service</w:t>
      </w:r>
      <w:r w:rsidRPr="00BD60B4">
        <w:rPr>
          <w:lang w:eastAsia="ko-KR"/>
        </w:rPr>
        <w:t>:</w:t>
      </w:r>
    </w:p>
    <w:p w14:paraId="017E2C78" w14:textId="0988047D" w:rsidR="000E12D2" w:rsidRPr="00AD7454" w:rsidRDefault="000E12D2" w:rsidP="00C62429">
      <w:pPr>
        <w:pStyle w:val="Tablecaption"/>
        <w:rPr>
          <w:lang w:eastAsia="ko-KR"/>
        </w:rPr>
      </w:pPr>
      <w:bookmarkStart w:id="118" w:name="_Toc222477604"/>
      <w:commentRangeStart w:id="119"/>
      <w:r w:rsidRPr="00AD7454">
        <w:rPr>
          <w:lang w:eastAsia="ko-KR"/>
        </w:rPr>
        <w:t>IALA AIS FATDMA reservation scheme</w:t>
      </w:r>
      <w:bookmarkEnd w:id="118"/>
    </w:p>
    <w:tbl>
      <w:tblPr>
        <w:tblStyle w:val="TableGrid"/>
        <w:tblW w:w="9634" w:type="dxa"/>
        <w:tblLayout w:type="fixed"/>
        <w:tblLook w:val="06A0" w:firstRow="1" w:lastRow="0" w:firstColumn="1" w:lastColumn="0" w:noHBand="1" w:noVBand="1"/>
      </w:tblPr>
      <w:tblGrid>
        <w:gridCol w:w="2405"/>
        <w:gridCol w:w="4253"/>
        <w:gridCol w:w="2976"/>
      </w:tblGrid>
      <w:tr w:rsidR="000E12D2" w:rsidRPr="0024265E" w14:paraId="382399B8" w14:textId="77777777" w:rsidTr="004B0E41">
        <w:trPr>
          <w:trHeight w:val="304"/>
        </w:trPr>
        <w:tc>
          <w:tcPr>
            <w:tcW w:w="2405" w:type="dxa"/>
          </w:tcPr>
          <w:p w14:paraId="607CB76F"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4B0E41">
              <w:rPr>
                <w:rFonts w:eastAsia="Malgun Gothic" w:cstheme="minorHAnsi"/>
                <w:color w:val="000000" w:themeColor="text1"/>
                <w:highlight w:val="yellow"/>
                <w:lang w:eastAsia="ko-KR"/>
              </w:rPr>
              <w:t>Reservation category</w:t>
            </w:r>
          </w:p>
        </w:tc>
        <w:tc>
          <w:tcPr>
            <w:tcW w:w="4253" w:type="dxa"/>
          </w:tcPr>
          <w:p w14:paraId="2B95FC3F"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4B0E41">
              <w:rPr>
                <w:rFonts w:eastAsia="Malgun Gothic" w:cstheme="minorHAnsi"/>
                <w:color w:val="000000" w:themeColor="text1"/>
                <w:highlight w:val="yellow"/>
                <w:lang w:eastAsia="ko-KR"/>
              </w:rPr>
              <w:t>Purpose/Service Type</w:t>
            </w:r>
          </w:p>
        </w:tc>
        <w:tc>
          <w:tcPr>
            <w:tcW w:w="2976" w:type="dxa"/>
          </w:tcPr>
          <w:p w14:paraId="33FAD0A8"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4B0E41">
              <w:rPr>
                <w:rFonts w:eastAsia="Malgun Gothic" w:cstheme="minorHAnsi"/>
                <w:color w:val="000000" w:themeColor="text1"/>
                <w:highlight w:val="yellow"/>
                <w:lang w:eastAsia="ko-KR"/>
              </w:rPr>
              <w:t>Number of reservations per frame (1 minute)</w:t>
            </w:r>
          </w:p>
        </w:tc>
      </w:tr>
      <w:tr w:rsidR="000E12D2" w:rsidRPr="0024265E" w14:paraId="76562BED" w14:textId="77777777" w:rsidTr="004B0E41">
        <w:trPr>
          <w:trHeight w:val="304"/>
        </w:trPr>
        <w:tc>
          <w:tcPr>
            <w:tcW w:w="2405" w:type="dxa"/>
          </w:tcPr>
          <w:p w14:paraId="48CCF5C5"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4B0E41">
              <w:rPr>
                <w:rFonts w:eastAsia="Malgun Gothic" w:cstheme="minorHAnsi"/>
                <w:color w:val="000000" w:themeColor="text1"/>
                <w:highlight w:val="yellow"/>
                <w:lang w:eastAsia="ko-KR"/>
              </w:rPr>
              <w:t xml:space="preserve">Category </w:t>
            </w:r>
            <w:r>
              <w:rPr>
                <w:rFonts w:eastAsia="Malgun Gothic" w:cstheme="minorHAnsi"/>
                <w:color w:val="000000" w:themeColor="text1"/>
                <w:highlight w:val="yellow"/>
                <w:lang w:eastAsia="ko-KR"/>
              </w:rPr>
              <w:t>X</w:t>
            </w:r>
          </w:p>
        </w:tc>
        <w:tc>
          <w:tcPr>
            <w:tcW w:w="4253" w:type="dxa"/>
          </w:tcPr>
          <w:p w14:paraId="79FD5CCE"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DD06A6">
              <w:rPr>
                <w:rFonts w:eastAsia="Malgun Gothic" w:cstheme="minorHAnsi"/>
                <w:color w:val="000000" w:themeColor="text1"/>
                <w:lang w:eastAsia="ko-KR"/>
              </w:rPr>
              <w:t xml:space="preserve">ASM Data link </w:t>
            </w:r>
            <w:r w:rsidRPr="00126B90">
              <w:rPr>
                <w:rFonts w:eastAsia="Malgun Gothic" w:cstheme="minorHAnsi"/>
                <w:color w:val="000000" w:themeColor="text1"/>
                <w:lang w:eastAsia="ko-KR"/>
              </w:rPr>
              <w:t>management (</w:t>
            </w:r>
            <w:r w:rsidRPr="004B0E41">
              <w:rPr>
                <w:rFonts w:eastAsia="Malgun Gothic" w:cstheme="minorHAnsi"/>
                <w:color w:val="000000" w:themeColor="text1"/>
                <w:lang w:eastAsia="ko-KR"/>
              </w:rPr>
              <w:t>Msg 7)</w:t>
            </w:r>
          </w:p>
        </w:tc>
        <w:tc>
          <w:tcPr>
            <w:tcW w:w="2976" w:type="dxa"/>
          </w:tcPr>
          <w:p w14:paraId="07DE4DAA"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Pr>
                <w:rFonts w:eastAsia="Malgun Gothic" w:cstheme="minorHAnsi"/>
                <w:color w:val="000000" w:themeColor="text1"/>
                <w:highlight w:val="yellow"/>
                <w:lang w:eastAsia="ko-KR"/>
              </w:rPr>
              <w:t>1</w:t>
            </w:r>
            <w:r w:rsidRPr="004B0E41">
              <w:rPr>
                <w:rFonts w:eastAsia="Malgun Gothic" w:cstheme="minorHAnsi"/>
                <w:color w:val="000000" w:themeColor="text1"/>
                <w:highlight w:val="yellow"/>
                <w:lang w:eastAsia="ko-KR"/>
              </w:rPr>
              <w:t xml:space="preserve"> (1 slot every </w:t>
            </w:r>
            <w:r>
              <w:rPr>
                <w:rFonts w:eastAsia="Malgun Gothic" w:cstheme="minorHAnsi"/>
                <w:color w:val="000000" w:themeColor="text1"/>
                <w:highlight w:val="yellow"/>
                <w:lang w:eastAsia="ko-KR"/>
              </w:rPr>
              <w:t>6</w:t>
            </w:r>
            <w:r w:rsidRPr="004B0E41">
              <w:rPr>
                <w:rFonts w:eastAsia="Malgun Gothic" w:cstheme="minorHAnsi"/>
                <w:color w:val="000000" w:themeColor="text1"/>
                <w:highlight w:val="yellow"/>
                <w:lang w:eastAsia="ko-KR"/>
              </w:rPr>
              <w:t>0s)</w:t>
            </w:r>
          </w:p>
        </w:tc>
      </w:tr>
      <w:tr w:rsidR="000E12D2" w:rsidRPr="0024265E" w14:paraId="3FD86D82" w14:textId="77777777" w:rsidTr="004B0E41">
        <w:trPr>
          <w:trHeight w:val="304"/>
        </w:trPr>
        <w:tc>
          <w:tcPr>
            <w:tcW w:w="2405" w:type="dxa"/>
          </w:tcPr>
          <w:p w14:paraId="62E013A3"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4B0E41">
              <w:rPr>
                <w:rFonts w:eastAsia="Malgun Gothic" w:cstheme="minorHAnsi"/>
                <w:color w:val="000000" w:themeColor="text1"/>
                <w:highlight w:val="yellow"/>
                <w:lang w:eastAsia="ko-KR"/>
              </w:rPr>
              <w:t xml:space="preserve">Category </w:t>
            </w:r>
            <w:r>
              <w:rPr>
                <w:rFonts w:eastAsia="Malgun Gothic" w:cstheme="minorHAnsi"/>
                <w:color w:val="000000" w:themeColor="text1"/>
                <w:highlight w:val="yellow"/>
                <w:lang w:eastAsia="ko-KR"/>
              </w:rPr>
              <w:t>Y</w:t>
            </w:r>
          </w:p>
        </w:tc>
        <w:tc>
          <w:tcPr>
            <w:tcW w:w="4253" w:type="dxa"/>
          </w:tcPr>
          <w:p w14:paraId="495E4DD3"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4B0E41">
              <w:rPr>
                <w:rFonts w:eastAsia="Malgun Gothic" w:cstheme="minorHAnsi"/>
                <w:color w:val="000000" w:themeColor="text1"/>
                <w:highlight w:val="yellow"/>
                <w:lang w:eastAsia="ko-KR"/>
              </w:rPr>
              <w:t xml:space="preserve">High timing requirement </w:t>
            </w:r>
          </w:p>
        </w:tc>
        <w:tc>
          <w:tcPr>
            <w:tcW w:w="2976" w:type="dxa"/>
          </w:tcPr>
          <w:p w14:paraId="41DC69EC"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4B0E41">
              <w:rPr>
                <w:rFonts w:eastAsia="Malgun Gothic" w:cstheme="minorHAnsi"/>
                <w:color w:val="000000" w:themeColor="text1"/>
                <w:highlight w:val="yellow"/>
                <w:lang w:eastAsia="ko-KR"/>
              </w:rPr>
              <w:t>4 (1 slot every 15 s)</w:t>
            </w:r>
          </w:p>
        </w:tc>
      </w:tr>
      <w:tr w:rsidR="000E12D2" w:rsidRPr="00BD60B4" w14:paraId="4B18090C" w14:textId="77777777" w:rsidTr="004B0E41">
        <w:trPr>
          <w:trHeight w:val="304"/>
        </w:trPr>
        <w:tc>
          <w:tcPr>
            <w:tcW w:w="2405" w:type="dxa"/>
          </w:tcPr>
          <w:p w14:paraId="6CEDE7D8"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4B0E41">
              <w:rPr>
                <w:rFonts w:eastAsia="Malgun Gothic" w:cstheme="minorHAnsi"/>
                <w:color w:val="000000" w:themeColor="text1"/>
                <w:highlight w:val="yellow"/>
                <w:lang w:eastAsia="ko-KR"/>
              </w:rPr>
              <w:t xml:space="preserve">Category </w:t>
            </w:r>
            <w:r>
              <w:rPr>
                <w:rFonts w:eastAsia="Malgun Gothic" w:cstheme="minorHAnsi"/>
                <w:color w:val="000000" w:themeColor="text1"/>
                <w:highlight w:val="yellow"/>
                <w:lang w:eastAsia="ko-KR"/>
              </w:rPr>
              <w:t>Z</w:t>
            </w:r>
          </w:p>
        </w:tc>
        <w:tc>
          <w:tcPr>
            <w:tcW w:w="4253" w:type="dxa"/>
          </w:tcPr>
          <w:p w14:paraId="7DE43E94" w14:textId="77777777" w:rsidR="000E12D2" w:rsidRPr="004B0E41" w:rsidRDefault="000E12D2" w:rsidP="004B0E41">
            <w:pPr>
              <w:pStyle w:val="BodyText"/>
              <w:spacing w:after="0"/>
              <w:jc w:val="center"/>
              <w:rPr>
                <w:rFonts w:eastAsia="Malgun Gothic" w:cstheme="minorHAnsi"/>
                <w:color w:val="000000" w:themeColor="text1"/>
                <w:highlight w:val="yellow"/>
                <w:lang w:eastAsia="ko-KR"/>
              </w:rPr>
            </w:pPr>
            <w:r w:rsidRPr="004B0E41">
              <w:rPr>
                <w:rFonts w:eastAsia="Malgun Gothic" w:cstheme="minorHAnsi"/>
                <w:color w:val="000000" w:themeColor="text1"/>
                <w:highlight w:val="yellow"/>
                <w:lang w:eastAsia="ko-KR"/>
              </w:rPr>
              <w:t xml:space="preserve">General purposes </w:t>
            </w:r>
          </w:p>
        </w:tc>
        <w:tc>
          <w:tcPr>
            <w:tcW w:w="2976" w:type="dxa"/>
          </w:tcPr>
          <w:p w14:paraId="3841B05F" w14:textId="77777777" w:rsidR="000E12D2" w:rsidRPr="00BD60B4" w:rsidRDefault="000E12D2" w:rsidP="004B0E41">
            <w:pPr>
              <w:pStyle w:val="BodyText"/>
              <w:spacing w:after="0"/>
              <w:jc w:val="center"/>
              <w:rPr>
                <w:rFonts w:eastAsia="Malgun Gothic" w:cstheme="minorHAnsi"/>
                <w:color w:val="000000" w:themeColor="text1"/>
                <w:lang w:eastAsia="ko-KR"/>
              </w:rPr>
            </w:pPr>
            <w:r w:rsidRPr="004B0E41">
              <w:rPr>
                <w:rFonts w:eastAsia="Malgun Gothic" w:cstheme="minorHAnsi"/>
                <w:color w:val="000000" w:themeColor="text1"/>
                <w:highlight w:val="yellow"/>
                <w:lang w:eastAsia="ko-KR"/>
              </w:rPr>
              <w:t>12 (3 slots every 15s)</w:t>
            </w:r>
          </w:p>
        </w:tc>
      </w:tr>
    </w:tbl>
    <w:commentRangeEnd w:id="119"/>
    <w:p w14:paraId="741FF7B5" w14:textId="77777777" w:rsidR="000E12D2" w:rsidRDefault="00ED7CC8" w:rsidP="000E12D2">
      <w:pPr>
        <w:pStyle w:val="BodyText"/>
        <w:spacing w:after="240"/>
        <w:rPr>
          <w:rFonts w:eastAsia="Malgun Gothic" w:cstheme="minorHAnsi"/>
          <w:color w:val="000000" w:themeColor="text1"/>
          <w:lang w:eastAsia="ko-KR"/>
        </w:rPr>
      </w:pPr>
      <w:r>
        <w:rPr>
          <w:rStyle w:val="CommentReference"/>
          <w:rFonts w:eastAsia="Malgun Gothic" w:cstheme="minorHAnsi"/>
          <w:color w:val="000000" w:themeColor="text1"/>
          <w:sz w:val="22"/>
          <w:szCs w:val="22"/>
          <w:lang w:eastAsia="ko-KR"/>
        </w:rPr>
        <w:commentReference w:id="119"/>
      </w:r>
    </w:p>
    <w:p w14:paraId="096EDF9B" w14:textId="77777777" w:rsidR="000E12D2" w:rsidRPr="00F73605" w:rsidRDefault="000E12D2" w:rsidP="00F73605">
      <w:pPr>
        <w:pStyle w:val="BodyText"/>
      </w:pPr>
      <w:r>
        <w:rPr>
          <w:lang w:eastAsia="ko-KR"/>
        </w:rPr>
        <w:t>A</w:t>
      </w:r>
      <w:r w:rsidRPr="00F73605">
        <w:t xml:space="preserve">SM Message 7 (ASM Data link management) should be sent once every minute on alternating channels. The timeout value of message 7 should be set to the highest value possible, i.e. 15 minutes, for a fixed service. </w:t>
      </w:r>
    </w:p>
    <w:p w14:paraId="7D84F2BB" w14:textId="77777777" w:rsidR="000E12D2" w:rsidRPr="00F73605" w:rsidRDefault="000E12D2" w:rsidP="00F73605">
      <w:pPr>
        <w:pStyle w:val="BodyText"/>
      </w:pPr>
      <w:r w:rsidRPr="00F73605">
        <w:t>[Consider guidance for how to choose slots safely in a coordinated way, respecting own AIS service, own VDE-TER services, and neighbouring ASM services. Propose schemas similar to IALA AIS FATDMA?]</w:t>
      </w:r>
    </w:p>
    <w:p w14:paraId="7060DD54" w14:textId="77777777" w:rsidR="000E12D2" w:rsidRPr="00870C01" w:rsidDel="002823C2" w:rsidRDefault="000E12D2" w:rsidP="00000C29">
      <w:pPr>
        <w:pStyle w:val="Heading3"/>
        <w:rPr>
          <w:lang w:eastAsia="ja-JP"/>
        </w:rPr>
      </w:pPr>
      <w:bookmarkStart w:id="120" w:name="_Toc222248924"/>
      <w:bookmarkStart w:id="121" w:name="_Toc222477574"/>
      <w:r w:rsidRPr="78BCBA87">
        <w:t xml:space="preserve">Coordination </w:t>
      </w:r>
      <w:r>
        <w:t xml:space="preserve">of </w:t>
      </w:r>
      <w:r w:rsidRPr="78BCBA87">
        <w:t xml:space="preserve">VDE-TER </w:t>
      </w:r>
      <w:r>
        <w:t>function in VDES Shore S</w:t>
      </w:r>
      <w:r w:rsidRPr="78BCBA87">
        <w:t>tations</w:t>
      </w:r>
      <w:bookmarkEnd w:id="120"/>
      <w:bookmarkEnd w:id="121"/>
    </w:p>
    <w:p w14:paraId="4F17C0D9" w14:textId="77777777" w:rsidR="000E12D2" w:rsidRDefault="000E12D2" w:rsidP="00F73605">
      <w:pPr>
        <w:pStyle w:val="BodyText"/>
      </w:pPr>
      <w:r>
        <w:t>VDE-TER supports higher-capacity exchanges and therefore benefits from explicit coordination mechanisms for logical channel and time-resource assignment. This section describes common coordination methods that administrations may adopt, alone or in combination, depending on topology, connectivity and cross-border context.</w:t>
      </w:r>
    </w:p>
    <w:p w14:paraId="5D4E1CDF" w14:textId="77777777" w:rsidR="000E12D2" w:rsidRDefault="000E12D2" w:rsidP="00F73605">
      <w:pPr>
        <w:pStyle w:val="BodyText"/>
      </w:pPr>
    </w:p>
    <w:p w14:paraId="18B68143" w14:textId="77777777" w:rsidR="000E12D2" w:rsidRDefault="000E12D2" w:rsidP="00F73605">
      <w:pPr>
        <w:pStyle w:val="BodyText"/>
        <w:rPr>
          <w:lang w:val="sv-SE"/>
        </w:rPr>
      </w:pPr>
      <w:r w:rsidRPr="001F2B07">
        <w:rPr>
          <w:lang w:val="sv-SE"/>
        </w:rPr>
        <w:t xml:space="preserve">Before resource allocation mechanisms are applied, the ship station shall determine the controlling station/network based on </w:t>
      </w:r>
      <w:r>
        <w:rPr>
          <w:lang w:val="sv-SE"/>
        </w:rPr>
        <w:t>T</w:t>
      </w:r>
      <w:r w:rsidRPr="001F2B07">
        <w:rPr>
          <w:lang w:val="sv-SE"/>
        </w:rPr>
        <w:t>BB-advertised Service Areas and the overlap resolution rules (</w:t>
      </w:r>
      <w:r>
        <w:rPr>
          <w:lang w:val="sv-SE"/>
        </w:rPr>
        <w:t xml:space="preserve">Based upon </w:t>
      </w:r>
      <w:r w:rsidRPr="001F2B07">
        <w:rPr>
          <w:lang w:val="sv-SE"/>
        </w:rPr>
        <w:t>Control Station ID</w:t>
      </w:r>
      <w:r>
        <w:rPr>
          <w:lang w:val="sv-SE"/>
        </w:rPr>
        <w:t>,</w:t>
      </w:r>
      <w:r w:rsidRPr="001F2B07">
        <w:rPr>
          <w:lang w:val="sv-SE"/>
        </w:rPr>
        <w:t xml:space="preserve"> </w:t>
      </w:r>
      <w:r>
        <w:rPr>
          <w:lang w:val="sv-SE"/>
        </w:rPr>
        <w:t xml:space="preserve">TBB </w:t>
      </w:r>
      <w:r w:rsidRPr="001F2B07">
        <w:rPr>
          <w:lang w:val="sv-SE"/>
        </w:rPr>
        <w:t>priority</w:t>
      </w:r>
      <w:r>
        <w:rPr>
          <w:lang w:val="sv-SE"/>
        </w:rPr>
        <w:t>, CQI</w:t>
      </w:r>
      <w:r w:rsidRPr="001F2B07">
        <w:rPr>
          <w:lang w:val="sv-SE"/>
        </w:rPr>
        <w:t>). Resource coordination mechanisms operate within that controlling context</w:t>
      </w:r>
      <w:r>
        <w:rPr>
          <w:lang w:val="sv-SE"/>
        </w:rPr>
        <w:t>.</w:t>
      </w:r>
    </w:p>
    <w:p w14:paraId="2C89B08C" w14:textId="77777777" w:rsidR="000E12D2" w:rsidRDefault="000E12D2" w:rsidP="000E12D2">
      <w:pPr>
        <w:rPr>
          <w:lang w:val="sv-SE"/>
        </w:rPr>
      </w:pPr>
    </w:p>
    <w:p w14:paraId="3946B018" w14:textId="417FCC6D" w:rsidR="000E12D2" w:rsidRPr="00CE1025" w:rsidRDefault="00CA55A7" w:rsidP="00000C29">
      <w:pPr>
        <w:pStyle w:val="Heading4"/>
        <w:rPr>
          <w:lang w:val="sv-SE"/>
        </w:rPr>
      </w:pPr>
      <w:r>
        <w:rPr>
          <w:lang w:val="sv-SE"/>
        </w:rPr>
        <w:t xml:space="preserve">VDES Mobile </w:t>
      </w:r>
      <w:r w:rsidR="000E12D2" w:rsidRPr="00B73B59">
        <w:rPr>
          <w:lang w:val="sv-SE"/>
        </w:rPr>
        <w:t xml:space="preserve">TBB service area and controlling </w:t>
      </w:r>
      <w:r w:rsidR="000E12D2">
        <w:rPr>
          <w:lang w:val="sv-SE"/>
        </w:rPr>
        <w:t>station</w:t>
      </w:r>
      <w:r w:rsidR="000E12D2" w:rsidRPr="00CE1025">
        <w:rPr>
          <w:lang w:val="sv-SE"/>
        </w:rPr>
        <w:t xml:space="preserve"> selection (VDE</w:t>
      </w:r>
      <w:r w:rsidR="000E12D2" w:rsidRPr="00CE1025">
        <w:rPr>
          <w:rFonts w:ascii="Cambria Math" w:hAnsi="Cambria Math" w:cs="Cambria Math"/>
          <w:lang w:val="sv-SE"/>
        </w:rPr>
        <w:t>‑</w:t>
      </w:r>
      <w:r w:rsidR="000E12D2" w:rsidRPr="00CE1025">
        <w:rPr>
          <w:lang w:val="sv-SE"/>
        </w:rPr>
        <w:t>TER)</w:t>
      </w:r>
    </w:p>
    <w:p w14:paraId="67DE5C43" w14:textId="77777777" w:rsidR="000E12D2" w:rsidRDefault="000E12D2" w:rsidP="000E12D2">
      <w:pPr>
        <w:pStyle w:val="BodyText"/>
      </w:pPr>
      <w:r>
        <w:t xml:space="preserve">In </w:t>
      </w:r>
      <w:r w:rsidRPr="005D248D">
        <w:t>VDE</w:t>
      </w:r>
      <w:r w:rsidRPr="005D248D">
        <w:rPr>
          <w:rFonts w:ascii="Cambria Math" w:hAnsi="Cambria Math" w:cs="Cambria Math"/>
        </w:rPr>
        <w:t>‑</w:t>
      </w:r>
      <w:r w:rsidRPr="005D248D">
        <w:t>TER operation, the Terrestrial Bulletin Board (TBB) provides not only channel configuration information but also a service area definition and control parameters that determine which shore station</w:t>
      </w:r>
      <w:r w:rsidRPr="005D248D">
        <w:rPr>
          <w:rFonts w:cs="Arial"/>
        </w:rPr>
        <w:t>’</w:t>
      </w:r>
      <w:r w:rsidRPr="005D248D">
        <w:t>s configuration a mobile unit shall apply. Overlapping service areas are permitted and are resolved by standardized selection rules</w:t>
      </w:r>
      <w:r>
        <w:t>:</w:t>
      </w:r>
    </w:p>
    <w:p w14:paraId="5886647C" w14:textId="77777777" w:rsidR="000E12D2" w:rsidRPr="00000C29" w:rsidRDefault="000E12D2" w:rsidP="00000C29">
      <w:pPr>
        <w:pStyle w:val="Bullet1"/>
        <w:rPr>
          <w:rStyle w:val="Strong"/>
          <w:b w:val="0"/>
          <w:bCs w:val="0"/>
        </w:rPr>
      </w:pPr>
      <w:r w:rsidRPr="00000C29">
        <w:rPr>
          <w:rStyle w:val="Strong"/>
        </w:rPr>
        <w:t>TBB service area selection</w:t>
      </w:r>
      <w:r w:rsidRPr="00000C29">
        <w:rPr>
          <w:rStyle w:val="Strong"/>
          <w:b w:val="0"/>
          <w:bCs w:val="0"/>
        </w:rPr>
        <w:t xml:space="preserve"> - Each VDE</w:t>
      </w:r>
      <w:r w:rsidRPr="00000C29">
        <w:rPr>
          <w:rStyle w:val="Strong"/>
          <w:rFonts w:ascii="Cambria Math" w:hAnsi="Cambria Math" w:cs="Cambria Math"/>
          <w:b w:val="0"/>
          <w:bCs w:val="0"/>
        </w:rPr>
        <w:t>‑</w:t>
      </w:r>
      <w:r w:rsidRPr="00000C29">
        <w:rPr>
          <w:rStyle w:val="Strong"/>
          <w:b w:val="0"/>
          <w:bCs w:val="0"/>
        </w:rPr>
        <w:t>TER shore station shall include its TBB Area / service area definition in its TBB transmissions. A mobile unit shall treat a received TBB as applicable only when the mobile unit</w:t>
      </w:r>
      <w:r w:rsidRPr="00000C29">
        <w:rPr>
          <w:rStyle w:val="Strong"/>
          <w:rFonts w:cs="Arial"/>
          <w:b w:val="0"/>
          <w:bCs w:val="0"/>
        </w:rPr>
        <w:t>’</w:t>
      </w:r>
      <w:r w:rsidRPr="00000C29">
        <w:rPr>
          <w:rStyle w:val="Strong"/>
          <w:b w:val="0"/>
          <w:bCs w:val="0"/>
        </w:rPr>
        <w:t>s position is within the TBB Area according to the applicable rules (including border hysteresis).</w:t>
      </w:r>
    </w:p>
    <w:p w14:paraId="36C9C356" w14:textId="77777777" w:rsidR="000E12D2" w:rsidRPr="00000C29" w:rsidRDefault="000E12D2" w:rsidP="00000C29">
      <w:pPr>
        <w:pStyle w:val="Bullet1"/>
        <w:rPr>
          <w:rStyle w:val="Strong"/>
          <w:b w:val="0"/>
          <w:bCs w:val="0"/>
        </w:rPr>
      </w:pPr>
      <w:r w:rsidRPr="00000C29">
        <w:rPr>
          <w:rStyle w:val="Strong"/>
        </w:rPr>
        <w:t>Mobile unit selection of TBB settings (standard requirements</w:t>
      </w:r>
      <w:r w:rsidRPr="00000C29">
        <w:rPr>
          <w:rStyle w:val="Strong"/>
          <w:b w:val="0"/>
          <w:bCs w:val="0"/>
        </w:rPr>
        <w:t>)- When multiple valid and applicable TBBs are received, the mobile unit shall select which TBB settings to apply as follows:</w:t>
      </w:r>
    </w:p>
    <w:p w14:paraId="75578F5C" w14:textId="77777777" w:rsidR="000E12D2" w:rsidRPr="00000C29" w:rsidRDefault="000E12D2" w:rsidP="00000C29">
      <w:pPr>
        <w:pStyle w:val="Bullet2"/>
        <w:rPr>
          <w:rStyle w:val="Strong"/>
          <w:b w:val="0"/>
          <w:bCs w:val="0"/>
        </w:rPr>
      </w:pPr>
      <w:r w:rsidRPr="00000C29">
        <w:rPr>
          <w:rStyle w:val="Strong"/>
        </w:rPr>
        <w:t>Same Control Station ID</w:t>
      </w:r>
      <w:r w:rsidRPr="00000C29">
        <w:rPr>
          <w:rStyle w:val="Strong"/>
          <w:b w:val="0"/>
          <w:bCs w:val="0"/>
        </w:rPr>
        <w:t xml:space="preserve"> - When multiple valid and applicable TBBs from the same Control Station ID are received, the latest received TBB with highest priority shall be used.</w:t>
      </w:r>
    </w:p>
    <w:p w14:paraId="3B23A373" w14:textId="77777777" w:rsidR="000E12D2" w:rsidRPr="00000C29" w:rsidRDefault="000E12D2" w:rsidP="00000C29">
      <w:pPr>
        <w:pStyle w:val="Bullet2"/>
        <w:rPr>
          <w:rStyle w:val="Strong"/>
          <w:b w:val="0"/>
          <w:bCs w:val="0"/>
        </w:rPr>
      </w:pPr>
      <w:r w:rsidRPr="00000C29">
        <w:rPr>
          <w:rStyle w:val="Strong"/>
        </w:rPr>
        <w:t>Different Control Station IDs</w:t>
      </w:r>
      <w:r w:rsidRPr="00000C29">
        <w:rPr>
          <w:rStyle w:val="Strong"/>
          <w:b w:val="0"/>
          <w:bCs w:val="0"/>
        </w:rPr>
        <w:t xml:space="preserve"> - When multiple valid and applicable TBBs from different Control Station IDs are received, the TBB received with highest CQI averaged over last 5 measurements shall be used.</w:t>
      </w:r>
    </w:p>
    <w:p w14:paraId="61424353" w14:textId="77777777" w:rsidR="000E12D2" w:rsidRPr="009B07E5" w:rsidRDefault="000E12D2" w:rsidP="000E12D2">
      <w:pPr>
        <w:pStyle w:val="BodyText"/>
        <w:rPr>
          <w:rStyle w:val="Strong"/>
          <w:b w:val="0"/>
          <w:bCs w:val="0"/>
        </w:rPr>
      </w:pPr>
    </w:p>
    <w:p w14:paraId="461DAB1B" w14:textId="77777777" w:rsidR="000E12D2" w:rsidRPr="00CD49E4" w:rsidRDefault="000E12D2" w:rsidP="000E12D2">
      <w:pPr>
        <w:pStyle w:val="BodyText"/>
        <w:rPr>
          <w:rStyle w:val="Strong"/>
        </w:rPr>
      </w:pPr>
      <w:r w:rsidRPr="00CD49E4">
        <w:rPr>
          <w:rStyle w:val="Strong"/>
        </w:rPr>
        <w:t xml:space="preserve">Switching stability constraints </w:t>
      </w:r>
    </w:p>
    <w:p w14:paraId="7B3A107C" w14:textId="77777777" w:rsidR="000E12D2" w:rsidRPr="00FC6EDB" w:rsidRDefault="000E12D2" w:rsidP="00FC6EDB">
      <w:pPr>
        <w:pStyle w:val="BodyText"/>
        <w:rPr>
          <w:rStyle w:val="Strong"/>
          <w:b w:val="0"/>
          <w:bCs w:val="0"/>
        </w:rPr>
      </w:pPr>
      <w:r w:rsidRPr="00FC6EDB">
        <w:rPr>
          <w:rStyle w:val="Strong"/>
          <w:b w:val="0"/>
          <w:bCs w:val="0"/>
        </w:rPr>
        <w:t>To prevent frequent switching of applied TBB settings, the following conditions shall be met before switching:</w:t>
      </w:r>
    </w:p>
    <w:p w14:paraId="7D97518A" w14:textId="77777777" w:rsidR="000E12D2" w:rsidRPr="00FC6EDB" w:rsidRDefault="000E12D2" w:rsidP="00FC6EDB">
      <w:pPr>
        <w:pStyle w:val="Bullet1"/>
        <w:rPr>
          <w:rStyle w:val="Strong"/>
          <w:b w:val="0"/>
          <w:bCs w:val="0"/>
        </w:rPr>
      </w:pPr>
      <w:r w:rsidRPr="00FC6EDB">
        <w:rPr>
          <w:rStyle w:val="Strong"/>
        </w:rPr>
        <w:t xml:space="preserve">Time-based control: </w:t>
      </w:r>
      <w:r w:rsidRPr="00FC6EDB">
        <w:rPr>
          <w:rStyle w:val="Strong"/>
          <w:b w:val="0"/>
          <w:bCs w:val="0"/>
        </w:rPr>
        <w:t>A new TBB in use shall remain in use for at least 5 minutes before changing TBB settings.</w:t>
      </w:r>
    </w:p>
    <w:p w14:paraId="31201BF0" w14:textId="77777777" w:rsidR="000E12D2" w:rsidRPr="00FC6EDB" w:rsidRDefault="000E12D2" w:rsidP="00FC6EDB">
      <w:pPr>
        <w:pStyle w:val="Bullet1"/>
        <w:rPr>
          <w:rStyle w:val="Strong"/>
          <w:b w:val="0"/>
          <w:bCs w:val="0"/>
        </w:rPr>
      </w:pPr>
      <w:r w:rsidRPr="00FC6EDB">
        <w:rPr>
          <w:rStyle w:val="Strong"/>
        </w:rPr>
        <w:t>Distance hysteresis:</w:t>
      </w:r>
      <w:r w:rsidRPr="00FC6EDB">
        <w:rPr>
          <w:rStyle w:val="Strong"/>
          <w:b w:val="0"/>
          <w:bCs w:val="0"/>
        </w:rPr>
        <w:t xml:space="preserve"> The mobile unit must be 0.25 NM inside or outside the closest TBB Area border before considering applying/discarding the TBB.</w:t>
      </w:r>
    </w:p>
    <w:p w14:paraId="37DC82F5" w14:textId="77777777" w:rsidR="000E12D2" w:rsidRPr="00C621D6" w:rsidRDefault="000E12D2" w:rsidP="000E12D2">
      <w:pPr>
        <w:pStyle w:val="BodyText"/>
        <w:rPr>
          <w:rStyle w:val="Strong"/>
          <w:b w:val="0"/>
          <w:bCs w:val="0"/>
        </w:rPr>
      </w:pPr>
    </w:p>
    <w:p w14:paraId="2198B065" w14:textId="77777777" w:rsidR="000E12D2" w:rsidRPr="00C621D6" w:rsidRDefault="000E12D2" w:rsidP="000E12D2">
      <w:pPr>
        <w:pStyle w:val="BodyText"/>
        <w:rPr>
          <w:rStyle w:val="Strong"/>
          <w:b w:val="0"/>
          <w:bCs w:val="0"/>
        </w:rPr>
      </w:pPr>
      <w:r w:rsidRPr="00C621D6">
        <w:rPr>
          <w:rStyle w:val="Strong"/>
          <w:b w:val="0"/>
          <w:bCs w:val="0"/>
        </w:rPr>
        <w:t>Administrations and operators should plan TBB Areas, Control Station IDs and priorities so that:</w:t>
      </w:r>
    </w:p>
    <w:p w14:paraId="79B3DFCA" w14:textId="77777777" w:rsidR="000E12D2" w:rsidRPr="00C621D6" w:rsidRDefault="000E12D2" w:rsidP="00C621D6">
      <w:pPr>
        <w:pStyle w:val="Bullet1"/>
        <w:rPr>
          <w:rStyle w:val="Strong"/>
          <w:b w:val="0"/>
          <w:bCs w:val="0"/>
        </w:rPr>
      </w:pPr>
      <w:r w:rsidRPr="00C621D6">
        <w:rPr>
          <w:rStyle w:val="Strong"/>
          <w:b w:val="0"/>
          <w:bCs w:val="0"/>
        </w:rPr>
        <w:t>Overlaps within the same Control Station ID are intentional and priorities produce predictable outcomes in the overlap region.</w:t>
      </w:r>
    </w:p>
    <w:p w14:paraId="049D4511" w14:textId="77777777" w:rsidR="000E12D2" w:rsidRPr="00C621D6" w:rsidRDefault="000E12D2" w:rsidP="00C621D6">
      <w:pPr>
        <w:pStyle w:val="Bullet1"/>
        <w:rPr>
          <w:rStyle w:val="Strong"/>
          <w:b w:val="0"/>
          <w:bCs w:val="0"/>
        </w:rPr>
      </w:pPr>
      <w:r w:rsidRPr="00C621D6">
        <w:rPr>
          <w:rStyle w:val="Strong"/>
          <w:b w:val="0"/>
          <w:bCs w:val="0"/>
        </w:rPr>
        <w:t>Cross</w:t>
      </w:r>
      <w:r w:rsidRPr="00C621D6">
        <w:rPr>
          <w:rStyle w:val="Strong"/>
          <w:rFonts w:ascii="Cambria Math" w:hAnsi="Cambria Math" w:cs="Cambria Math"/>
          <w:b w:val="0"/>
          <w:bCs w:val="0"/>
        </w:rPr>
        <w:t>‑</w:t>
      </w:r>
      <w:r w:rsidRPr="00C621D6">
        <w:rPr>
          <w:rStyle w:val="Strong"/>
          <w:b w:val="0"/>
          <w:bCs w:val="0"/>
        </w:rPr>
        <w:t>Control</w:t>
      </w:r>
      <w:r w:rsidRPr="00C621D6">
        <w:rPr>
          <w:rStyle w:val="Strong"/>
          <w:rFonts w:ascii="Cambria Math" w:hAnsi="Cambria Math" w:cs="Cambria Math"/>
          <w:b w:val="0"/>
          <w:bCs w:val="0"/>
        </w:rPr>
        <w:t>‑</w:t>
      </w:r>
      <w:r w:rsidRPr="00C621D6">
        <w:rPr>
          <w:rStyle w:val="Strong"/>
          <w:b w:val="0"/>
          <w:bCs w:val="0"/>
        </w:rPr>
        <w:t>Station overlaps (different Control Station IDs) are minimized where practical or designed such that CQI</w:t>
      </w:r>
      <w:r w:rsidRPr="00C621D6">
        <w:rPr>
          <w:rStyle w:val="Strong"/>
          <w:rFonts w:ascii="Cambria Math" w:hAnsi="Cambria Math" w:cs="Cambria Math"/>
          <w:b w:val="0"/>
          <w:bCs w:val="0"/>
        </w:rPr>
        <w:t>‑</w:t>
      </w:r>
      <w:r w:rsidRPr="00C621D6">
        <w:rPr>
          <w:rStyle w:val="Strong"/>
          <w:b w:val="0"/>
          <w:bCs w:val="0"/>
        </w:rPr>
        <w:t>based selection is stable (i.e., does not cause repeated control changes along common routes).</w:t>
      </w:r>
    </w:p>
    <w:p w14:paraId="206F5A3F" w14:textId="77777777" w:rsidR="000E12D2" w:rsidRPr="00C621D6" w:rsidRDefault="000E12D2" w:rsidP="00C621D6">
      <w:pPr>
        <w:pStyle w:val="Bullet1"/>
        <w:rPr>
          <w:rStyle w:val="Strong"/>
          <w:b w:val="0"/>
          <w:bCs w:val="0"/>
        </w:rPr>
      </w:pPr>
      <w:r w:rsidRPr="00C621D6">
        <w:rPr>
          <w:rStyle w:val="Strong"/>
          <w:b w:val="0"/>
          <w:bCs w:val="0"/>
        </w:rPr>
        <w:t>Avoid overlapping TBB Areas from different Control Station IDs, to avoid CQI based selection if possible. This will make the service provisioning more deterministic.</w:t>
      </w:r>
    </w:p>
    <w:p w14:paraId="6AE5D7C9" w14:textId="77777777" w:rsidR="000E12D2" w:rsidRPr="00C621D6" w:rsidRDefault="000E12D2" w:rsidP="000E12D2">
      <w:pPr>
        <w:pStyle w:val="BodyText"/>
        <w:rPr>
          <w:b/>
          <w:bCs/>
          <w:lang w:val="sv-SE"/>
        </w:rPr>
      </w:pPr>
      <w:commentRangeStart w:id="122"/>
      <w:r w:rsidRPr="00C621D6">
        <w:rPr>
          <w:b/>
          <w:bCs/>
          <w:lang w:val="sv-SE"/>
        </w:rPr>
        <w:t>Operational verification using VDE</w:t>
      </w:r>
      <w:r w:rsidRPr="00C621D6">
        <w:rPr>
          <w:b/>
          <w:bCs/>
          <w:lang w:val="sv-SE"/>
        </w:rPr>
        <w:noBreakHyphen/>
        <w:t>TER status reports</w:t>
      </w:r>
    </w:p>
    <w:p w14:paraId="0E941D01" w14:textId="77777777" w:rsidR="000E12D2" w:rsidRPr="00824ABB" w:rsidRDefault="000E12D2" w:rsidP="00C621D6">
      <w:pPr>
        <w:pStyle w:val="Bullet1"/>
        <w:rPr>
          <w:lang w:val="sv-SE"/>
        </w:rPr>
      </w:pPr>
      <w:r w:rsidRPr="00824ABB">
        <w:rPr>
          <w:lang w:val="sv-SE"/>
        </w:rPr>
        <w:t>Mobile stations transmit a VDE</w:t>
      </w:r>
      <w:r w:rsidRPr="00824ABB">
        <w:rPr>
          <w:lang w:val="sv-SE"/>
        </w:rPr>
        <w:noBreakHyphen/>
        <w:t xml:space="preserve">TER status report </w:t>
      </w:r>
      <w:r>
        <w:rPr>
          <w:lang w:val="sv-SE"/>
        </w:rPr>
        <w:t xml:space="preserve">every 6 minutes, </w:t>
      </w:r>
      <w:r w:rsidRPr="00824ABB">
        <w:rPr>
          <w:lang w:val="sv-SE"/>
        </w:rPr>
        <w:t>indicating the MMSI of the shore station whose TBB is currently applied.</w:t>
      </w:r>
    </w:p>
    <w:p w14:paraId="632960E4" w14:textId="77777777" w:rsidR="000E12D2" w:rsidRPr="00824ABB" w:rsidRDefault="000E12D2" w:rsidP="00C621D6">
      <w:pPr>
        <w:pStyle w:val="Bullet1"/>
        <w:rPr>
          <w:lang w:val="sv-SE"/>
        </w:rPr>
      </w:pPr>
      <w:r w:rsidRPr="00824ABB">
        <w:rPr>
          <w:lang w:val="sv-SE"/>
        </w:rPr>
        <w:t xml:space="preserve">Administrations should use these reports to confirm that: </w:t>
      </w:r>
    </w:p>
    <w:p w14:paraId="4576E724" w14:textId="77777777" w:rsidR="000E12D2" w:rsidRPr="00824ABB" w:rsidRDefault="000E12D2" w:rsidP="00C621D6">
      <w:pPr>
        <w:pStyle w:val="Bullet2"/>
        <w:rPr>
          <w:lang w:val="sv-SE"/>
        </w:rPr>
      </w:pPr>
      <w:r w:rsidRPr="00824ABB">
        <w:rPr>
          <w:lang w:val="sv-SE"/>
        </w:rPr>
        <w:t>Service Area borders behave as intended,</w:t>
      </w:r>
    </w:p>
    <w:p w14:paraId="7D8E2186" w14:textId="77777777" w:rsidR="000E12D2" w:rsidRPr="00824ABB" w:rsidRDefault="000E12D2" w:rsidP="00C621D6">
      <w:pPr>
        <w:pStyle w:val="Bullet2"/>
        <w:rPr>
          <w:lang w:val="sv-SE"/>
        </w:rPr>
      </w:pPr>
      <w:r w:rsidRPr="00824ABB">
        <w:rPr>
          <w:lang w:val="sv-SE"/>
        </w:rPr>
        <w:t>Priority rules within one Control Station ID lead to predictable outcomes in overlap,</w:t>
      </w:r>
    </w:p>
    <w:p w14:paraId="50A8FC87" w14:textId="77777777" w:rsidR="000E12D2" w:rsidRPr="00824ABB" w:rsidRDefault="000E12D2" w:rsidP="00C621D6">
      <w:pPr>
        <w:pStyle w:val="Bullet2"/>
        <w:rPr>
          <w:lang w:val="sv-SE"/>
        </w:rPr>
      </w:pPr>
      <w:r w:rsidRPr="00824ABB">
        <w:rPr>
          <w:lang w:val="sv-SE"/>
        </w:rPr>
        <w:t>CQI-based selection across Control Station IDs aligns with expected RF dominance zones,</w:t>
      </w:r>
    </w:p>
    <w:p w14:paraId="7A074E38" w14:textId="22D214BC" w:rsidR="000E12D2" w:rsidRPr="00C621D6" w:rsidRDefault="000E12D2" w:rsidP="00C621D6">
      <w:pPr>
        <w:pStyle w:val="Bullet2"/>
        <w:rPr>
          <w:rStyle w:val="Strong"/>
          <w:b w:val="0"/>
          <w:bCs w:val="0"/>
        </w:rPr>
      </w:pPr>
      <w:r w:rsidRPr="00C621D6">
        <w:rPr>
          <w:lang w:val="sv-SE"/>
        </w:rPr>
        <w:t>Switching stability measures (≥5 min dwell, 0.25 NM hysteresis) produce stable control selection along routes.</w:t>
      </w:r>
      <w:commentRangeEnd w:id="122"/>
      <w:r w:rsidR="00C542DB" w:rsidRPr="00C621D6">
        <w:rPr>
          <w:rStyle w:val="CommentReference"/>
          <w:sz w:val="22"/>
          <w:szCs w:val="22"/>
        </w:rPr>
        <w:commentReference w:id="122"/>
      </w:r>
    </w:p>
    <w:p w14:paraId="0550AF29" w14:textId="77777777" w:rsidR="000E12D2" w:rsidRDefault="000E12D2" w:rsidP="00AF1CAE">
      <w:pPr>
        <w:pStyle w:val="Heading4"/>
      </w:pPr>
      <w:r>
        <w:t xml:space="preserve">Centralized network </w:t>
      </w:r>
      <w:r w:rsidRPr="00EF2DF1">
        <w:t>coordination</w:t>
      </w:r>
    </w:p>
    <w:p w14:paraId="035C7245" w14:textId="0A6EADA3" w:rsidR="000E12D2" w:rsidRDefault="005A3517" w:rsidP="005651B8">
      <w:pPr>
        <w:pStyle w:val="BodyText"/>
        <w:rPr>
          <w:lang w:val="sv-SE"/>
        </w:rPr>
      </w:pPr>
      <w:r w:rsidRPr="005A3517">
        <w:rPr>
          <w:b/>
          <w:bCs/>
          <w:lang w:val="sv-SE"/>
        </w:rPr>
        <w:t xml:space="preserve">Run time </w:t>
      </w:r>
      <w:r w:rsidR="002B4D15">
        <w:rPr>
          <w:b/>
          <w:bCs/>
          <w:lang w:val="sv-SE"/>
        </w:rPr>
        <w:t xml:space="preserve">time domain </w:t>
      </w:r>
      <w:r w:rsidRPr="005A3517">
        <w:rPr>
          <w:b/>
          <w:bCs/>
          <w:lang w:val="sv-SE"/>
        </w:rPr>
        <w:t>coordination</w:t>
      </w:r>
      <w:r>
        <w:rPr>
          <w:lang w:val="sv-SE"/>
        </w:rPr>
        <w:t xml:space="preserve"> using c</w:t>
      </w:r>
      <w:r w:rsidR="000E12D2" w:rsidRPr="00FF6841">
        <w:rPr>
          <w:lang w:val="sv-SE"/>
        </w:rPr>
        <w:t>entralized assignment logic</w:t>
      </w:r>
      <w:r w:rsidR="000E12D2">
        <w:rPr>
          <w:lang w:val="sv-SE"/>
        </w:rPr>
        <w:t xml:space="preserve">, using a </w:t>
      </w:r>
      <w:r w:rsidR="000E12D2" w:rsidRPr="004A62DB">
        <w:t>VDES Service Control Station</w:t>
      </w:r>
      <w:r w:rsidR="000E12D2">
        <w:t xml:space="preserve"> coordination function,</w:t>
      </w:r>
      <w:r w:rsidR="000E12D2" w:rsidRPr="00FF6841">
        <w:rPr>
          <w:lang w:val="sv-SE"/>
        </w:rPr>
        <w:t xml:space="preserve"> must be consistent with which station/network the mobile currently considers </w:t>
      </w:r>
      <w:r w:rsidR="000E12D2">
        <w:rPr>
          <w:lang w:val="sv-SE"/>
        </w:rPr>
        <w:t xml:space="preserve">the </w:t>
      </w:r>
      <w:r w:rsidR="000E12D2" w:rsidRPr="00FF6841">
        <w:rPr>
          <w:lang w:val="sv-SE"/>
        </w:rPr>
        <w:t xml:space="preserve">controlling </w:t>
      </w:r>
      <w:r w:rsidR="000E12D2">
        <w:rPr>
          <w:lang w:val="sv-SE"/>
        </w:rPr>
        <w:t xml:space="preserve">station </w:t>
      </w:r>
      <w:r w:rsidR="000E12D2" w:rsidRPr="00FF6841">
        <w:rPr>
          <w:lang w:val="sv-SE"/>
        </w:rPr>
        <w:t>(</w:t>
      </w:r>
      <w:r w:rsidR="000E12D2" w:rsidRPr="005651B8">
        <w:rPr>
          <w:highlight w:val="yellow"/>
          <w:lang w:val="sv-SE"/>
        </w:rPr>
        <w:t>per 7.</w:t>
      </w:r>
      <w:r w:rsidR="00EE65FD">
        <w:rPr>
          <w:highlight w:val="yellow"/>
          <w:lang w:val="sv-SE"/>
        </w:rPr>
        <w:t>2.</w:t>
      </w:r>
      <w:r w:rsidR="000E12D2" w:rsidRPr="005651B8">
        <w:rPr>
          <w:highlight w:val="yellow"/>
          <w:lang w:val="sv-SE"/>
        </w:rPr>
        <w:t>3.1).</w:t>
      </w:r>
    </w:p>
    <w:p w14:paraId="0C98614A" w14:textId="77777777" w:rsidR="000E12D2" w:rsidRDefault="000E12D2" w:rsidP="00AF1CAE">
      <w:pPr>
        <w:pStyle w:val="BodyText"/>
        <w:rPr>
          <w:lang w:val="sv-SE"/>
        </w:rPr>
      </w:pPr>
    </w:p>
    <w:p w14:paraId="4CD90B67" w14:textId="77777777" w:rsidR="000E12D2" w:rsidRPr="00FF6841" w:rsidRDefault="000E12D2" w:rsidP="00AF1CAE">
      <w:pPr>
        <w:pStyle w:val="BodyText"/>
        <w:rPr>
          <w:lang w:val="sv-SE"/>
        </w:rPr>
      </w:pPr>
      <w:r w:rsidRPr="00FF6841">
        <w:rPr>
          <w:lang w:val="sv-SE"/>
        </w:rPr>
        <w:t xml:space="preserve">Where centralized coordination spans multiple shore stations under one Control Station ID, the </w:t>
      </w:r>
      <w:r>
        <w:rPr>
          <w:lang w:val="sv-SE"/>
        </w:rPr>
        <w:t>VDES-SCS</w:t>
      </w:r>
      <w:r w:rsidRPr="00FF6841">
        <w:rPr>
          <w:lang w:val="sv-SE"/>
        </w:rPr>
        <w:t xml:space="preserve"> should ensure all stations broadcast </w:t>
      </w:r>
      <w:r>
        <w:rPr>
          <w:lang w:val="sv-SE"/>
        </w:rPr>
        <w:t xml:space="preserve">appropriate </w:t>
      </w:r>
      <w:r w:rsidRPr="00FF6841">
        <w:rPr>
          <w:lang w:val="sv-SE"/>
        </w:rPr>
        <w:t>TBB Area and priorities.</w:t>
      </w:r>
    </w:p>
    <w:p w14:paraId="3D975F1C" w14:textId="77777777" w:rsidR="000E12D2" w:rsidRDefault="000E12D2" w:rsidP="00AF1CAE">
      <w:pPr>
        <w:pStyle w:val="BodyText"/>
        <w:rPr>
          <w:b/>
          <w:bCs/>
          <w:lang w:val="sv-SE"/>
        </w:rPr>
      </w:pPr>
    </w:p>
    <w:p w14:paraId="73289634" w14:textId="77777777" w:rsidR="000E12D2" w:rsidRPr="00FF6841" w:rsidRDefault="000E12D2" w:rsidP="00AF1CAE">
      <w:pPr>
        <w:pStyle w:val="BodyText"/>
        <w:rPr>
          <w:lang w:val="sv-SE"/>
        </w:rPr>
      </w:pPr>
      <w:r w:rsidRPr="00FF6841">
        <w:rPr>
          <w:lang w:val="sv-SE"/>
        </w:rPr>
        <w:t>Otherwise a mobile might apply TBB from station A, while station B (or the coordinator) assigns resources based on a different assumption.</w:t>
      </w:r>
    </w:p>
    <w:p w14:paraId="77172B58" w14:textId="77777777" w:rsidR="000E12D2" w:rsidRDefault="000E12D2" w:rsidP="00AF1CAE">
      <w:pPr>
        <w:pStyle w:val="BodyText"/>
      </w:pPr>
    </w:p>
    <w:p w14:paraId="4EE6C2E2" w14:textId="77777777" w:rsidR="000E12D2" w:rsidRDefault="000E12D2" w:rsidP="00AF1CAE">
      <w:pPr>
        <w:pStyle w:val="BodyText"/>
      </w:pPr>
      <w:r>
        <w:t>Centralized coordination uses a networked coordination function to collect VDE-TER resource access requests and to assign logical channels/time resources with awareness of neighbouring stations. This approach is well suited where reliable backhaul connectivity exists between sites.</w:t>
      </w:r>
    </w:p>
    <w:p w14:paraId="05CF31F2" w14:textId="77777777" w:rsidR="000E12D2" w:rsidRDefault="000E12D2" w:rsidP="00AF1CAE">
      <w:pPr>
        <w:pStyle w:val="BodyText"/>
      </w:pPr>
    </w:p>
    <w:p w14:paraId="78BBBC38" w14:textId="77777777" w:rsidR="000E12D2" w:rsidRDefault="000E12D2" w:rsidP="00AF1CAE">
      <w:pPr>
        <w:pStyle w:val="BodyText"/>
      </w:pPr>
      <w:r>
        <w:t>In a centralized approach, the coordinating function should:</w:t>
      </w:r>
    </w:p>
    <w:p w14:paraId="5530B018" w14:textId="77777777" w:rsidR="000E12D2" w:rsidRDefault="000E12D2" w:rsidP="00AF1CAE">
      <w:pPr>
        <w:pStyle w:val="Bullet1"/>
      </w:pPr>
      <w:r>
        <w:t>Maintain an aggregated view of relevant slot/resource usage across all participating shore stations;</w:t>
      </w:r>
    </w:p>
    <w:p w14:paraId="47E07D62" w14:textId="77777777" w:rsidR="000E12D2" w:rsidRDefault="000E12D2" w:rsidP="00AF1CAE">
      <w:pPr>
        <w:pStyle w:val="Bullet1"/>
      </w:pPr>
      <w:r>
        <w:t>Consider AIS and ASM reservations and the station’s own transmission schedule when selecting VDE-TER allocations;</w:t>
      </w:r>
    </w:p>
    <w:p w14:paraId="0A36EB53" w14:textId="77777777" w:rsidR="000E12D2" w:rsidRDefault="000E12D2" w:rsidP="00AF1CAE">
      <w:pPr>
        <w:pStyle w:val="Bullet1"/>
      </w:pPr>
      <w:r>
        <w:t>Use a deconfliction radius that reflects the maximum distance at which two mobile stations may still create a collision at a common receiver (a conservative value is often used for planning; administrations should tailor this to local conditions);</w:t>
      </w:r>
    </w:p>
    <w:p w14:paraId="77EE9701" w14:textId="77777777" w:rsidR="000E12D2" w:rsidRDefault="000E12D2" w:rsidP="00AF1CAE">
      <w:pPr>
        <w:pStyle w:val="Bullet1"/>
      </w:pPr>
      <w:r>
        <w:t>Account for network latency and processing time so that requesting stations can receive assignments within the protocol’s retransmission timing (per applicable VDE-TER specifications).</w:t>
      </w:r>
    </w:p>
    <w:p w14:paraId="172408FC" w14:textId="77777777" w:rsidR="000E12D2" w:rsidRDefault="000E12D2" w:rsidP="000E12D2">
      <w:pPr>
        <w:pStyle w:val="ListParagraph"/>
      </w:pPr>
    </w:p>
    <w:p w14:paraId="5C797CB1" w14:textId="77777777" w:rsidR="000E12D2" w:rsidRDefault="000E12D2" w:rsidP="00AF1CAE">
      <w:pPr>
        <w:pStyle w:val="Heading4"/>
      </w:pPr>
      <w:r>
        <w:t>Over-the-air (OTA) coordination</w:t>
      </w:r>
    </w:p>
    <w:p w14:paraId="3BB187A4" w14:textId="518E7EF9" w:rsidR="000E12D2" w:rsidRPr="005A3517" w:rsidRDefault="005A3517" w:rsidP="00EE65FD">
      <w:pPr>
        <w:pStyle w:val="BodyText"/>
        <w:rPr>
          <w:lang w:val="sv-SE"/>
        </w:rPr>
      </w:pPr>
      <w:r w:rsidRPr="005A3517">
        <w:rPr>
          <w:b/>
          <w:bCs/>
          <w:lang w:val="sv-SE"/>
        </w:rPr>
        <w:t>Run time coordination</w:t>
      </w:r>
      <w:r>
        <w:rPr>
          <w:lang w:val="sv-SE"/>
        </w:rPr>
        <w:t xml:space="preserve"> using </w:t>
      </w:r>
      <w:r w:rsidR="000E12D2">
        <w:t>OTA coordination relies on participating shore stations listening for and disseminating each other’s allocations over the VDE-TER channel(s) to maintain a local view of assigned resources. OTA coordination requires that shore stations can reliably receive each other’s coordination broadcasts over the air interface.</w:t>
      </w:r>
    </w:p>
    <w:p w14:paraId="24AD634A" w14:textId="77777777" w:rsidR="000E12D2" w:rsidRDefault="000E12D2" w:rsidP="000E12D2"/>
    <w:p w14:paraId="2AC6D704" w14:textId="77777777" w:rsidR="000E12D2" w:rsidRDefault="000E12D2" w:rsidP="00EE65FD">
      <w:pPr>
        <w:pStyle w:val="BodyText"/>
      </w:pPr>
      <w:r>
        <w:t xml:space="preserve">OTA coordination has some disadvantages: </w:t>
      </w:r>
    </w:p>
    <w:p w14:paraId="293372B8" w14:textId="77777777" w:rsidR="000E12D2" w:rsidRDefault="000E12D2" w:rsidP="00543F57">
      <w:pPr>
        <w:pStyle w:val="BodyText"/>
      </w:pPr>
      <w:r>
        <w:t xml:space="preserve">In partial-overlap geometries where two shore stations cannot hear each other, conflicting allocations may occur. </w:t>
      </w:r>
    </w:p>
    <w:p w14:paraId="35C4D483" w14:textId="77777777" w:rsidR="000E12D2" w:rsidRDefault="000E12D2" w:rsidP="00543F57">
      <w:pPr>
        <w:pStyle w:val="BodyText"/>
      </w:pPr>
      <w:r>
        <w:t>Administrations should mitigate this by conservative planning (e.g., limiting OTA use to clusters with strong mutual reception) and by monitoring collision indicators.</w:t>
      </w:r>
    </w:p>
    <w:p w14:paraId="5B196CFF" w14:textId="77777777" w:rsidR="000E12D2" w:rsidRDefault="000E12D2" w:rsidP="00543F57">
      <w:pPr>
        <w:pStyle w:val="BodyText"/>
      </w:pPr>
      <w:r>
        <w:t xml:space="preserve">The decision to assign a resource will be made prior to the transmission of the assignment. It is therefore possible two shore stations decides to assign the same resource and transmits the same assignment in rapid succession. There is no mechanism to revert the assignment. </w:t>
      </w:r>
    </w:p>
    <w:p w14:paraId="79775072" w14:textId="77777777" w:rsidR="000E12D2" w:rsidRDefault="000E12D2" w:rsidP="000E12D2">
      <w:pPr>
        <w:ind w:left="360"/>
      </w:pPr>
    </w:p>
    <w:p w14:paraId="71560F23" w14:textId="77777777" w:rsidR="000E12D2" w:rsidRDefault="000E12D2" w:rsidP="00EE65FD">
      <w:pPr>
        <w:pStyle w:val="BodyText"/>
      </w:pPr>
      <w:r>
        <w:t>Administrations should only consider OTA coordination as a fallback behaviour for loss of backhaul connectivity (OTA can serve as a degraded-mode fallback for centralized coordination).</w:t>
      </w:r>
    </w:p>
    <w:p w14:paraId="0D8F96F2" w14:textId="77777777" w:rsidR="000E12D2" w:rsidRDefault="000E12D2" w:rsidP="000E12D2"/>
    <w:p w14:paraId="589E84AD" w14:textId="77777777" w:rsidR="000E12D2" w:rsidRDefault="000E12D2" w:rsidP="00EE65FD">
      <w:pPr>
        <w:pStyle w:val="Heading4"/>
      </w:pPr>
      <w:r>
        <w:t>Frequency-domain sharing</w:t>
      </w:r>
    </w:p>
    <w:p w14:paraId="5454B49E" w14:textId="64110FAA" w:rsidR="000E12D2" w:rsidRDefault="005A3517" w:rsidP="009B472B">
      <w:pPr>
        <w:pStyle w:val="BodyText"/>
      </w:pPr>
      <w:r w:rsidRPr="00C16F65">
        <w:rPr>
          <w:b/>
          <w:bCs/>
        </w:rPr>
        <w:t>Planning-time coordination</w:t>
      </w:r>
      <w:r w:rsidRPr="00C16F65">
        <w:t xml:space="preserve">: </w:t>
      </w:r>
      <w:r w:rsidR="000E12D2">
        <w:t xml:space="preserve">Frequency-domain sharing partitions the available VDE-TER bandwidth by assigning different 25 kHz components (or groups of components) to different organisations or clusters of stations. </w:t>
      </w:r>
    </w:p>
    <w:p w14:paraId="50A1EE16" w14:textId="77777777" w:rsidR="000E12D2" w:rsidRDefault="000E12D2" w:rsidP="009B472B">
      <w:pPr>
        <w:pStyle w:val="BodyText"/>
      </w:pPr>
      <w:r>
        <w:t>This might be necessary in situations where it is not possible to do other types of coordination.</w:t>
      </w:r>
    </w:p>
    <w:p w14:paraId="6F378FEA" w14:textId="77777777" w:rsidR="000E12D2" w:rsidRDefault="000E12D2" w:rsidP="009B472B">
      <w:pPr>
        <w:pStyle w:val="BodyText"/>
      </w:pPr>
    </w:p>
    <w:p w14:paraId="4199009D" w14:textId="77777777" w:rsidR="000E12D2" w:rsidRDefault="000E12D2" w:rsidP="009B472B">
      <w:pPr>
        <w:pStyle w:val="BodyText"/>
      </w:pPr>
      <w:r>
        <w:t>The assignment of frequency resources to a Shore Station is reflected in the TBB messages transmitted by the Shore Station.</w:t>
      </w:r>
    </w:p>
    <w:p w14:paraId="79EDE0CF" w14:textId="77777777" w:rsidR="000E12D2" w:rsidRDefault="000E12D2" w:rsidP="000E12D2"/>
    <w:p w14:paraId="35D66747" w14:textId="77777777" w:rsidR="000E12D2" w:rsidRDefault="000E12D2" w:rsidP="009B472B">
      <w:pPr>
        <w:pStyle w:val="BodyText"/>
      </w:pPr>
      <w:r>
        <w:t>The assignment of 25KHz channels to Shore Stations requires the all logical channels, including the Data Channels to be defined as 25kHz channels, effectively restricting all VDE-TER communication to be utilizing LinkID11</w:t>
      </w:r>
    </w:p>
    <w:p w14:paraId="7D44CEDA" w14:textId="77777777" w:rsidR="000E12D2" w:rsidRDefault="000E12D2" w:rsidP="009B472B">
      <w:pPr>
        <w:pStyle w:val="BodyText"/>
      </w:pPr>
    </w:p>
    <w:p w14:paraId="53C08D03" w14:textId="77777777" w:rsidR="000E12D2" w:rsidRDefault="000E12D2" w:rsidP="009B472B">
      <w:pPr>
        <w:pStyle w:val="BodyText"/>
      </w:pPr>
      <w:r>
        <w:t>The maximum of data each station can send in a short message will be severely limited, and more frequent request for a data sessions may occur. LinkID19 is fourteen times more efficient than LinkID11.</w:t>
      </w:r>
    </w:p>
    <w:p w14:paraId="1CEE83D5" w14:textId="77777777" w:rsidR="000E12D2" w:rsidRDefault="000E12D2" w:rsidP="009B472B">
      <w:pPr>
        <w:pStyle w:val="BodyText"/>
      </w:pPr>
    </w:p>
    <w:p w14:paraId="054450C2" w14:textId="77777777" w:rsidR="000E12D2" w:rsidRDefault="000E12D2" w:rsidP="009B472B">
      <w:pPr>
        <w:pStyle w:val="BodyText"/>
      </w:pPr>
      <w:r>
        <w:t xml:space="preserve">[In cases where 25 kHz physical channels are used, it is advisable to define five+five+four slots long logical channels per TDMA frame, allowing for similar amount of data as a LinkID19 short message (one slot on 100 kHz channel).  </w:t>
      </w:r>
    </w:p>
    <w:p w14:paraId="28DAD5CE" w14:textId="77777777" w:rsidR="000E12D2" w:rsidRDefault="000E12D2" w:rsidP="009B472B">
      <w:pPr>
        <w:pStyle w:val="BodyText"/>
      </w:pPr>
      <w:r>
        <w:t>This may reduce waste of slot resources as VDE-TER services are more likely to be designed and optimized for 100 kHz data channels.]</w:t>
      </w:r>
    </w:p>
    <w:p w14:paraId="6E490392" w14:textId="77777777" w:rsidR="000E12D2" w:rsidRDefault="000E12D2" w:rsidP="009B472B">
      <w:pPr>
        <w:pStyle w:val="BodyText"/>
      </w:pPr>
    </w:p>
    <w:p w14:paraId="021AD9AD" w14:textId="77777777" w:rsidR="000E12D2" w:rsidRDefault="000E12D2" w:rsidP="009B472B">
      <w:pPr>
        <w:pStyle w:val="BodyText"/>
      </w:pPr>
      <w:r>
        <w:t>[Capture the possibility of upper/lower band 100kHz sharing]</w:t>
      </w:r>
    </w:p>
    <w:p w14:paraId="5B1D6909" w14:textId="77777777" w:rsidR="000E12D2" w:rsidRDefault="000E12D2" w:rsidP="009B472B">
      <w:pPr>
        <w:pStyle w:val="BodyText"/>
      </w:pPr>
    </w:p>
    <w:p w14:paraId="1253580A" w14:textId="764A87EB" w:rsidR="000E12D2" w:rsidRDefault="00144EEA" w:rsidP="009B472B">
      <w:pPr>
        <w:pStyle w:val="Heading4"/>
      </w:pPr>
      <w:r>
        <w:t xml:space="preserve">Static </w:t>
      </w:r>
      <w:r w:rsidR="000E12D2">
        <w:t>Time-domain sharing</w:t>
      </w:r>
    </w:p>
    <w:p w14:paraId="226532FA" w14:textId="7288B224" w:rsidR="000E12D2" w:rsidRDefault="0098618B" w:rsidP="009B472B">
      <w:pPr>
        <w:pStyle w:val="BodyText"/>
      </w:pPr>
      <w:r w:rsidRPr="0098618B">
        <w:rPr>
          <w:b/>
          <w:bCs/>
        </w:rPr>
        <w:t>Planning time</w:t>
      </w:r>
      <w:r>
        <w:t xml:space="preserve"> </w:t>
      </w:r>
      <w:r w:rsidR="00144EEA">
        <w:t xml:space="preserve">Static </w:t>
      </w:r>
      <w:r w:rsidR="000E12D2">
        <w:t xml:space="preserve">Time-domain sharing partitions VDE-TER resources by assigning different logical channels/slot patterns to different coordination schemes. Where </w:t>
      </w:r>
      <w:r w:rsidR="00144EEA">
        <w:t xml:space="preserve">static </w:t>
      </w:r>
      <w:r w:rsidR="000E12D2">
        <w:t>time-domain sharing is used for inter-organisation coexistence, administrations should prefer universal, well-documented scheme tables to preserve interoperability.</w:t>
      </w:r>
    </w:p>
    <w:p w14:paraId="1F617544" w14:textId="77777777" w:rsidR="000E12D2" w:rsidRDefault="000E12D2" w:rsidP="000E12D2"/>
    <w:p w14:paraId="78DC8060" w14:textId="77777777" w:rsidR="000E12D2" w:rsidRDefault="000E12D2" w:rsidP="000E12D2">
      <w:r w:rsidRPr="004B0E41">
        <w:rPr>
          <w:highlight w:val="yellow"/>
        </w:rPr>
        <w:t>[IALA FATDMA and JF tables in original chapter 7 must be reviewed and considered for inclusion]</w:t>
      </w:r>
    </w:p>
    <w:p w14:paraId="3E35D870" w14:textId="77777777" w:rsidR="000E12D2" w:rsidRDefault="000E12D2" w:rsidP="009B472B">
      <w:pPr>
        <w:pStyle w:val="BodyText"/>
      </w:pPr>
    </w:p>
    <w:p w14:paraId="2BD1CF1F" w14:textId="77777777" w:rsidR="000E12D2" w:rsidRPr="004B0E41" w:rsidRDefault="000E12D2" w:rsidP="000E12D2">
      <w:pPr>
        <w:pStyle w:val="BodyText"/>
        <w:rPr>
          <w:rFonts w:ascii="Arial" w:hAnsi="Arial"/>
          <w:lang w:eastAsia="ko-KR"/>
        </w:rPr>
      </w:pPr>
    </w:p>
    <w:p w14:paraId="2B03A9B6" w14:textId="77777777" w:rsidR="000E12D2" w:rsidRDefault="000E12D2" w:rsidP="000E12D2"/>
    <w:p w14:paraId="2A5CD51C" w14:textId="40C3D128" w:rsidR="009E3E63" w:rsidRDefault="009E3E63" w:rsidP="00D66D68">
      <w:pPr>
        <w:pStyle w:val="Heading3"/>
      </w:pPr>
      <w:bookmarkStart w:id="123" w:name="_Toc222477575"/>
      <w:r>
        <w:t>TBB Logical Channel assignment process</w:t>
      </w:r>
      <w:bookmarkEnd w:id="123"/>
    </w:p>
    <w:p w14:paraId="46685F39" w14:textId="77777777" w:rsidR="009E3E63" w:rsidRDefault="009E3E63" w:rsidP="009E3E63">
      <w:pPr>
        <w:pStyle w:val="BodyText"/>
      </w:pPr>
      <w:r>
        <w:t>Should be tailored to various use cases in the TBB service area, as well as adopted to the resource coordination plan.</w:t>
      </w:r>
    </w:p>
    <w:p w14:paraId="2D19F58F" w14:textId="77777777" w:rsidR="009E3E63" w:rsidRDefault="009E3E63" w:rsidP="009E3E63">
      <w:pPr>
        <w:pStyle w:val="BodyText"/>
      </w:pPr>
      <w:r>
        <w:t>The TBB configuration should be considered a static setting, and not dynamically updated.</w:t>
      </w:r>
    </w:p>
    <w:p w14:paraId="50A280D2" w14:textId="0C9210A0" w:rsidR="005F544F" w:rsidRDefault="005F544F" w:rsidP="009E3E63">
      <w:pPr>
        <w:pStyle w:val="BodyText"/>
      </w:pPr>
      <w:r>
        <w:t>The Logical Channel Assignment process is a run-time function, where the Shore Station controlling function must decide if a Logical Channel shall be allocated upon a request, and if so, which Logical Channel.</w:t>
      </w:r>
    </w:p>
    <w:p w14:paraId="3E922217" w14:textId="1F4B8543" w:rsidR="00832CE2" w:rsidRDefault="00832CE2" w:rsidP="009E3E63">
      <w:pPr>
        <w:pStyle w:val="BodyText"/>
      </w:pPr>
      <w:r>
        <w:t xml:space="preserve">This function </w:t>
      </w:r>
      <w:r w:rsidR="00005290">
        <w:t>sh</w:t>
      </w:r>
      <w:r>
        <w:t xml:space="preserve">ould be a </w:t>
      </w:r>
      <w:r w:rsidR="00005290">
        <w:t>part of the centralized coordination function, but could also be included in a</w:t>
      </w:r>
      <w:r w:rsidR="00CA55A7">
        <w:t>n independent Shore Station directly.</w:t>
      </w:r>
    </w:p>
    <w:p w14:paraId="57EE3F59" w14:textId="08E83E16" w:rsidR="009E3E63" w:rsidRDefault="009E3E63" w:rsidP="009E3E63">
      <w:pPr>
        <w:pStyle w:val="BodyText"/>
      </w:pPr>
      <w:r>
        <w:t>Main considerations:</w:t>
      </w:r>
    </w:p>
    <w:p w14:paraId="6A010F59" w14:textId="15EE1845" w:rsidR="009E3E63" w:rsidRDefault="009E3E63" w:rsidP="009E3E63">
      <w:pPr>
        <w:pStyle w:val="Bullet1"/>
      </w:pPr>
      <w:r>
        <w:t>Selection of types of logical channels (RA, ASC, DSC, DC)</w:t>
      </w:r>
    </w:p>
    <w:p w14:paraId="45B6B740" w14:textId="02A8F21C" w:rsidR="009E3E63" w:rsidRDefault="009E3E63" w:rsidP="009E3E63">
      <w:pPr>
        <w:pStyle w:val="Bullet1"/>
        <w:numPr>
          <w:ilvl w:val="1"/>
          <w:numId w:val="28"/>
        </w:numPr>
      </w:pPr>
      <w:r>
        <w:t>The need for additional RA slots will increase compared to the ship default TBB to reliably serve Authenticated AIS reports from ships every 6 minutes</w:t>
      </w:r>
    </w:p>
    <w:p w14:paraId="0DA0FE00" w14:textId="156BBC15" w:rsidR="009E3E63" w:rsidRDefault="009E3E63" w:rsidP="009E3E63">
      <w:pPr>
        <w:pStyle w:val="Bullet1"/>
      </w:pPr>
      <w:r>
        <w:t>Selection of size of DC Logical Channels</w:t>
      </w:r>
    </w:p>
    <w:p w14:paraId="743D011E" w14:textId="77777777" w:rsidR="009E3E63" w:rsidRDefault="009E3E63" w:rsidP="009E3E63">
      <w:pPr>
        <w:pStyle w:val="Bullet1"/>
      </w:pPr>
      <w:r>
        <w:t>Should include some examples for various use cases:</w:t>
      </w:r>
    </w:p>
    <w:p w14:paraId="6360C1CD" w14:textId="003A029C" w:rsidR="009E3E63" w:rsidRDefault="009E3E63" w:rsidP="009E3E63">
      <w:pPr>
        <w:pStyle w:val="Bullet1"/>
      </w:pPr>
      <w:r>
        <w:t>Shore information broadcast only</w:t>
      </w:r>
    </w:p>
    <w:p w14:paraId="11F7B083" w14:textId="1CB12F1D" w:rsidR="009E3E63" w:rsidRDefault="009E3E63" w:rsidP="009E3E63">
      <w:pPr>
        <w:pStyle w:val="Bullet1"/>
      </w:pPr>
      <w:r>
        <w:t>Ship-Shore, Shore-Ship fast data transfer</w:t>
      </w:r>
    </w:p>
    <w:p w14:paraId="663B5FAA" w14:textId="65D52C02" w:rsidR="009E3E63" w:rsidRDefault="009E3E63" w:rsidP="009E3E63">
      <w:pPr>
        <w:pStyle w:val="Bullet1"/>
      </w:pPr>
      <w:r>
        <w:t>Service of many data sessions, but lower peak throughput</w:t>
      </w:r>
    </w:p>
    <w:p w14:paraId="3E76979E" w14:textId="1430F3A0" w:rsidR="00ED6244" w:rsidRDefault="009E3E63" w:rsidP="009E3E63">
      <w:pPr>
        <w:pStyle w:val="Bullet1"/>
      </w:pPr>
      <w:r>
        <w:t>Service of many short messages from ship stations to shore (or general broadcast)</w:t>
      </w:r>
    </w:p>
    <w:p w14:paraId="297C9E5E" w14:textId="429EB5A9" w:rsidR="00B02E64" w:rsidRDefault="00B02E64" w:rsidP="00D73A6B">
      <w:pPr>
        <w:pStyle w:val="Quotationparagraph"/>
        <w:rPr>
          <w:lang w:eastAsia="ko-KR"/>
        </w:rPr>
      </w:pPr>
      <w:r>
        <w:t xml:space="preserve">Note: </w:t>
      </w:r>
      <w:r w:rsidR="00413A35">
        <w:t xml:space="preserve"> A ratio of difference in </w:t>
      </w:r>
      <w:r>
        <w:rPr>
          <w:lang w:eastAsia="ko-KR"/>
        </w:rPr>
        <w:t>distance</w:t>
      </w:r>
      <w:r w:rsidR="00625130">
        <w:rPr>
          <w:lang w:eastAsia="ko-KR"/>
        </w:rPr>
        <w:t xml:space="preserve"> of</w:t>
      </w:r>
      <w:r>
        <w:rPr>
          <w:lang w:eastAsia="ko-KR"/>
        </w:rPr>
        <w:t xml:space="preserve"> 4</w:t>
      </w:r>
      <w:r w:rsidR="00625130">
        <w:rPr>
          <w:lang w:eastAsia="ko-KR"/>
        </w:rPr>
        <w:t>.</w:t>
      </w:r>
      <w:r>
        <w:rPr>
          <w:lang w:eastAsia="ko-KR"/>
        </w:rPr>
        <w:t>5</w:t>
      </w:r>
      <w:r w:rsidR="00625130">
        <w:rPr>
          <w:lang w:eastAsia="ko-KR"/>
        </w:rPr>
        <w:t>:</w:t>
      </w:r>
      <w:r>
        <w:rPr>
          <w:lang w:eastAsia="ko-KR"/>
        </w:rPr>
        <w:t xml:space="preserve">1 </w:t>
      </w:r>
      <w:r w:rsidR="00625130">
        <w:rPr>
          <w:lang w:eastAsia="ko-KR"/>
        </w:rPr>
        <w:t xml:space="preserve">to a shore </w:t>
      </w:r>
      <w:r>
        <w:rPr>
          <w:lang w:eastAsia="ko-KR"/>
        </w:rPr>
        <w:t>station</w:t>
      </w:r>
      <w:r w:rsidR="00625130">
        <w:rPr>
          <w:lang w:eastAsia="ko-KR"/>
        </w:rPr>
        <w:t xml:space="preserve"> should be </w:t>
      </w:r>
      <w:r w:rsidR="00183E33">
        <w:rPr>
          <w:lang w:eastAsia="ko-KR"/>
        </w:rPr>
        <w:t xml:space="preserve">safe according to required co-channel interference performance requirements for </w:t>
      </w:r>
      <w:r w:rsidR="00206F53">
        <w:rPr>
          <w:lang w:eastAsia="ko-KR"/>
        </w:rPr>
        <w:t>LinkID19</w:t>
      </w:r>
      <w:r>
        <w:rPr>
          <w:lang w:eastAsia="ko-KR"/>
        </w:rPr>
        <w:t xml:space="preserve">, </w:t>
      </w:r>
      <w:r w:rsidR="0073706F">
        <w:rPr>
          <w:lang w:eastAsia="ko-KR"/>
        </w:rPr>
        <w:t xml:space="preserve">and </w:t>
      </w:r>
      <w:r>
        <w:rPr>
          <w:lang w:eastAsia="ko-KR"/>
        </w:rPr>
        <w:t>varies with link ID (e.g. AIS/GMSK: 3</w:t>
      </w:r>
      <w:r w:rsidR="0073706F">
        <w:rPr>
          <w:lang w:eastAsia="ko-KR"/>
        </w:rPr>
        <w:t>:</w:t>
      </w:r>
      <w:r>
        <w:rPr>
          <w:lang w:eastAsia="ko-KR"/>
        </w:rPr>
        <w:t>1)</w:t>
      </w:r>
    </w:p>
    <w:p w14:paraId="6305E7FB" w14:textId="2CD43A31" w:rsidR="0050161A" w:rsidRDefault="0050161A" w:rsidP="0050161A">
      <w:pPr>
        <w:pStyle w:val="Bullet1"/>
        <w:numPr>
          <w:ilvl w:val="0"/>
          <w:numId w:val="0"/>
        </w:numPr>
      </w:pPr>
    </w:p>
    <w:p w14:paraId="28944859" w14:textId="5BE1D1FB" w:rsidR="00632C3B" w:rsidRDefault="00632C3B" w:rsidP="0049303A">
      <w:pPr>
        <w:pStyle w:val="Heading3"/>
        <w:rPr>
          <w:lang w:eastAsia="ko-KR"/>
        </w:rPr>
      </w:pPr>
      <w:bookmarkStart w:id="124" w:name="_Toc222477576"/>
      <w:r w:rsidRPr="0049303A">
        <w:rPr>
          <w:rFonts w:hint="eastAsia"/>
        </w:rPr>
        <w:t>Examples</w:t>
      </w:r>
      <w:r w:rsidRPr="001D3560">
        <w:rPr>
          <w:rFonts w:hint="eastAsia"/>
          <w:lang w:eastAsia="ko-KR"/>
        </w:rPr>
        <w:t xml:space="preserve"> of </w:t>
      </w:r>
      <w:r>
        <w:rPr>
          <w:lang w:eastAsia="ko-KR"/>
        </w:rPr>
        <w:t xml:space="preserve">VDE-TER </w:t>
      </w:r>
      <w:r w:rsidRPr="001D3560">
        <w:rPr>
          <w:rFonts w:hint="eastAsia"/>
          <w:lang w:eastAsia="ko-KR"/>
        </w:rPr>
        <w:t>Resource sharing management and coordination scheme</w:t>
      </w:r>
      <w:bookmarkEnd w:id="124"/>
    </w:p>
    <w:p w14:paraId="290D1FDB" w14:textId="425048C5" w:rsidR="00712AAE" w:rsidRDefault="00712AAE" w:rsidP="00712AAE">
      <w:pPr>
        <w:pStyle w:val="BodyText"/>
        <w:rPr>
          <w:lang w:eastAsia="ko-KR"/>
        </w:rPr>
      </w:pPr>
      <w:r>
        <w:rPr>
          <w:lang w:eastAsia="ko-KR"/>
        </w:rPr>
        <w:t>General guidance on strategy for coordination:</w:t>
      </w:r>
    </w:p>
    <w:p w14:paraId="2CABE17D" w14:textId="3D54044F" w:rsidR="00712AAE" w:rsidRDefault="00712AAE" w:rsidP="009A1B46">
      <w:pPr>
        <w:pStyle w:val="List1"/>
      </w:pPr>
      <w:r>
        <w:t>Centralized</w:t>
      </w:r>
      <w:r w:rsidR="00982F00">
        <w:t xml:space="preserve"> dynamic time domain</w:t>
      </w:r>
    </w:p>
    <w:p w14:paraId="5268940D" w14:textId="46435F54" w:rsidR="00712AAE" w:rsidRDefault="00982F00" w:rsidP="009A1B46">
      <w:pPr>
        <w:pStyle w:val="List1"/>
      </w:pPr>
      <w:r>
        <w:t xml:space="preserve">Static </w:t>
      </w:r>
      <w:r w:rsidR="00712AAE">
        <w:t>Time domain</w:t>
      </w:r>
    </w:p>
    <w:p w14:paraId="63E806B3" w14:textId="099BCCD0" w:rsidR="00712AAE" w:rsidRDefault="00712AAE" w:rsidP="009A1B46">
      <w:pPr>
        <w:pStyle w:val="List1"/>
      </w:pPr>
      <w:r>
        <w:t>Frequency domain</w:t>
      </w:r>
    </w:p>
    <w:p w14:paraId="0F433A80" w14:textId="3B5A77E1" w:rsidR="00712AAE" w:rsidRDefault="00712AAE" w:rsidP="009A1B46">
      <w:pPr>
        <w:pStyle w:val="List1"/>
      </w:pPr>
      <w:r>
        <w:t>Over the air</w:t>
      </w:r>
    </w:p>
    <w:p w14:paraId="59131F64" w14:textId="3099EEAB" w:rsidR="00EE5E35" w:rsidRDefault="00EE5E35" w:rsidP="009A1B46">
      <w:pPr>
        <w:pStyle w:val="Heading4"/>
        <w:rPr>
          <w:rFonts w:eastAsia="Malgun Gothic"/>
          <w:lang w:eastAsia="ko-KR"/>
        </w:rPr>
      </w:pPr>
      <w:r>
        <w:rPr>
          <w:rFonts w:eastAsia="Malgun Gothic"/>
          <w:lang w:eastAsia="ko-KR"/>
        </w:rPr>
        <w:t>Centralized network coordination</w:t>
      </w:r>
      <w:r w:rsidR="008A719B">
        <w:rPr>
          <w:rFonts w:eastAsia="Malgun Gothic"/>
          <w:lang w:eastAsia="ko-KR"/>
        </w:rPr>
        <w:t xml:space="preserve"> (Intra-coordination case)</w:t>
      </w:r>
    </w:p>
    <w:p w14:paraId="6C58A159" w14:textId="46C3F86B" w:rsidR="00AB403B" w:rsidRDefault="00E51CDC" w:rsidP="00AB403B">
      <w:pPr>
        <w:pStyle w:val="BodyText"/>
        <w:rPr>
          <w:lang w:eastAsia="ko-KR"/>
        </w:rPr>
      </w:pPr>
      <w:r>
        <w:rPr>
          <w:lang w:eastAsia="ko-KR"/>
        </w:rPr>
        <w:t>Assumption:</w:t>
      </w:r>
    </w:p>
    <w:p w14:paraId="6BA546F2" w14:textId="337121A8" w:rsidR="00E51CDC" w:rsidRDefault="00E51CDC" w:rsidP="004D7374">
      <w:pPr>
        <w:pStyle w:val="Bullet1"/>
        <w:rPr>
          <w:lang w:eastAsia="ko-KR"/>
        </w:rPr>
      </w:pPr>
      <w:r>
        <w:rPr>
          <w:lang w:eastAsia="ko-KR"/>
        </w:rPr>
        <w:t xml:space="preserve">All shore stations are </w:t>
      </w:r>
      <w:r w:rsidR="00324D88">
        <w:rPr>
          <w:lang w:eastAsia="ko-KR"/>
        </w:rPr>
        <w:t xml:space="preserve">part of </w:t>
      </w:r>
      <w:r w:rsidR="004D7374">
        <w:rPr>
          <w:lang w:eastAsia="ko-KR"/>
        </w:rPr>
        <w:t xml:space="preserve">a common shore network, utilizing one common Control Station ID. </w:t>
      </w:r>
    </w:p>
    <w:p w14:paraId="6F794FD7" w14:textId="726437FA" w:rsidR="004D7374" w:rsidRDefault="004D7374" w:rsidP="004D7374">
      <w:pPr>
        <w:pStyle w:val="Bullet1"/>
        <w:rPr>
          <w:lang w:eastAsia="ko-KR"/>
        </w:rPr>
      </w:pPr>
      <w:r>
        <w:rPr>
          <w:lang w:eastAsia="ko-KR"/>
        </w:rPr>
        <w:t>There are no adjacent networks, with any overlapping coverage.</w:t>
      </w:r>
    </w:p>
    <w:p w14:paraId="73041A62" w14:textId="7CFA1128" w:rsidR="003A4020" w:rsidRDefault="003A4020" w:rsidP="00AB403B">
      <w:pPr>
        <w:pStyle w:val="BodyText"/>
        <w:rPr>
          <w:lang w:eastAsia="ko-KR"/>
        </w:rPr>
      </w:pPr>
      <w:commentRangeStart w:id="125"/>
      <w:r>
        <w:rPr>
          <w:rFonts w:eastAsia="Malgun Gothic" w:cstheme="minorHAnsi"/>
          <w:noProof/>
          <w:color w:val="FF0000"/>
          <w:lang w:val="en-US" w:eastAsia="ko-KR"/>
        </w:rPr>
        <w:drawing>
          <wp:inline distT="0" distB="0" distL="0" distR="0" wp14:anchorId="207113D5" wp14:editId="6E13E63D">
            <wp:extent cx="4191244" cy="2440305"/>
            <wp:effectExtent l="0" t="0" r="0" b="0"/>
            <wp:docPr id="665762232" name="Image 4" descr="라인, 빛, 밤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14819" name="Image 4" descr="라인, 빛, 밤이(가) 표시된 사진&#10;&#10;AI가 생성한 콘텐츠는 부정확할 수 있습니다."/>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99149" cy="2444908"/>
                    </a:xfrm>
                    <a:prstGeom prst="rect">
                      <a:avLst/>
                    </a:prstGeom>
                    <a:noFill/>
                  </pic:spPr>
                </pic:pic>
              </a:graphicData>
            </a:graphic>
          </wp:inline>
        </w:drawing>
      </w:r>
      <w:commentRangeEnd w:id="125"/>
      <w:r w:rsidR="00ED7CC8">
        <w:rPr>
          <w:rStyle w:val="CommentReference"/>
          <w:sz w:val="22"/>
          <w:szCs w:val="22"/>
          <w:lang w:eastAsia="ko-KR"/>
        </w:rPr>
        <w:commentReference w:id="125"/>
      </w:r>
    </w:p>
    <w:p w14:paraId="2BAEA71E" w14:textId="780CB1D5" w:rsidR="002565C3" w:rsidRDefault="001D7FDD" w:rsidP="001D7FDD">
      <w:pPr>
        <w:pStyle w:val="Bullet1"/>
        <w:rPr>
          <w:lang w:eastAsia="ko-KR"/>
        </w:rPr>
      </w:pPr>
      <w:r>
        <w:rPr>
          <w:lang w:eastAsia="ko-KR"/>
        </w:rPr>
        <w:t>Shore station transmissions</w:t>
      </w:r>
    </w:p>
    <w:p w14:paraId="1EAAD2BB" w14:textId="50DABCA2" w:rsidR="009E24E1" w:rsidRDefault="00715DEC" w:rsidP="009E24E1">
      <w:pPr>
        <w:pStyle w:val="Bullet1"/>
        <w:numPr>
          <w:ilvl w:val="1"/>
          <w:numId w:val="28"/>
        </w:numPr>
        <w:rPr>
          <w:lang w:eastAsia="ko-KR"/>
        </w:rPr>
      </w:pPr>
      <w:r>
        <w:rPr>
          <w:lang w:eastAsia="ko-KR"/>
        </w:rPr>
        <w:t>Broadcasts</w:t>
      </w:r>
    </w:p>
    <w:p w14:paraId="3A709719" w14:textId="37CA0A80" w:rsidR="009E24E1" w:rsidRDefault="00715DEC" w:rsidP="009E24E1">
      <w:pPr>
        <w:pStyle w:val="Bullet1"/>
        <w:numPr>
          <w:ilvl w:val="1"/>
          <w:numId w:val="28"/>
        </w:numPr>
        <w:rPr>
          <w:lang w:eastAsia="ko-KR"/>
        </w:rPr>
      </w:pPr>
      <w:r>
        <w:rPr>
          <w:lang w:eastAsia="ko-KR"/>
        </w:rPr>
        <w:t>Ad</w:t>
      </w:r>
      <w:r w:rsidR="007C602D">
        <w:rPr>
          <w:lang w:eastAsia="ko-KR"/>
        </w:rPr>
        <w:t>d</w:t>
      </w:r>
      <w:r>
        <w:rPr>
          <w:lang w:eastAsia="ko-KR"/>
        </w:rPr>
        <w:t>ressed data</w:t>
      </w:r>
    </w:p>
    <w:p w14:paraId="40F4F601" w14:textId="2AD100DE" w:rsidR="00767848" w:rsidRDefault="001D7FDD" w:rsidP="00290EC3">
      <w:pPr>
        <w:pStyle w:val="Bullet1"/>
        <w:rPr>
          <w:lang w:eastAsia="ko-KR"/>
        </w:rPr>
      </w:pPr>
      <w:r>
        <w:rPr>
          <w:lang w:eastAsia="ko-KR"/>
        </w:rPr>
        <w:t>Ship station resource requests</w:t>
      </w:r>
      <w:r w:rsidR="00290EC3">
        <w:rPr>
          <w:lang w:eastAsia="ko-KR"/>
        </w:rPr>
        <w:t xml:space="preserve"> / Ship station </w:t>
      </w:r>
      <w:r w:rsidR="00767848">
        <w:rPr>
          <w:lang w:eastAsia="ko-KR"/>
        </w:rPr>
        <w:t>Data session continuation requests</w:t>
      </w:r>
    </w:p>
    <w:p w14:paraId="7CFD4ED4" w14:textId="20802A83" w:rsidR="00900EAD" w:rsidRDefault="00900EAD" w:rsidP="00900EAD">
      <w:pPr>
        <w:pStyle w:val="Bullet1"/>
        <w:numPr>
          <w:ilvl w:val="1"/>
          <w:numId w:val="28"/>
        </w:numPr>
        <w:rPr>
          <w:lang w:eastAsia="ko-KR"/>
        </w:rPr>
      </w:pPr>
      <w:r>
        <w:rPr>
          <w:lang w:eastAsia="ko-KR"/>
        </w:rPr>
        <w:t xml:space="preserve">Monitor the VDL </w:t>
      </w:r>
      <w:r w:rsidR="001B278B">
        <w:rPr>
          <w:lang w:eastAsia="ko-KR"/>
        </w:rPr>
        <w:t>situation</w:t>
      </w:r>
    </w:p>
    <w:p w14:paraId="7ACD7FB4" w14:textId="67D18A59" w:rsidR="00715DEC" w:rsidRDefault="00715DEC" w:rsidP="00900EAD">
      <w:pPr>
        <w:pStyle w:val="Bullet1"/>
        <w:numPr>
          <w:ilvl w:val="2"/>
          <w:numId w:val="28"/>
        </w:numPr>
        <w:rPr>
          <w:lang w:eastAsia="ko-KR"/>
        </w:rPr>
      </w:pPr>
      <w:r>
        <w:rPr>
          <w:lang w:eastAsia="ko-KR"/>
        </w:rPr>
        <w:t>Ship status</w:t>
      </w:r>
    </w:p>
    <w:p w14:paraId="0D3DE411" w14:textId="58060A7F" w:rsidR="00900EAD" w:rsidRDefault="00900EAD" w:rsidP="00715DEC">
      <w:pPr>
        <w:pStyle w:val="Bullet1"/>
        <w:numPr>
          <w:ilvl w:val="3"/>
          <w:numId w:val="28"/>
        </w:numPr>
        <w:rPr>
          <w:lang w:eastAsia="ko-KR"/>
        </w:rPr>
      </w:pPr>
      <w:r>
        <w:rPr>
          <w:lang w:eastAsia="ko-KR"/>
        </w:rPr>
        <w:t>What TBB is the ship applying?</w:t>
      </w:r>
      <w:r w:rsidR="00DD2785">
        <w:rPr>
          <w:lang w:eastAsia="ko-KR"/>
        </w:rPr>
        <w:t xml:space="preserve"> (Do we need to know?)</w:t>
      </w:r>
    </w:p>
    <w:p w14:paraId="0E03F85C" w14:textId="04AFFA29" w:rsidR="00495C36" w:rsidRDefault="00495C36" w:rsidP="00715DEC">
      <w:pPr>
        <w:pStyle w:val="Bullet1"/>
        <w:numPr>
          <w:ilvl w:val="3"/>
          <w:numId w:val="28"/>
        </w:numPr>
        <w:rPr>
          <w:lang w:eastAsia="ko-KR"/>
        </w:rPr>
      </w:pPr>
      <w:r>
        <w:rPr>
          <w:lang w:eastAsia="ko-KR"/>
        </w:rPr>
        <w:t>What is the Ship CQI</w:t>
      </w:r>
    </w:p>
    <w:p w14:paraId="124DBA78" w14:textId="44884148" w:rsidR="00495C36" w:rsidRDefault="00495C36" w:rsidP="00715DEC">
      <w:pPr>
        <w:pStyle w:val="Bullet1"/>
        <w:numPr>
          <w:ilvl w:val="4"/>
          <w:numId w:val="28"/>
        </w:numPr>
        <w:rPr>
          <w:lang w:eastAsia="ko-KR"/>
        </w:rPr>
      </w:pPr>
      <w:r>
        <w:rPr>
          <w:lang w:eastAsia="ko-KR"/>
        </w:rPr>
        <w:t>Assign resources when data link is really poor?</w:t>
      </w:r>
    </w:p>
    <w:p w14:paraId="4960B137" w14:textId="2AF5DB34" w:rsidR="00495C36" w:rsidRDefault="00495C36" w:rsidP="00715DEC">
      <w:pPr>
        <w:pStyle w:val="Bullet1"/>
        <w:numPr>
          <w:ilvl w:val="3"/>
          <w:numId w:val="28"/>
        </w:numPr>
        <w:rPr>
          <w:lang w:eastAsia="ko-KR"/>
        </w:rPr>
      </w:pPr>
      <w:r>
        <w:rPr>
          <w:lang w:eastAsia="ko-KR"/>
        </w:rPr>
        <w:t>Is the ship in the TBB Service Area</w:t>
      </w:r>
      <w:r w:rsidR="001B278B">
        <w:rPr>
          <w:lang w:eastAsia="ko-KR"/>
        </w:rPr>
        <w:t xml:space="preserve"> according to AIS data</w:t>
      </w:r>
      <w:r>
        <w:rPr>
          <w:lang w:eastAsia="ko-KR"/>
        </w:rPr>
        <w:t>?</w:t>
      </w:r>
      <w:r w:rsidR="001B278B">
        <w:rPr>
          <w:lang w:eastAsia="ko-KR"/>
        </w:rPr>
        <w:t xml:space="preserve"> (Should we check?)</w:t>
      </w:r>
    </w:p>
    <w:p w14:paraId="7F91E236" w14:textId="606480D5" w:rsidR="00715DEC" w:rsidRDefault="00715DEC" w:rsidP="00495C36">
      <w:pPr>
        <w:pStyle w:val="Bullet1"/>
        <w:numPr>
          <w:ilvl w:val="2"/>
          <w:numId w:val="28"/>
        </w:numPr>
        <w:rPr>
          <w:lang w:eastAsia="ko-KR"/>
        </w:rPr>
      </w:pPr>
      <w:r>
        <w:rPr>
          <w:lang w:eastAsia="ko-KR"/>
        </w:rPr>
        <w:t>VDL Status</w:t>
      </w:r>
    </w:p>
    <w:p w14:paraId="2E49F87D" w14:textId="384AA30A" w:rsidR="00715DEC" w:rsidRDefault="003E44F1" w:rsidP="00715DEC">
      <w:pPr>
        <w:pStyle w:val="Bullet1"/>
        <w:numPr>
          <w:ilvl w:val="3"/>
          <w:numId w:val="28"/>
        </w:numPr>
        <w:rPr>
          <w:lang w:eastAsia="ko-KR"/>
        </w:rPr>
      </w:pPr>
      <w:r>
        <w:rPr>
          <w:lang w:eastAsia="ko-KR"/>
        </w:rPr>
        <w:t xml:space="preserve">In case of many shore stations: </w:t>
      </w:r>
      <w:r w:rsidR="00964F26">
        <w:rPr>
          <w:lang w:eastAsia="ko-KR"/>
        </w:rPr>
        <w:t>[</w:t>
      </w:r>
      <w:r w:rsidR="00715DEC">
        <w:rPr>
          <w:lang w:eastAsia="ko-KR"/>
        </w:rPr>
        <w:t xml:space="preserve">What is the </w:t>
      </w:r>
      <w:r w:rsidR="00502B85">
        <w:rPr>
          <w:lang w:eastAsia="ko-KR"/>
        </w:rPr>
        <w:t>expected “interference” range of the ship station?</w:t>
      </w:r>
      <w:r w:rsidR="007577A2">
        <w:rPr>
          <w:lang w:eastAsia="ko-KR"/>
        </w:rPr>
        <w:t xml:space="preserve"> (</w:t>
      </w:r>
      <w:r>
        <w:rPr>
          <w:lang w:eastAsia="ko-KR"/>
        </w:rPr>
        <w:t xml:space="preserve">possibly </w:t>
      </w:r>
      <w:r w:rsidR="007577A2">
        <w:rPr>
          <w:lang w:eastAsia="ko-KR"/>
        </w:rPr>
        <w:t xml:space="preserve">based upon </w:t>
      </w:r>
      <w:r w:rsidR="00B804FD">
        <w:rPr>
          <w:lang w:eastAsia="ko-KR"/>
        </w:rPr>
        <w:t xml:space="preserve">CQI </w:t>
      </w:r>
      <w:r w:rsidR="007577A2">
        <w:rPr>
          <w:lang w:eastAsia="ko-KR"/>
        </w:rPr>
        <w:t>measurement</w:t>
      </w:r>
      <w:r w:rsidR="00B804FD">
        <w:rPr>
          <w:lang w:eastAsia="ko-KR"/>
        </w:rPr>
        <w:t xml:space="preserve"> of the resource request</w:t>
      </w:r>
      <w:r w:rsidR="008952D6">
        <w:rPr>
          <w:lang w:eastAsia="ko-KR"/>
        </w:rPr>
        <w:t>. Did other Shore stations in the network receive the request message</w:t>
      </w:r>
      <w:r w:rsidR="007577A2">
        <w:rPr>
          <w:lang w:eastAsia="ko-KR"/>
        </w:rPr>
        <w:t>)</w:t>
      </w:r>
      <w:r w:rsidR="00964F26">
        <w:rPr>
          <w:lang w:eastAsia="ko-KR"/>
        </w:rPr>
        <w:t>]</w:t>
      </w:r>
    </w:p>
    <w:p w14:paraId="69C58072" w14:textId="2DB28147" w:rsidR="00502B85" w:rsidRDefault="00964F26" w:rsidP="00502B85">
      <w:pPr>
        <w:pStyle w:val="Bullet1"/>
        <w:numPr>
          <w:ilvl w:val="4"/>
          <w:numId w:val="28"/>
        </w:numPr>
        <w:rPr>
          <w:lang w:eastAsia="ko-KR"/>
        </w:rPr>
      </w:pPr>
      <w:r>
        <w:rPr>
          <w:lang w:eastAsia="ko-KR"/>
        </w:rPr>
        <w:t>[</w:t>
      </w:r>
      <w:r w:rsidR="00502B85">
        <w:rPr>
          <w:lang w:eastAsia="ko-KR"/>
        </w:rPr>
        <w:t>What other Shore Stations would be impacted by the allocation</w:t>
      </w:r>
      <w:r w:rsidR="007409DA">
        <w:rPr>
          <w:lang w:eastAsia="ko-KR"/>
        </w:rPr>
        <w:t>?</w:t>
      </w:r>
      <w:r>
        <w:rPr>
          <w:lang w:eastAsia="ko-KR"/>
        </w:rPr>
        <w:t>]</w:t>
      </w:r>
    </w:p>
    <w:p w14:paraId="796E1C75" w14:textId="161A1FCB" w:rsidR="007409DA" w:rsidRDefault="007409DA" w:rsidP="007409DA">
      <w:pPr>
        <w:pStyle w:val="Bullet1"/>
        <w:numPr>
          <w:ilvl w:val="3"/>
          <w:numId w:val="28"/>
        </w:numPr>
        <w:rPr>
          <w:lang w:eastAsia="ko-KR"/>
        </w:rPr>
      </w:pPr>
      <w:r>
        <w:rPr>
          <w:lang w:eastAsia="ko-KR"/>
        </w:rPr>
        <w:t>What resources are available?</w:t>
      </w:r>
    </w:p>
    <w:p w14:paraId="7C3220E7" w14:textId="77777777" w:rsidR="00301E29" w:rsidRDefault="00301E29" w:rsidP="007409DA">
      <w:pPr>
        <w:pStyle w:val="Bullet1"/>
        <w:numPr>
          <w:ilvl w:val="3"/>
          <w:numId w:val="28"/>
        </w:numPr>
        <w:rPr>
          <w:lang w:eastAsia="ko-KR"/>
        </w:rPr>
      </w:pPr>
    </w:p>
    <w:p w14:paraId="3C69044A" w14:textId="77777777" w:rsidR="009E24E1" w:rsidRDefault="009E24E1" w:rsidP="009E24E1">
      <w:pPr>
        <w:pStyle w:val="Bullet1"/>
        <w:rPr>
          <w:lang w:eastAsia="ko-KR"/>
        </w:rPr>
      </w:pPr>
    </w:p>
    <w:p w14:paraId="13859276" w14:textId="77777777" w:rsidR="002975A7" w:rsidRDefault="002975A7" w:rsidP="002975A7">
      <w:pPr>
        <w:pStyle w:val="BodyText"/>
        <w:rPr>
          <w:lang w:eastAsia="ko-KR"/>
        </w:rPr>
      </w:pPr>
      <w:commentRangeStart w:id="126"/>
      <w:r>
        <w:rPr>
          <w:lang w:eastAsia="ko-KR"/>
        </w:rPr>
        <w:t>-       select link ID for transmissions to minimise effect of interference:</w:t>
      </w:r>
    </w:p>
    <w:p w14:paraId="0650861F" w14:textId="77777777" w:rsidR="002975A7" w:rsidRDefault="002975A7" w:rsidP="00C813A9">
      <w:pPr>
        <w:pStyle w:val="BodyText"/>
        <w:ind w:firstLine="708"/>
        <w:rPr>
          <w:lang w:eastAsia="ko-KR"/>
        </w:rPr>
      </w:pPr>
      <w:r>
        <w:rPr>
          <w:lang w:eastAsia="ko-KR"/>
        </w:rPr>
        <w:t>monitor CQI in the ack from a ship for interference/noise monitoring and detect interference on the ship,</w:t>
      </w:r>
    </w:p>
    <w:p w14:paraId="2577DF13" w14:textId="77777777" w:rsidR="002975A7" w:rsidRDefault="002975A7" w:rsidP="002975A7">
      <w:pPr>
        <w:pStyle w:val="BodyText"/>
        <w:rPr>
          <w:lang w:eastAsia="ko-KR"/>
        </w:rPr>
      </w:pPr>
      <w:r>
        <w:rPr>
          <w:lang w:eastAsia="ko-KR"/>
        </w:rPr>
        <w:t>-       use 100 kHz bandwidth when/where available (link ID 17 and link ID19),</w:t>
      </w:r>
    </w:p>
    <w:p w14:paraId="0A9ACA4B" w14:textId="77777777" w:rsidR="002975A7" w:rsidRDefault="002975A7" w:rsidP="002975A7">
      <w:pPr>
        <w:pStyle w:val="BodyText"/>
        <w:rPr>
          <w:lang w:eastAsia="ko-KR"/>
        </w:rPr>
      </w:pPr>
      <w:r>
        <w:rPr>
          <w:lang w:eastAsia="ko-KR"/>
        </w:rPr>
        <w:t>+ loading indicator for rx and tx depending on resources available</w:t>
      </w:r>
    </w:p>
    <w:p w14:paraId="1CBD8373" w14:textId="7ECCD292" w:rsidR="002975A7" w:rsidRDefault="002975A7" w:rsidP="002975A7">
      <w:pPr>
        <w:pStyle w:val="BodyText"/>
        <w:rPr>
          <w:lang w:eastAsia="ko-KR"/>
        </w:rPr>
      </w:pPr>
      <w:r>
        <w:rPr>
          <w:lang w:eastAsia="ko-KR"/>
        </w:rPr>
        <w:t>-       monitoring usage of TBB, RAC, ASC, DC (loading per logical channel)</w:t>
      </w:r>
      <w:r w:rsidR="002E61C4">
        <w:rPr>
          <w:lang w:eastAsia="ko-KR"/>
        </w:rPr>
        <w:t xml:space="preserve"> </w:t>
      </w:r>
      <w:r w:rsidR="002E61C4">
        <w:rPr>
          <w:lang w:eastAsia="ko-KR"/>
        </w:rPr>
        <w:sym w:font="Wingdings" w:char="F0DF"/>
      </w:r>
      <w:r w:rsidR="002E61C4">
        <w:rPr>
          <w:lang w:eastAsia="ko-KR"/>
        </w:rPr>
        <w:t xml:space="preserve"> Ch6 VHF  Integrity monitoring?</w:t>
      </w:r>
    </w:p>
    <w:p w14:paraId="22CFE54A" w14:textId="77777777" w:rsidR="002975A7" w:rsidRDefault="002975A7" w:rsidP="002975A7">
      <w:pPr>
        <w:pStyle w:val="BodyText"/>
        <w:rPr>
          <w:lang w:eastAsia="ko-KR"/>
        </w:rPr>
      </w:pPr>
      <w:r>
        <w:rPr>
          <w:lang w:eastAsia="ko-KR"/>
        </w:rPr>
        <w:t>-       consider ASM coordination as applicable,</w:t>
      </w:r>
    </w:p>
    <w:p w14:paraId="775A5789" w14:textId="77777777" w:rsidR="002975A7" w:rsidRDefault="002975A7" w:rsidP="002975A7">
      <w:pPr>
        <w:pStyle w:val="BodyText"/>
        <w:rPr>
          <w:lang w:eastAsia="ko-KR"/>
        </w:rPr>
      </w:pPr>
      <w:r>
        <w:rPr>
          <w:lang w:eastAsia="ko-KR"/>
        </w:rPr>
        <w:t>+ Avoid frequency domain for resource coordination between service areas,</w:t>
      </w:r>
      <w:commentRangeEnd w:id="126"/>
      <w:r w:rsidR="00ED7CC8">
        <w:rPr>
          <w:rStyle w:val="CommentReference"/>
          <w:sz w:val="22"/>
          <w:szCs w:val="22"/>
          <w:lang w:eastAsia="ko-KR"/>
        </w:rPr>
        <w:commentReference w:id="126"/>
      </w:r>
    </w:p>
    <w:p w14:paraId="5BA8492F" w14:textId="13A9183A" w:rsidR="00632C3B" w:rsidRPr="001D3560" w:rsidRDefault="00632C3B" w:rsidP="009A1B46">
      <w:pPr>
        <w:pStyle w:val="Heading4"/>
        <w:rPr>
          <w:rFonts w:eastAsia="Malgun Gothic"/>
          <w:lang w:eastAsia="ko-KR"/>
        </w:rPr>
      </w:pPr>
      <w:r w:rsidRPr="001D3560">
        <w:rPr>
          <w:rFonts w:hint="eastAsia"/>
          <w:lang w:eastAsia="ko-KR"/>
        </w:rPr>
        <w:t>Over the Air (OTA) coordination</w:t>
      </w:r>
    </w:p>
    <w:p w14:paraId="3D35901E" w14:textId="5A77D4B9" w:rsidR="001629A1" w:rsidRPr="00AB403B" w:rsidRDefault="00E11810" w:rsidP="001629A1">
      <w:pPr>
        <w:pStyle w:val="BodyText"/>
        <w:rPr>
          <w:lang w:eastAsia="ko-KR"/>
        </w:rPr>
      </w:pPr>
      <w:r>
        <w:rPr>
          <w:lang w:eastAsia="ko-KR"/>
        </w:rPr>
        <w:t>Must s</w:t>
      </w:r>
      <w:r w:rsidR="001629A1">
        <w:rPr>
          <w:lang w:eastAsia="ko-KR"/>
        </w:rPr>
        <w:t xml:space="preserve">upplement OTA </w:t>
      </w:r>
      <w:r>
        <w:rPr>
          <w:lang w:eastAsia="ko-KR"/>
        </w:rPr>
        <w:t xml:space="preserve">with sufficient </w:t>
      </w:r>
      <w:r w:rsidR="001629A1">
        <w:rPr>
          <w:lang w:eastAsia="ko-KR"/>
        </w:rPr>
        <w:t>monitoring (avoid OTA as a method by itself)</w:t>
      </w:r>
    </w:p>
    <w:p w14:paraId="13EB894B" w14:textId="4AE69C4D" w:rsidR="00632C3B" w:rsidRPr="001737F8" w:rsidRDefault="00632C3B" w:rsidP="00632C3B">
      <w:pPr>
        <w:pStyle w:val="BodyText"/>
        <w:rPr>
          <w:rFonts w:eastAsia="Malgun Gothic" w:cstheme="minorHAnsi"/>
          <w:color w:val="000000" w:themeColor="text1"/>
          <w:lang w:eastAsia="ko-KR"/>
        </w:rPr>
      </w:pPr>
    </w:p>
    <w:p w14:paraId="4DFEABE8" w14:textId="536C445D" w:rsidR="00632C3B" w:rsidRPr="001D3560" w:rsidRDefault="00632C3B" w:rsidP="009A1B46">
      <w:pPr>
        <w:pStyle w:val="Heading4"/>
        <w:rPr>
          <w:rFonts w:eastAsia="Malgun Gothic"/>
          <w:lang w:eastAsia="ko-KR"/>
        </w:rPr>
      </w:pPr>
      <w:r w:rsidRPr="001D3560">
        <w:rPr>
          <w:rFonts w:hint="eastAsia"/>
          <w:lang w:eastAsia="ko-KR"/>
        </w:rPr>
        <w:t>Frequency domain sharing</w:t>
      </w:r>
    </w:p>
    <w:p w14:paraId="5F6D998A" w14:textId="54E2035F" w:rsidR="00D66D68" w:rsidRDefault="00632C3B" w:rsidP="00D66D68">
      <w:pPr>
        <w:pStyle w:val="BodyText"/>
      </w:pPr>
      <w:r>
        <w:rPr>
          <w:rFonts w:eastAsia="Malgun Gothic" w:cstheme="minorHAnsi" w:hint="eastAsia"/>
          <w:color w:val="000000" w:themeColor="text1"/>
          <w:lang w:eastAsia="ko-KR"/>
        </w:rPr>
        <w:t>To be written</w:t>
      </w:r>
    </w:p>
    <w:p w14:paraId="1D8D45A7" w14:textId="1478E388" w:rsidR="00632C3B" w:rsidRDefault="00D66D68" w:rsidP="00320F4E">
      <w:pPr>
        <w:pStyle w:val="BodyText"/>
        <w:rPr>
          <w:rFonts w:cstheme="minorHAnsi"/>
          <w:lang w:eastAsia="ko-KR"/>
        </w:rPr>
      </w:pPr>
      <w:r w:rsidRPr="004B0E41">
        <w:rPr>
          <w:highlight w:val="yellow"/>
        </w:rPr>
        <w:t>An examples include cyclic allocation of 25 kHz components (Channels 24–84–25–85 repeating).</w:t>
      </w:r>
      <w:r>
        <w:t xml:space="preserve"> </w:t>
      </w:r>
      <w:r>
        <w:sym w:font="Wingdings" w:char="F0DF"/>
      </w:r>
      <w:r>
        <w:t xml:space="preserve"> Move to example section.</w:t>
      </w:r>
    </w:p>
    <w:p w14:paraId="4FB5E465" w14:textId="622E77F7" w:rsidR="00632C3B" w:rsidRPr="001D3560" w:rsidRDefault="003606FC" w:rsidP="009A1B46">
      <w:pPr>
        <w:pStyle w:val="Heading4"/>
        <w:rPr>
          <w:rFonts w:eastAsia="Malgun Gothic"/>
          <w:lang w:eastAsia="ko-KR"/>
        </w:rPr>
      </w:pPr>
      <w:r>
        <w:rPr>
          <w:lang w:eastAsia="ko-KR"/>
        </w:rPr>
        <w:t>Static t</w:t>
      </w:r>
      <w:r w:rsidR="00632C3B">
        <w:rPr>
          <w:rFonts w:hint="eastAsia"/>
          <w:lang w:eastAsia="ko-KR"/>
        </w:rPr>
        <w:t>ime</w:t>
      </w:r>
      <w:r w:rsidR="00632C3B" w:rsidRPr="001D3560">
        <w:rPr>
          <w:rFonts w:hint="eastAsia"/>
          <w:lang w:eastAsia="ko-KR"/>
        </w:rPr>
        <w:t xml:space="preserve"> domain sharing</w:t>
      </w:r>
    </w:p>
    <w:p w14:paraId="1007D089" w14:textId="77777777" w:rsidR="00632C3B" w:rsidRDefault="00632C3B" w:rsidP="00632C3B">
      <w:pPr>
        <w:pStyle w:val="BodyText"/>
        <w:rPr>
          <w:rFonts w:eastAsia="Malgun Gothic" w:cstheme="minorHAnsi"/>
          <w:color w:val="000000" w:themeColor="text1"/>
          <w:lang w:eastAsia="ko-KR"/>
        </w:rPr>
      </w:pPr>
      <w:r>
        <w:rPr>
          <w:rFonts w:eastAsia="Malgun Gothic" w:cstheme="minorHAnsi" w:hint="eastAsia"/>
          <w:color w:val="000000" w:themeColor="text1"/>
          <w:lang w:eastAsia="ko-KR"/>
        </w:rPr>
        <w:t>To be written</w:t>
      </w:r>
    </w:p>
    <w:p w14:paraId="5E5AFAAC" w14:textId="437BBE5C" w:rsidR="00324D88" w:rsidRDefault="00324D88" w:rsidP="00324D88">
      <w:pPr>
        <w:pStyle w:val="Heading4"/>
        <w:rPr>
          <w:rFonts w:eastAsia="Malgun Gothic"/>
          <w:lang w:eastAsia="ko-KR"/>
        </w:rPr>
      </w:pPr>
      <w:r>
        <w:rPr>
          <w:rFonts w:eastAsia="Malgun Gothic"/>
          <w:lang w:eastAsia="ko-KR"/>
        </w:rPr>
        <w:t>Combined approaches</w:t>
      </w:r>
    </w:p>
    <w:p w14:paraId="61B7FF9F" w14:textId="0984C06F" w:rsidR="00324D88" w:rsidRDefault="00324D88" w:rsidP="00995BCB">
      <w:pPr>
        <w:pStyle w:val="Bullet1"/>
        <w:rPr>
          <w:lang w:eastAsia="ko-KR"/>
        </w:rPr>
      </w:pPr>
      <w:r>
        <w:rPr>
          <w:lang w:eastAsia="ko-KR"/>
        </w:rPr>
        <w:t>Centralized</w:t>
      </w:r>
      <w:r w:rsidR="00466BF9">
        <w:rPr>
          <w:lang w:eastAsia="ko-KR"/>
        </w:rPr>
        <w:t xml:space="preserve"> dynamic time domain sharing </w:t>
      </w:r>
      <w:r>
        <w:rPr>
          <w:lang w:eastAsia="ko-KR"/>
        </w:rPr>
        <w:t xml:space="preserve"> in </w:t>
      </w:r>
      <w:r w:rsidR="00D17E77">
        <w:rPr>
          <w:lang w:eastAsia="ko-KR"/>
        </w:rPr>
        <w:t xml:space="preserve">“own” network + </w:t>
      </w:r>
      <w:r w:rsidR="003606FC">
        <w:rPr>
          <w:lang w:eastAsia="ko-KR"/>
        </w:rPr>
        <w:t>Static t</w:t>
      </w:r>
      <w:r w:rsidR="00D17E77">
        <w:rPr>
          <w:lang w:eastAsia="ko-KR"/>
        </w:rPr>
        <w:t>ime domain coordination in “overlaps”</w:t>
      </w:r>
    </w:p>
    <w:p w14:paraId="02757C60" w14:textId="126C18B5" w:rsidR="00995BCB" w:rsidRDefault="00434D5E" w:rsidP="00213BB3">
      <w:pPr>
        <w:pStyle w:val="Bullet1text"/>
      </w:pPr>
      <w:r>
        <w:rPr>
          <w:noProof/>
        </w:rPr>
        <w:drawing>
          <wp:inline distT="0" distB="0" distL="0" distR="0" wp14:anchorId="11D84625" wp14:editId="73C2C94E">
            <wp:extent cx="5732585" cy="3795872"/>
            <wp:effectExtent l="0" t="0" r="1905" b="0"/>
            <wp:docPr id="14853798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5558" cy="3811084"/>
                    </a:xfrm>
                    <a:prstGeom prst="rect">
                      <a:avLst/>
                    </a:prstGeom>
                    <a:noFill/>
                    <a:ln>
                      <a:noFill/>
                    </a:ln>
                  </pic:spPr>
                </pic:pic>
              </a:graphicData>
            </a:graphic>
          </wp:inline>
        </w:drawing>
      </w:r>
    </w:p>
    <w:p w14:paraId="68FC2D0A" w14:textId="64C395BE" w:rsidR="00745C3B" w:rsidRDefault="007121E5" w:rsidP="007121E5">
      <w:pPr>
        <w:pStyle w:val="Figurecaption"/>
      </w:pPr>
      <w:bookmarkStart w:id="127" w:name="_Toc222475857"/>
      <w:r>
        <w:t xml:space="preserve">Conflict resolution between overlapping “service areas” using </w:t>
      </w:r>
      <w:r w:rsidR="002C2484">
        <w:t xml:space="preserve">additional </w:t>
      </w:r>
      <w:r>
        <w:t>high priority TBB</w:t>
      </w:r>
      <w:bookmarkEnd w:id="127"/>
    </w:p>
    <w:p w14:paraId="0B679A76" w14:textId="617D1456" w:rsidR="00E11810" w:rsidRPr="00E11810" w:rsidRDefault="00E11810" w:rsidP="00E11810">
      <w:pPr>
        <w:pStyle w:val="BodyText"/>
      </w:pPr>
      <w:r w:rsidRPr="00E11810">
        <w:t>Use case</w:t>
      </w:r>
      <w:r>
        <w:t xml:space="preserve"> description</w:t>
      </w:r>
      <w:r w:rsidRPr="00E11810">
        <w:t>:</w:t>
      </w:r>
    </w:p>
    <w:p w14:paraId="209D5E16" w14:textId="67D7DA78" w:rsidR="00E11810" w:rsidRPr="00E11810" w:rsidRDefault="00E11810" w:rsidP="00E11810">
      <w:pPr>
        <w:pStyle w:val="BodyText"/>
      </w:pPr>
      <w:r>
        <w:t xml:space="preserve">BS1 </w:t>
      </w:r>
      <w:r w:rsidRPr="00E11810">
        <w:t>is sending two TBBs:</w:t>
      </w:r>
    </w:p>
    <w:p w14:paraId="502F34D4" w14:textId="571FF0E7" w:rsidR="00E11810" w:rsidRPr="00E11810" w:rsidRDefault="00E11810" w:rsidP="00E11810">
      <w:pPr>
        <w:pStyle w:val="BodyText"/>
      </w:pPr>
      <w:r>
        <w:t>BS1_</w:t>
      </w:r>
      <w:r w:rsidRPr="00E11810">
        <w:t>TBB1: Low priority -covers whole RF coverage</w:t>
      </w:r>
    </w:p>
    <w:p w14:paraId="3E0A83C1" w14:textId="77777777" w:rsidR="00E11810" w:rsidRPr="00E11810" w:rsidRDefault="00E11810" w:rsidP="00E11810">
      <w:pPr>
        <w:pStyle w:val="Bullet1"/>
      </w:pPr>
      <w:r w:rsidRPr="00E11810">
        <w:t>Utilizes all RF resources available</w:t>
      </w:r>
    </w:p>
    <w:p w14:paraId="346D5BAE" w14:textId="77777777" w:rsidR="00E11810" w:rsidRPr="00E11810" w:rsidRDefault="00E11810" w:rsidP="00E11810">
      <w:pPr>
        <w:pStyle w:val="Bullet1"/>
        <w:numPr>
          <w:ilvl w:val="1"/>
          <w:numId w:val="28"/>
        </w:numPr>
      </w:pPr>
      <w:r w:rsidRPr="00E11810">
        <w:t>TBB2: High priority – covers area where there is RF overlap with adjacent shore station from other network.</w:t>
      </w:r>
    </w:p>
    <w:p w14:paraId="6262F082" w14:textId="77777777" w:rsidR="00E11810" w:rsidRDefault="00E11810" w:rsidP="00E11810">
      <w:pPr>
        <w:pStyle w:val="Bullet1"/>
      </w:pPr>
      <w:r w:rsidRPr="00E11810">
        <w:t>Utilizes time sharing mechanisms</w:t>
      </w:r>
    </w:p>
    <w:p w14:paraId="6423ECF8" w14:textId="530CB635" w:rsidR="00E11810" w:rsidRPr="00E11810" w:rsidRDefault="00E11810" w:rsidP="00E11810">
      <w:pPr>
        <w:pStyle w:val="Bullet1"/>
      </w:pPr>
      <w:r>
        <w:t>To be continued…</w:t>
      </w:r>
    </w:p>
    <w:p w14:paraId="6DDAE982" w14:textId="77777777" w:rsidR="00E11810" w:rsidRDefault="00E11810" w:rsidP="00E11810">
      <w:pPr>
        <w:pStyle w:val="BodyText"/>
      </w:pPr>
    </w:p>
    <w:p w14:paraId="16EA5D47" w14:textId="77777777" w:rsidR="00E11810" w:rsidRPr="00E11810" w:rsidRDefault="00E11810" w:rsidP="00E11810">
      <w:pPr>
        <w:pStyle w:val="BodyText"/>
      </w:pPr>
    </w:p>
    <w:p w14:paraId="362BE2EA" w14:textId="494A56FA" w:rsidR="00632C3B" w:rsidRDefault="00B877AC" w:rsidP="00996CB7">
      <w:pPr>
        <w:pStyle w:val="BodyText"/>
        <w:rPr>
          <w:lang w:eastAsia="ko-KR"/>
        </w:rPr>
      </w:pPr>
      <w:r>
        <w:rPr>
          <w:lang w:eastAsia="ko-KR"/>
        </w:rPr>
        <w:t xml:space="preserve">, </w:t>
      </w:r>
      <w:r w:rsidR="00745C3B">
        <w:rPr>
          <w:noProof/>
          <w:lang w:eastAsia="ko-KR"/>
        </w:rPr>
        <w:drawing>
          <wp:inline distT="0" distB="0" distL="0" distR="0" wp14:anchorId="120FDC6E" wp14:editId="1F07100C">
            <wp:extent cx="4342695" cy="4417203"/>
            <wp:effectExtent l="0" t="0" r="1270" b="2540"/>
            <wp:docPr id="1400590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61476" cy="4436307"/>
                    </a:xfrm>
                    <a:prstGeom prst="rect">
                      <a:avLst/>
                    </a:prstGeom>
                    <a:noFill/>
                    <a:ln>
                      <a:noFill/>
                    </a:ln>
                  </pic:spPr>
                </pic:pic>
              </a:graphicData>
            </a:graphic>
          </wp:inline>
        </w:drawing>
      </w:r>
    </w:p>
    <w:p w14:paraId="2CAD424C" w14:textId="6ACFEE26" w:rsidR="002C2484" w:rsidRPr="00324D88" w:rsidRDefault="00BE1F7D" w:rsidP="002C2484">
      <w:pPr>
        <w:pStyle w:val="Figurecaption"/>
      </w:pPr>
      <w:bookmarkStart w:id="128" w:name="_Toc222475858"/>
      <w:r>
        <w:t>Inter vs Intra network coordination needs</w:t>
      </w:r>
      <w:bookmarkEnd w:id="128"/>
    </w:p>
    <w:p w14:paraId="3781CA0E" w14:textId="00A9619B" w:rsidR="002C2484" w:rsidRDefault="000A22C0" w:rsidP="000A22C0">
      <w:pPr>
        <w:pStyle w:val="Bullet1"/>
        <w:rPr>
          <w:lang w:eastAsia="ko-KR"/>
        </w:rPr>
      </w:pPr>
      <w:r>
        <w:rPr>
          <w:lang w:eastAsia="ko-KR"/>
        </w:rPr>
        <w:t xml:space="preserve">BS2 and BS3 is subject to </w:t>
      </w:r>
      <w:r w:rsidR="002A24EC">
        <w:rPr>
          <w:lang w:eastAsia="ko-KR"/>
        </w:rPr>
        <w:t>intra</w:t>
      </w:r>
      <w:r>
        <w:rPr>
          <w:lang w:eastAsia="ko-KR"/>
        </w:rPr>
        <w:t xml:space="preserve"> network coordination</w:t>
      </w:r>
      <w:r w:rsidR="003B2907">
        <w:rPr>
          <w:lang w:eastAsia="ko-KR"/>
        </w:rPr>
        <w:t xml:space="preserve"> (Within same VDES-SCS </w:t>
      </w:r>
      <w:r w:rsidR="00F8160C">
        <w:rPr>
          <w:lang w:eastAsia="ko-KR"/>
        </w:rPr>
        <w:t>system topology</w:t>
      </w:r>
      <w:r w:rsidR="003B2907">
        <w:rPr>
          <w:lang w:eastAsia="ko-KR"/>
        </w:rPr>
        <w:t>)</w:t>
      </w:r>
    </w:p>
    <w:p w14:paraId="2488971C" w14:textId="2A0904A8" w:rsidR="00C961E4" w:rsidRPr="00971AA0" w:rsidRDefault="000A22C0" w:rsidP="00971AA0">
      <w:pPr>
        <w:pStyle w:val="Bullet1"/>
        <w:rPr>
          <w:lang w:eastAsia="ko-KR"/>
        </w:rPr>
      </w:pPr>
      <w:r>
        <w:rPr>
          <w:lang w:eastAsia="ko-KR"/>
        </w:rPr>
        <w:t>BS1 and BS2 is</w:t>
      </w:r>
      <w:r w:rsidR="003B2907">
        <w:rPr>
          <w:lang w:eastAsia="ko-KR"/>
        </w:rPr>
        <w:t xml:space="preserve"> subject to int</w:t>
      </w:r>
      <w:r w:rsidR="002A24EC">
        <w:rPr>
          <w:lang w:eastAsia="ko-KR"/>
        </w:rPr>
        <w:t>e</w:t>
      </w:r>
      <w:r w:rsidR="003B2907">
        <w:rPr>
          <w:lang w:eastAsia="ko-KR"/>
        </w:rPr>
        <w:t>r network coordination (VDES-SCS to VDES-SCS)</w:t>
      </w:r>
    </w:p>
    <w:p w14:paraId="36652241" w14:textId="2E3D5040" w:rsidR="00C961E4" w:rsidRPr="00F65F2A" w:rsidRDefault="00C961E4" w:rsidP="00C961E4">
      <w:pPr>
        <w:pStyle w:val="Bullet1"/>
        <w:numPr>
          <w:ilvl w:val="0"/>
          <w:numId w:val="0"/>
        </w:numPr>
        <w:ind w:left="992"/>
        <w:rPr>
          <w:lang w:eastAsia="ko-KR"/>
        </w:rPr>
      </w:pPr>
      <w:r>
        <w:rPr>
          <w:noProof/>
          <w:lang w:eastAsia="ko-KR"/>
        </w:rPr>
        <w:drawing>
          <wp:inline distT="0" distB="0" distL="0" distR="0" wp14:anchorId="013C7002" wp14:editId="5FF1A905">
            <wp:extent cx="3030682" cy="2377844"/>
            <wp:effectExtent l="19050" t="0" r="36830" b="22860"/>
            <wp:docPr id="507198738"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14:paraId="399771F5" w14:textId="5881E7ED" w:rsidR="00D83863" w:rsidRDefault="00D83863">
      <w:pPr>
        <w:spacing w:after="200" w:line="276" w:lineRule="auto"/>
        <w:rPr>
          <w:color w:val="000000" w:themeColor="text1"/>
          <w:sz w:val="22"/>
        </w:rPr>
      </w:pPr>
      <w:r>
        <w:br w:type="page"/>
      </w:r>
    </w:p>
    <w:p w14:paraId="7343D33A" w14:textId="77777777" w:rsidR="00D83863" w:rsidRDefault="00D83863" w:rsidP="0050161A">
      <w:pPr>
        <w:pStyle w:val="Bullet1"/>
        <w:numPr>
          <w:ilvl w:val="0"/>
          <w:numId w:val="0"/>
        </w:numPr>
      </w:pPr>
    </w:p>
    <w:p w14:paraId="05DFC408" w14:textId="4002C535" w:rsidR="00D95185" w:rsidRDefault="00D95185">
      <w:pPr>
        <w:spacing w:after="200" w:line="276" w:lineRule="auto"/>
        <w:rPr>
          <w:sz w:val="22"/>
        </w:rPr>
      </w:pPr>
      <w:r>
        <w:br w:type="page"/>
      </w:r>
    </w:p>
    <w:p w14:paraId="662B4D12" w14:textId="77777777" w:rsidR="00D95185" w:rsidRDefault="00D95185" w:rsidP="00C91C4C">
      <w:pPr>
        <w:pStyle w:val="Heading1"/>
      </w:pPr>
      <w:bookmarkStart w:id="129" w:name="_Toc222477577"/>
      <w:r w:rsidRPr="00F65F2A">
        <w:t xml:space="preserve">installation, </w:t>
      </w:r>
      <w:r w:rsidRPr="00C91C4C">
        <w:t>implementation</w:t>
      </w:r>
      <w:r w:rsidRPr="00F65F2A">
        <w:t xml:space="preserve"> and maintenance</w:t>
      </w:r>
      <w:bookmarkEnd w:id="129"/>
    </w:p>
    <w:p w14:paraId="26388CB9" w14:textId="77777777" w:rsidR="00D95185" w:rsidRPr="00C91C4C" w:rsidRDefault="00D95185" w:rsidP="00C91C4C">
      <w:pPr>
        <w:pStyle w:val="BodyText"/>
      </w:pPr>
      <w:r>
        <w:rPr>
          <w:rFonts w:hint="eastAsia"/>
          <w:lang w:eastAsia="ko-KR"/>
        </w:rPr>
        <w:t xml:space="preserve">To be written </w:t>
      </w:r>
    </w:p>
    <w:p w14:paraId="627B5F3C" w14:textId="77777777" w:rsidR="00D95185" w:rsidRPr="00301BF3" w:rsidRDefault="00D95185" w:rsidP="00D95185">
      <w:pPr>
        <w:pStyle w:val="BodyText"/>
        <w:rPr>
          <w:lang w:eastAsia="ko-KR"/>
        </w:rPr>
      </w:pPr>
    </w:p>
    <w:p w14:paraId="32016C52" w14:textId="7B85C3E9" w:rsidR="00D95185" w:rsidRPr="00F65F2A" w:rsidRDefault="0091243F" w:rsidP="00C91C4C">
      <w:pPr>
        <w:pStyle w:val="Heading2"/>
      </w:pPr>
      <w:bookmarkStart w:id="130" w:name="_Toc222477578"/>
      <w:r>
        <w:t>I</w:t>
      </w:r>
      <w:r w:rsidR="00D95185" w:rsidRPr="00F65F2A">
        <w:t>nstallation</w:t>
      </w:r>
      <w:bookmarkEnd w:id="130"/>
    </w:p>
    <w:p w14:paraId="7BA5525D" w14:textId="77777777" w:rsidR="00D95185" w:rsidRPr="00F65F2A" w:rsidRDefault="00D95185" w:rsidP="00D95185">
      <w:pPr>
        <w:pStyle w:val="BodyText"/>
        <w:rPr>
          <w:rFonts w:eastAsia="Malgun Gothic" w:cstheme="minorHAnsi"/>
          <w:lang w:eastAsia="ko-KR"/>
        </w:rPr>
      </w:pPr>
      <w:r w:rsidRPr="00F65F2A">
        <w:rPr>
          <w:rFonts w:eastAsia="Malgun Gothic" w:cstheme="minorHAnsi"/>
          <w:lang w:eastAsia="ko-KR"/>
        </w:rPr>
        <w:t xml:space="preserve">To be written. </w:t>
      </w:r>
    </w:p>
    <w:p w14:paraId="1055AC0E" w14:textId="77777777" w:rsidR="00D95185" w:rsidRDefault="00D95185" w:rsidP="00D95185">
      <w:pPr>
        <w:pStyle w:val="BodyText"/>
        <w:rPr>
          <w:rFonts w:eastAsia="Malgun Gothic" w:cstheme="minorHAnsi"/>
          <w:lang w:eastAsia="ko-KR"/>
        </w:rPr>
      </w:pPr>
    </w:p>
    <w:p w14:paraId="41B648B6" w14:textId="77777777" w:rsidR="00D95185" w:rsidRDefault="00D95185" w:rsidP="00D95185">
      <w:pPr>
        <w:pStyle w:val="BodyText"/>
        <w:rPr>
          <w:rFonts w:eastAsia="Malgun Gothic" w:cstheme="minorHAnsi"/>
          <w:lang w:eastAsia="ko-KR"/>
        </w:rPr>
      </w:pPr>
    </w:p>
    <w:p w14:paraId="09104DBB" w14:textId="77777777" w:rsidR="00D95185" w:rsidRPr="00F65F2A" w:rsidRDefault="00D95185" w:rsidP="00D95185">
      <w:pPr>
        <w:pStyle w:val="BodyText"/>
        <w:rPr>
          <w:rFonts w:eastAsia="Malgun Gothic" w:cstheme="minorHAnsi"/>
          <w:lang w:eastAsia="ko-KR"/>
        </w:rPr>
      </w:pPr>
    </w:p>
    <w:p w14:paraId="5182A9B8" w14:textId="47F4ABAE" w:rsidR="00D95185" w:rsidRPr="00F65F2A" w:rsidRDefault="00D95185" w:rsidP="00B33EAB">
      <w:pPr>
        <w:pStyle w:val="Heading3"/>
      </w:pPr>
      <w:bookmarkStart w:id="131" w:name="_Toc222477579"/>
      <w:r w:rsidRPr="00F65F2A">
        <w:t xml:space="preserve">vdes </w:t>
      </w:r>
      <w:r w:rsidRPr="00B33EAB">
        <w:t>shore</w:t>
      </w:r>
      <w:r w:rsidRPr="00F65F2A">
        <w:t xml:space="preserve"> station installation</w:t>
      </w:r>
      <w:bookmarkEnd w:id="131"/>
    </w:p>
    <w:p w14:paraId="1CB5C6D2" w14:textId="77777777" w:rsidR="00D95185" w:rsidRPr="00F65F2A" w:rsidRDefault="00D95185" w:rsidP="00D95185">
      <w:pPr>
        <w:pStyle w:val="BodyText"/>
        <w:rPr>
          <w:rFonts w:eastAsia="Malgun Gothic"/>
          <w:lang w:eastAsia="ko-KR"/>
        </w:rPr>
      </w:pPr>
      <w:r w:rsidRPr="78BCBA87">
        <w:rPr>
          <w:rFonts w:eastAsia="Malgun Gothic"/>
          <w:lang w:eastAsia="ko-KR"/>
        </w:rPr>
        <w:t>To be written. Includes both cases for AIS  + VDES, AIS-VDES separation.</w:t>
      </w:r>
    </w:p>
    <w:p w14:paraId="04992B01" w14:textId="77777777" w:rsidR="00D95185" w:rsidRDefault="00D95185" w:rsidP="00D95185">
      <w:pPr>
        <w:pStyle w:val="BodyText"/>
        <w:rPr>
          <w:rFonts w:eastAsia="Malgun Gothic"/>
          <w:lang w:eastAsia="ko-KR"/>
        </w:rPr>
      </w:pPr>
      <w:r w:rsidRPr="78BCBA87">
        <w:rPr>
          <w:rFonts w:eastAsia="Malgun Gothic"/>
          <w:lang w:eastAsia="ko-KR"/>
        </w:rPr>
        <w:t>R-Mode Readiness: If the station is intended to support R-Mode in the future, the installation must allow for the connection of external high-precision clock sources (e.g., 1 PPS and 10 MHz interfaces).</w:t>
      </w:r>
    </w:p>
    <w:p w14:paraId="03136822" w14:textId="77777777" w:rsidR="00D95185" w:rsidRDefault="00D95185" w:rsidP="00D95185">
      <w:pPr>
        <w:pStyle w:val="BodyText"/>
        <w:rPr>
          <w:rFonts w:eastAsia="Malgun Gothic"/>
          <w:lang w:eastAsia="ko-KR"/>
        </w:rPr>
      </w:pPr>
    </w:p>
    <w:p w14:paraId="1A8E9E9F" w14:textId="77777777" w:rsidR="00D95185" w:rsidRPr="00F65F2A" w:rsidRDefault="00D95185" w:rsidP="00D95185">
      <w:pPr>
        <w:pStyle w:val="BodyText"/>
        <w:rPr>
          <w:rFonts w:eastAsia="Malgun Gothic" w:cstheme="minorHAnsi"/>
          <w:lang w:eastAsia="ko-KR"/>
        </w:rPr>
      </w:pPr>
    </w:p>
    <w:p w14:paraId="6C67EB11" w14:textId="66EE6C45" w:rsidR="00D95185" w:rsidRPr="00F65F2A" w:rsidRDefault="00D95185" w:rsidP="00B33EAB">
      <w:pPr>
        <w:pStyle w:val="Heading3"/>
      </w:pPr>
      <w:bookmarkStart w:id="132" w:name="_Toc222477580"/>
      <w:r w:rsidRPr="00F65F2A">
        <w:t>vdes antenna(s) installation</w:t>
      </w:r>
      <w:bookmarkEnd w:id="132"/>
    </w:p>
    <w:p w14:paraId="69B1C995" w14:textId="77777777" w:rsidR="00D95185" w:rsidRPr="00F65F2A" w:rsidRDefault="00D95185" w:rsidP="00D95185">
      <w:pPr>
        <w:pStyle w:val="BodyText"/>
        <w:rPr>
          <w:rFonts w:eastAsia="Malgun Gothic"/>
          <w:lang w:eastAsia="ko-KR"/>
        </w:rPr>
      </w:pPr>
      <w:r w:rsidRPr="032E60A3">
        <w:rPr>
          <w:rFonts w:eastAsia="Malgun Gothic"/>
          <w:lang w:eastAsia="ko-KR"/>
        </w:rPr>
        <w:t xml:space="preserve"> </w:t>
      </w:r>
      <w:r w:rsidRPr="00DD7333">
        <w:rPr>
          <w:rFonts w:eastAsia="Malgun Gothic"/>
          <w:highlight w:val="yellow"/>
          <w:lang w:eastAsia="ko-KR"/>
        </w:rPr>
        <w:t>Refers to SN/Circ.227(page 6)</w:t>
      </w:r>
      <w:r w:rsidRPr="032E60A3">
        <w:rPr>
          <w:rFonts w:eastAsia="Malgun Gothic"/>
          <w:lang w:eastAsia="ko-KR"/>
        </w:rPr>
        <w:t xml:space="preserve"> </w:t>
      </w:r>
    </w:p>
    <w:p w14:paraId="648F543C" w14:textId="77777777" w:rsidR="00D95185" w:rsidRPr="00F65F2A" w:rsidRDefault="00D95185" w:rsidP="00D95185">
      <w:pPr>
        <w:spacing w:before="120" w:after="120"/>
        <w:rPr>
          <w:rFonts w:ascii="Calibri" w:eastAsia="Calibri" w:hAnsi="Calibri"/>
        </w:rPr>
      </w:pPr>
      <w:r w:rsidRPr="0DB99C0B">
        <w:rPr>
          <w:rFonts w:ascii="Calibri" w:eastAsia="Calibri" w:hAnsi="Calibri"/>
        </w:rPr>
        <w:t xml:space="preserve">This section covers the possibility of a VDES-PSS being co-located with other VDES equipment, or with non-VDES equipment which may or may not utilize shared antennas and/or network connectivity. </w:t>
      </w:r>
    </w:p>
    <w:p w14:paraId="699F6C58" w14:textId="77777777" w:rsidR="00D95185" w:rsidRPr="00F65F2A" w:rsidRDefault="00D95185" w:rsidP="00D95185">
      <w:pPr>
        <w:spacing w:after="120"/>
        <w:jc w:val="both"/>
        <w:rPr>
          <w:rFonts w:ascii="Calibri" w:eastAsia="Calibri" w:hAnsi="Calibri"/>
        </w:rPr>
      </w:pPr>
      <w:r w:rsidRPr="78BCBA87">
        <w:rPr>
          <w:rFonts w:ascii="Calibri" w:eastAsia="Calibri" w:hAnsi="Calibri"/>
        </w:rPr>
        <w:t xml:space="preserve">In the context of the VDES Service, the term "VDES-PSS" indicates the presence of the VDES components, regardless of any co-located non-VDES capabilities at the same Remote Site. Other shore-based e-Navigation services may also use the term Physical Shore Station within their respective context. Therefore, from a shore-based e-Navigation system point of view, it is possible that there are Physical Shore Stations of different shore-based e-Navigation services at the same Remote Site. </w:t>
      </w:r>
    </w:p>
    <w:p w14:paraId="240C510D" w14:textId="77777777" w:rsidR="00D95185" w:rsidRDefault="00D95185" w:rsidP="00D95185">
      <w:pPr>
        <w:spacing w:after="120"/>
        <w:jc w:val="both"/>
        <w:rPr>
          <w:rFonts w:ascii="Calibri" w:eastAsia="Calibri" w:hAnsi="Calibri"/>
        </w:rPr>
      </w:pPr>
      <w:r w:rsidRPr="78BCBA87">
        <w:rPr>
          <w:rFonts w:ascii="Calibri" w:eastAsia="Calibri" w:hAnsi="Calibri"/>
        </w:rPr>
        <w:t>R-Mode Phase Centre Survey:</w:t>
      </w:r>
      <w:r>
        <w:br/>
      </w:r>
      <w:r w:rsidRPr="78BCBA87">
        <w:rPr>
          <w:rFonts w:ascii="Calibri" w:eastAsia="Calibri" w:hAnsi="Calibri"/>
        </w:rPr>
        <w:t>For stations supporting R-Mode operation, the physical location of the VDES transmitting antenna is the reference point for the ranging service. The antenna's Phase Centre (both horizontal position and altitude) must be surveyed with geodetic accuracy (e.g., RTK survey &lt;10 cm).</w:t>
      </w:r>
      <w:r>
        <w:br/>
      </w:r>
      <w:r w:rsidRPr="78BCBA87">
        <w:rPr>
          <w:rFonts w:ascii="Calibri" w:eastAsia="Calibri" w:hAnsi="Calibri"/>
        </w:rPr>
        <w:t>These coordinates must be configured in the station's R-Mode message payload. Any physical offset between the tower reference point and the actual antenna phase centre (e.g., antenna mounting arm length) must be measured and accounted for.</w:t>
      </w:r>
    </w:p>
    <w:p w14:paraId="078E147A" w14:textId="26A60B79" w:rsidR="00D95185" w:rsidRPr="00F65F2A" w:rsidRDefault="00D95185" w:rsidP="00B33EAB">
      <w:pPr>
        <w:pStyle w:val="Heading3"/>
        <w:rPr>
          <w:rFonts w:eastAsia="Calibri"/>
        </w:rPr>
      </w:pPr>
      <w:bookmarkStart w:id="133" w:name="_Toc222477581"/>
      <w:r w:rsidRPr="0DB99C0B">
        <w:rPr>
          <w:rFonts w:eastAsia="Calibri"/>
        </w:rPr>
        <w:t>A</w:t>
      </w:r>
      <w:r w:rsidR="00B33EAB">
        <w:rPr>
          <w:rFonts w:eastAsia="Calibri"/>
        </w:rPr>
        <w:t>ntenna</w:t>
      </w:r>
      <w:r w:rsidRPr="0DB99C0B">
        <w:rPr>
          <w:rFonts w:eastAsia="Calibri"/>
        </w:rPr>
        <w:t xml:space="preserve"> </w:t>
      </w:r>
      <w:r w:rsidRPr="00B33EAB">
        <w:t>L</w:t>
      </w:r>
      <w:r w:rsidR="00B33EAB">
        <w:t>ocation</w:t>
      </w:r>
      <w:bookmarkEnd w:id="133"/>
    </w:p>
    <w:p w14:paraId="70B43AFF" w14:textId="77777777" w:rsidR="00D95185" w:rsidRPr="00F65F2A" w:rsidRDefault="00D95185" w:rsidP="00D95185">
      <w:pPr>
        <w:spacing w:after="160" w:line="276" w:lineRule="auto"/>
        <w:rPr>
          <w:rFonts w:ascii="Calibri" w:eastAsia="Calibri" w:hAnsi="Calibri"/>
        </w:rPr>
      </w:pPr>
      <w:r w:rsidRPr="0DB99C0B">
        <w:rPr>
          <w:rFonts w:ascii="Calibri" w:eastAsia="Calibri" w:hAnsi="Calibri"/>
        </w:rPr>
        <w:t xml:space="preserve">Co-located antenna placement is critical when the antennas operate in the same or nearby frequency range(s). Antennas should be separated as much as possible; vertical separation is preferable to horizontal separation. The greater the separation between the transmitting and receiving antennas, the less interference encountered. It is also important to consider antenna placement for VDES with respect to operational performance requirements. </w:t>
      </w:r>
    </w:p>
    <w:p w14:paraId="4D484F0F" w14:textId="77777777" w:rsidR="00D95185" w:rsidRPr="00F65F2A" w:rsidRDefault="00D95185" w:rsidP="00D95185">
      <w:pPr>
        <w:spacing w:after="160" w:line="276" w:lineRule="auto"/>
        <w:rPr>
          <w:rFonts w:ascii="Calibri" w:eastAsia="Calibri" w:hAnsi="Calibri"/>
        </w:rPr>
      </w:pPr>
      <w:r w:rsidRPr="0DB99C0B">
        <w:rPr>
          <w:rFonts w:ascii="Calibri" w:eastAsia="Calibri" w:hAnsi="Calibri"/>
        </w:rPr>
        <w:t xml:space="preserve">Transceiver power, frequency band, and antenna directivity are all factors when considering antenna placement for multiple transceivers. </w:t>
      </w:r>
    </w:p>
    <w:p w14:paraId="6A0DC731" w14:textId="77777777" w:rsidR="00D95185" w:rsidRPr="00F65F2A" w:rsidRDefault="00D95185" w:rsidP="00D95185">
      <w:pPr>
        <w:spacing w:after="160" w:line="276" w:lineRule="auto"/>
        <w:rPr>
          <w:rFonts w:ascii="Calibri" w:eastAsia="Calibri" w:hAnsi="Calibri"/>
        </w:rPr>
      </w:pPr>
      <w:r w:rsidRPr="0DB99C0B">
        <w:rPr>
          <w:rFonts w:ascii="Calibri" w:eastAsia="Calibri" w:hAnsi="Calibri"/>
        </w:rPr>
        <w:t xml:space="preserve">The desire to share physical antennas between transceivers is also a possibility. When sharing antennas, proper filtration is recommended (refer to section 8.1.2.2). </w:t>
      </w:r>
    </w:p>
    <w:p w14:paraId="2D9F8D5A" w14:textId="77777777" w:rsidR="00D95185" w:rsidRPr="00F65F2A" w:rsidRDefault="00D95185" w:rsidP="00D95185">
      <w:pPr>
        <w:spacing w:after="160" w:line="276" w:lineRule="auto"/>
        <w:rPr>
          <w:rFonts w:ascii="Calibri" w:eastAsia="Calibri" w:hAnsi="Calibri"/>
        </w:rPr>
      </w:pPr>
      <w:r w:rsidRPr="0DB99C0B">
        <w:rPr>
          <w:rFonts w:ascii="Calibri" w:eastAsia="Calibri" w:hAnsi="Calibri"/>
        </w:rPr>
        <w:t xml:space="preserve">For dipole antennas, tilting the tops of the transmitting and receiving antennas away from each other can enhance vertically polarized ground wave communications. Tilt angles between 15 and 30 degrees will provide the best results; the best angle is achieved by trial and error. The constraints are best understood and addressed by a team including RF and systems engineering that can specifically weigh the options and arrive at an optimal solution. </w:t>
      </w:r>
    </w:p>
    <w:p w14:paraId="5CFE7469" w14:textId="00173419" w:rsidR="00D95185" w:rsidRPr="00F65F2A" w:rsidRDefault="00D95185" w:rsidP="00C91C4C">
      <w:pPr>
        <w:pStyle w:val="Heading4"/>
        <w:rPr>
          <w:rFonts w:eastAsia="Calibri"/>
        </w:rPr>
      </w:pPr>
      <w:r w:rsidRPr="0DB99C0B">
        <w:rPr>
          <w:rFonts w:eastAsia="Calibri"/>
        </w:rPr>
        <w:t xml:space="preserve">CO-SITE INTERFERENCE MITIGATION </w:t>
      </w:r>
    </w:p>
    <w:p w14:paraId="28C4BB42" w14:textId="77777777" w:rsidR="00D95185" w:rsidRPr="00F65F2A" w:rsidRDefault="00D95185" w:rsidP="00D95185">
      <w:pPr>
        <w:spacing w:after="160" w:line="276" w:lineRule="auto"/>
        <w:rPr>
          <w:rFonts w:ascii="Calibri" w:eastAsia="Calibri" w:hAnsi="Calibri"/>
        </w:rPr>
      </w:pPr>
      <w:r w:rsidRPr="0DB99C0B">
        <w:rPr>
          <w:rFonts w:ascii="Calibri" w:eastAsia="Calibri" w:hAnsi="Calibri"/>
        </w:rPr>
        <w:t xml:space="preserve">Communication equipment in close quarters can experience severe RF interference issues. This can often result in serious consequences, especially from defence electronics. In this co-site environment, it is difficult to adjust acceptable transmit power, and receive sensitivity to acceptable levels simultaneously. As a result, the receiver may lose weak signals at a critical time. </w:t>
      </w:r>
    </w:p>
    <w:p w14:paraId="1E50A806" w14:textId="77777777" w:rsidR="00D95185" w:rsidRPr="00F65F2A" w:rsidRDefault="00D95185" w:rsidP="00D95185">
      <w:pPr>
        <w:spacing w:after="160" w:line="276" w:lineRule="auto"/>
        <w:rPr>
          <w:rFonts w:ascii="Calibri" w:eastAsia="Calibri" w:hAnsi="Calibri"/>
        </w:rPr>
      </w:pPr>
      <w:r w:rsidRPr="0DB99C0B">
        <w:rPr>
          <w:rFonts w:ascii="Calibri" w:eastAsia="Calibri" w:hAnsi="Calibri"/>
        </w:rPr>
        <w:t xml:space="preserve">The most common methods used to mitigate co-site interference are with RF filtering and antenna separation. Consideration should be given to intermodulation products as well. </w:t>
      </w:r>
    </w:p>
    <w:p w14:paraId="174AA7E1" w14:textId="77777777" w:rsidR="00D95185" w:rsidRPr="00F65F2A" w:rsidRDefault="00D95185" w:rsidP="00D95185">
      <w:pPr>
        <w:spacing w:after="160" w:line="276" w:lineRule="auto"/>
        <w:rPr>
          <w:rFonts w:ascii="Calibri" w:eastAsia="Calibri" w:hAnsi="Calibri"/>
        </w:rPr>
      </w:pPr>
      <w:r w:rsidRPr="0DB99C0B">
        <w:rPr>
          <w:rFonts w:ascii="Calibri" w:eastAsia="Calibri" w:hAnsi="Calibri"/>
        </w:rPr>
        <w:t>In instances when common methods are ineffective, another mitigating technique for these issues is the use of a Co-site Interference Mitigation System (CIMS). CIMS combine adaptive interference cancellation with bandpass filtering, and other filtering techniques that allow two or more systems to share the same antenna on adjacent frequencies with manageable signal losses.</w:t>
      </w:r>
    </w:p>
    <w:p w14:paraId="261710F9" w14:textId="77777777" w:rsidR="00D95185" w:rsidRPr="00F65F2A" w:rsidRDefault="00D95185" w:rsidP="00D95185">
      <w:pPr>
        <w:pStyle w:val="BodyText"/>
        <w:rPr>
          <w:rFonts w:eastAsia="Malgun Gothic"/>
          <w:lang w:eastAsia="ko-KR"/>
        </w:rPr>
      </w:pPr>
    </w:p>
    <w:p w14:paraId="5DF2D6B4" w14:textId="2DA90B77" w:rsidR="00D95185" w:rsidRPr="00F65F2A" w:rsidRDefault="00D95185" w:rsidP="00C91C4C">
      <w:pPr>
        <w:pStyle w:val="Heading3"/>
      </w:pPr>
      <w:bookmarkStart w:id="134" w:name="_Toc222477582"/>
      <w:r w:rsidRPr="00F65F2A">
        <w:t>gnss antenna installation</w:t>
      </w:r>
      <w:bookmarkEnd w:id="134"/>
    </w:p>
    <w:p w14:paraId="4823A4B6" w14:textId="77777777" w:rsidR="00D95185" w:rsidRPr="00F65F2A" w:rsidRDefault="00D95185" w:rsidP="00D95185">
      <w:pPr>
        <w:pStyle w:val="BodyText"/>
        <w:rPr>
          <w:rFonts w:eastAsia="Malgun Gothic"/>
          <w:lang w:eastAsia="ko-KR"/>
        </w:rPr>
      </w:pPr>
      <w:r w:rsidRPr="78BCBA87">
        <w:rPr>
          <w:rFonts w:eastAsia="Malgun Gothic"/>
          <w:lang w:eastAsia="ko-KR"/>
        </w:rPr>
        <w:t xml:space="preserve">To be written. Refers to SN/Circ.227(page 6) </w:t>
      </w:r>
    </w:p>
    <w:p w14:paraId="1A72B47C" w14:textId="77777777" w:rsidR="00D95185" w:rsidRDefault="00D95185" w:rsidP="00D95185">
      <w:pPr>
        <w:pStyle w:val="BodyText"/>
        <w:spacing w:line="259" w:lineRule="auto"/>
        <w:rPr>
          <w:rFonts w:eastAsia="Malgun Gothic"/>
          <w:lang w:eastAsia="ko-KR"/>
        </w:rPr>
      </w:pPr>
      <w:r w:rsidRPr="78BCBA87">
        <w:rPr>
          <w:rFonts w:eastAsia="Malgun Gothic"/>
          <w:lang w:eastAsia="ko-KR"/>
        </w:rPr>
        <w:t>Ideally, the GNSS antenna should also be surveyed with high accuracy. This allows the receiver to operate in "Fixed Position Mode", which improves timing stability by eliminating position estimation errors from the timing solution.</w:t>
      </w:r>
      <w:r>
        <w:br/>
      </w:r>
      <w:r w:rsidRPr="78BCBA87">
        <w:rPr>
          <w:rFonts w:eastAsia="Malgun Gothic"/>
          <w:lang w:eastAsia="ko-KR"/>
        </w:rPr>
        <w:t>Furthermore, accurate surveying of the GNSS antenna is required if the station performs Integrity Monitoring (comparing received GNSS positions against the known fixed location to detect satellite errors or spoofing attempts).</w:t>
      </w:r>
    </w:p>
    <w:p w14:paraId="3D82AEC5" w14:textId="77777777" w:rsidR="00D95185" w:rsidRDefault="00D95185" w:rsidP="00D95185">
      <w:pPr>
        <w:pStyle w:val="BodyText"/>
        <w:rPr>
          <w:rFonts w:eastAsia="Malgun Gothic"/>
          <w:lang w:eastAsia="ko-KR"/>
        </w:rPr>
      </w:pPr>
    </w:p>
    <w:p w14:paraId="59779E78" w14:textId="77777777" w:rsidR="00D95185" w:rsidRPr="00F65F2A" w:rsidRDefault="00D95185" w:rsidP="00D95185">
      <w:pPr>
        <w:pStyle w:val="BodyText"/>
        <w:rPr>
          <w:rFonts w:eastAsia="Malgun Gothic" w:cstheme="minorHAnsi"/>
          <w:lang w:eastAsia="ko-KR"/>
        </w:rPr>
      </w:pPr>
    </w:p>
    <w:p w14:paraId="5D0758CE" w14:textId="05CA0E8D" w:rsidR="00D95185" w:rsidRPr="00F65F2A" w:rsidRDefault="00D95185" w:rsidP="00C91C4C">
      <w:pPr>
        <w:pStyle w:val="Heading3"/>
      </w:pPr>
      <w:bookmarkStart w:id="135" w:name="_Toc222477583"/>
      <w:r w:rsidRPr="00F65F2A">
        <w:t>power source</w:t>
      </w:r>
      <w:bookmarkEnd w:id="135"/>
    </w:p>
    <w:p w14:paraId="7DE6B04C" w14:textId="77777777" w:rsidR="00D95185" w:rsidRDefault="00D95185" w:rsidP="00D95185">
      <w:pPr>
        <w:pStyle w:val="BodyText"/>
        <w:rPr>
          <w:rFonts w:eastAsia="Malgun Gothic"/>
          <w:lang w:eastAsia="ko-KR"/>
        </w:rPr>
      </w:pPr>
      <w:r w:rsidRPr="78BCBA87">
        <w:rPr>
          <w:rFonts w:eastAsia="Malgun Gothic"/>
          <w:lang w:eastAsia="ko-KR"/>
        </w:rPr>
        <w:t>Stations equipped with Rubidium or high-stability oscillators for R-Mode require continuous power supply without interruption. Uninterruptible Power Supplies (UPS) should be dimensioned to handle the thermal warm-up cycle of atomic clocks if a generator switch-over occurs.</w:t>
      </w:r>
    </w:p>
    <w:p w14:paraId="16064F2B" w14:textId="77777777" w:rsidR="00D95185" w:rsidRDefault="00D95185" w:rsidP="00D95185">
      <w:pPr>
        <w:pStyle w:val="BodyText"/>
        <w:rPr>
          <w:rFonts w:eastAsia="Malgun Gothic"/>
          <w:lang w:eastAsia="ko-KR"/>
        </w:rPr>
      </w:pPr>
    </w:p>
    <w:p w14:paraId="0B17EC55" w14:textId="77777777" w:rsidR="00D95185" w:rsidRDefault="00D95185" w:rsidP="00D95185">
      <w:pPr>
        <w:pStyle w:val="BodyText"/>
        <w:rPr>
          <w:rFonts w:eastAsia="Malgun Gothic" w:cstheme="minorHAnsi"/>
          <w:lang w:eastAsia="ko-KR"/>
        </w:rPr>
      </w:pPr>
    </w:p>
    <w:p w14:paraId="2FD225D6" w14:textId="29F1136A" w:rsidR="00D95185" w:rsidRPr="002823C2" w:rsidRDefault="00D95185" w:rsidP="00C91C4C">
      <w:pPr>
        <w:pStyle w:val="Heading3"/>
        <w:rPr>
          <w:rFonts w:eastAsia="Malgun Gothic"/>
          <w:lang w:eastAsia="ko-KR"/>
        </w:rPr>
      </w:pPr>
      <w:bookmarkStart w:id="136" w:name="_Toc222477584"/>
      <w:r w:rsidRPr="002823C2">
        <w:rPr>
          <w:rFonts w:eastAsia="Malgun Gothic"/>
          <w:lang w:eastAsia="ko-KR"/>
        </w:rPr>
        <w:t>Certificates for VDES Link Layer authentication</w:t>
      </w:r>
      <w:bookmarkEnd w:id="136"/>
    </w:p>
    <w:p w14:paraId="2C025BFC"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 xml:space="preserve">VDES requires X.509 certificates to be installed on VDES shore equipment to allow ship stations to authenticate transmissions from the system. </w:t>
      </w:r>
    </w:p>
    <w:p w14:paraId="718F92D5"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Typically, the PSS would contain the private key and matching certificate to sign VDE-TER bulletin boards, which is required by ship equipment to be allowed to use the PSS according to the bulletin board information. Unauthenticated bulletin boards are ignored by type approved ship equipment.</w:t>
      </w:r>
    </w:p>
    <w:p w14:paraId="2C00EFBD" w14:textId="7E2E020C"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 xml:space="preserve">In order to receive trust by the users of the VDES shore system, the certificates authenticating the system should be signed by a trusted Certificate Authority (CA). </w:t>
      </w:r>
      <w:commentRangeStart w:id="137"/>
      <w:r w:rsidR="007D1E9B">
        <w:rPr>
          <w:rFonts w:eastAsia="Malgun Gothic" w:cstheme="minorHAnsi"/>
          <w:lang w:eastAsia="ko-KR"/>
        </w:rPr>
        <w:t>[</w:t>
      </w:r>
      <w:r w:rsidRPr="002823C2">
        <w:rPr>
          <w:rFonts w:eastAsia="Malgun Gothic" w:cstheme="minorHAnsi"/>
          <w:lang w:eastAsia="ko-KR"/>
        </w:rPr>
        <w:t>The CA should be a Maritime Identity Registry (MIR) operator who is endorsed by IALA.</w:t>
      </w:r>
      <w:r w:rsidR="007D1E9B">
        <w:rPr>
          <w:rFonts w:eastAsia="Malgun Gothic" w:cstheme="minorHAnsi"/>
          <w:lang w:eastAsia="ko-KR"/>
        </w:rPr>
        <w:t>]</w:t>
      </w:r>
      <w:commentRangeEnd w:id="137"/>
      <w:r w:rsidR="00034BA7" w:rsidRPr="002823C2">
        <w:rPr>
          <w:rStyle w:val="CommentReference"/>
          <w:rFonts w:eastAsia="Malgun Gothic" w:cstheme="minorHAnsi"/>
          <w:sz w:val="22"/>
          <w:szCs w:val="22"/>
          <w:lang w:eastAsia="ko-KR"/>
        </w:rPr>
        <w:commentReference w:id="137"/>
      </w:r>
    </w:p>
    <w:p w14:paraId="3AF9F0F7"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Ship equipment uses the root certificates of these MIRs to authenticate VDES shore infrastructure certificates. Note: For test purposes, ship equipment can install also self-signed or non-endorsed certificate via the Presentation Interface, but for real operations this practice is not recommended, as it is difficult for mariners to establish trust to a non-endorsed MIR.</w:t>
      </w:r>
    </w:p>
    <w:p w14:paraId="219DFC43"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 xml:space="preserve">To generate certificates for maritime use, IALA Guideline 1183 [9] should be followed. MIR operations could also be operated by the local authority themselves based on the available open-source MIR implementations and guidance available from IALA and the MCP Consortium, more information can be found at: </w:t>
      </w:r>
    </w:p>
    <w:p w14:paraId="44E36996" w14:textId="2F5C5C66" w:rsidR="00D95185" w:rsidRPr="002823C2" w:rsidRDefault="00D95185" w:rsidP="00D95185">
      <w:pPr>
        <w:pStyle w:val="BodyText"/>
        <w:numPr>
          <w:ilvl w:val="0"/>
          <w:numId w:val="58"/>
        </w:numPr>
        <w:spacing w:line="240" w:lineRule="auto"/>
        <w:rPr>
          <w:rFonts w:eastAsia="Malgun Gothic" w:cstheme="minorHAnsi"/>
          <w:lang w:eastAsia="ko-KR"/>
        </w:rPr>
      </w:pPr>
      <w:hyperlink r:id="rId51" w:history="1">
        <w:r w:rsidRPr="002823C2">
          <w:rPr>
            <w:rStyle w:val="Hyperlink"/>
            <w:rFonts w:eastAsia="Malgun Gothic" w:cstheme="minorHAnsi"/>
            <w:lang w:eastAsia="ko-KR"/>
          </w:rPr>
          <w:t>https://maritimeconnectivity.net/mcp-documents/</w:t>
        </w:r>
      </w:hyperlink>
      <w:r w:rsidRPr="002823C2">
        <w:rPr>
          <w:rFonts w:eastAsia="Malgun Gothic" w:cstheme="minorHAnsi"/>
          <w:lang w:eastAsia="ko-KR"/>
        </w:rPr>
        <w:t>, and</w:t>
      </w:r>
    </w:p>
    <w:p w14:paraId="635671C3" w14:textId="20DBC74B" w:rsidR="00D95185" w:rsidRPr="002823C2" w:rsidRDefault="00D95185" w:rsidP="00D95185">
      <w:pPr>
        <w:pStyle w:val="BodyText"/>
        <w:numPr>
          <w:ilvl w:val="0"/>
          <w:numId w:val="58"/>
        </w:numPr>
        <w:spacing w:line="240" w:lineRule="auto"/>
        <w:rPr>
          <w:rFonts w:eastAsia="Malgun Gothic" w:cstheme="minorHAnsi"/>
          <w:lang w:eastAsia="ko-KR"/>
        </w:rPr>
      </w:pPr>
      <w:hyperlink r:id="rId52" w:anchor="Sourcecode" w:history="1">
        <w:r w:rsidRPr="002823C2">
          <w:rPr>
            <w:rStyle w:val="Hyperlink"/>
            <w:rFonts w:eastAsia="Malgun Gothic" w:cstheme="minorHAnsi"/>
            <w:lang w:eastAsia="ko-KR"/>
          </w:rPr>
          <w:t>https://maritimeconnectivity.net/testbed-reference-implementation/#Sourcecode</w:t>
        </w:r>
      </w:hyperlink>
      <w:r w:rsidRPr="002823C2">
        <w:rPr>
          <w:rFonts w:eastAsia="Malgun Gothic" w:cstheme="minorHAnsi"/>
          <w:lang w:eastAsia="ko-KR"/>
        </w:rPr>
        <w:t>.</w:t>
      </w:r>
    </w:p>
    <w:p w14:paraId="0657309E" w14:textId="77777777" w:rsidR="00D95185" w:rsidRPr="00557692" w:rsidRDefault="00D95185" w:rsidP="00557692">
      <w:pPr>
        <w:pStyle w:val="BodyText"/>
      </w:pPr>
      <w:r w:rsidRPr="00557692">
        <w:t>Considerations for certificate management of a VDES shore system:</w:t>
      </w:r>
    </w:p>
    <w:p w14:paraId="59F0CAA7" w14:textId="77777777" w:rsidR="00D95185" w:rsidRDefault="00D95185" w:rsidP="00557692">
      <w:pPr>
        <w:pStyle w:val="BodyText"/>
      </w:pPr>
      <w:r w:rsidRPr="00557692">
        <w:t>[Stefan continues to work on this]</w:t>
      </w:r>
    </w:p>
    <w:p w14:paraId="059B5DC9" w14:textId="6722E33E" w:rsidR="00D95185" w:rsidRPr="002823C2" w:rsidRDefault="00D95185" w:rsidP="00F16A54">
      <w:pPr>
        <w:pStyle w:val="BodyText"/>
        <w:rPr>
          <w:rFonts w:eastAsia="Malgun Gothic" w:cstheme="minorHAnsi"/>
          <w:lang w:eastAsia="ko-KR"/>
        </w:rPr>
      </w:pPr>
    </w:p>
    <w:p w14:paraId="346997D3" w14:textId="794495CA" w:rsidR="00D95185" w:rsidRPr="002823C2" w:rsidRDefault="0000454B" w:rsidP="00C91C4C">
      <w:pPr>
        <w:pStyle w:val="Heading2"/>
        <w:rPr>
          <w:rFonts w:eastAsia="Malgun Gothic"/>
          <w:lang w:eastAsia="ko-KR"/>
        </w:rPr>
      </w:pPr>
      <w:bookmarkStart w:id="138" w:name="_Toc222477585"/>
      <w:r>
        <w:rPr>
          <w:rFonts w:eastAsia="Malgun Gothic"/>
          <w:lang w:eastAsia="ko-KR"/>
        </w:rPr>
        <w:t xml:space="preserve">Operations </w:t>
      </w:r>
      <w:commentRangeStart w:id="139"/>
      <w:r w:rsidR="00D95185" w:rsidRPr="002823C2">
        <w:rPr>
          <w:rFonts w:eastAsia="Malgun Gothic"/>
          <w:lang w:eastAsia="ko-KR"/>
        </w:rPr>
        <w:t>and maintenance</w:t>
      </w:r>
      <w:bookmarkEnd w:id="138"/>
      <w:commentRangeEnd w:id="139"/>
      <w:r w:rsidR="00B41420" w:rsidRPr="002823C2">
        <w:rPr>
          <w:rStyle w:val="CommentReference"/>
          <w:rFonts w:eastAsia="Malgun Gothic"/>
          <w:sz w:val="24"/>
          <w:szCs w:val="24"/>
          <w:lang w:eastAsia="ko-KR"/>
        </w:rPr>
        <w:commentReference w:id="139"/>
      </w:r>
    </w:p>
    <w:p w14:paraId="51F24F25"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After the system is installed, and all earlier identified use cases and requirements are validated to be implemented correctly, the system can be transferred to operations.The handover from installation to operations should be handled by a review of tests, and practical exercises, involving the operations responsible team as witnesses or operators of the system.</w:t>
      </w:r>
    </w:p>
    <w:p w14:paraId="57D321F2" w14:textId="77777777" w:rsidR="00D95185" w:rsidRPr="002823C2" w:rsidRDefault="00D95185" w:rsidP="00D95185">
      <w:pPr>
        <w:pStyle w:val="BodyText"/>
        <w:rPr>
          <w:rFonts w:eastAsia="Malgun Gothic"/>
          <w:lang w:eastAsia="ko-KR"/>
        </w:rPr>
      </w:pPr>
      <w:r w:rsidRPr="3365B51E">
        <w:rPr>
          <w:rFonts w:eastAsia="Malgun Gothic"/>
          <w:lang w:eastAsia="ko-KR"/>
        </w:rPr>
        <w:t>A training for all operators should be established to ensure that the team can execute the operations relevant tasks with the defined quality.</w:t>
      </w:r>
    </w:p>
    <w:p w14:paraId="59CA2325" w14:textId="54CC0D1E" w:rsidR="00D95185" w:rsidRDefault="001C5281" w:rsidP="00C91C4C">
      <w:pPr>
        <w:pStyle w:val="Heading3"/>
        <w:rPr>
          <w:rFonts w:eastAsia="Malgun Gothic"/>
          <w:lang w:eastAsia="ko-KR"/>
        </w:rPr>
      </w:pPr>
      <w:bookmarkStart w:id="140" w:name="_Toc222477586"/>
      <w:r>
        <w:rPr>
          <w:rFonts w:eastAsia="Malgun Gothic"/>
          <w:lang w:eastAsia="ko-KR"/>
        </w:rPr>
        <w:t>TBB Usage analysis</w:t>
      </w:r>
      <w:bookmarkEnd w:id="140"/>
      <w:r w:rsidR="00D95185">
        <w:tab/>
      </w:r>
      <w:r w:rsidR="00D95185">
        <w:tab/>
      </w:r>
    </w:p>
    <w:p w14:paraId="3AB3214D" w14:textId="77777777" w:rsidR="00D95185" w:rsidRDefault="00D95185" w:rsidP="00D95185">
      <w:pPr>
        <w:pStyle w:val="BodyText"/>
        <w:rPr>
          <w:rFonts w:eastAsia="Malgun Gothic"/>
          <w:lang w:eastAsia="ko-KR"/>
        </w:rPr>
      </w:pPr>
      <w:commentRangeStart w:id="141"/>
      <w:r w:rsidRPr="3365B51E">
        <w:rPr>
          <w:rFonts w:eastAsia="Malgun Gothic"/>
          <w:lang w:eastAsia="ko-KR"/>
        </w:rPr>
        <w:t>Ships, according to IEC 63514, report their MMSI of TBB in use every XX minutes.</w:t>
      </w:r>
      <w:commentRangeEnd w:id="141"/>
      <w:r w:rsidR="00FD2291">
        <w:rPr>
          <w:rStyle w:val="CommentReference"/>
          <w:rFonts w:eastAsia="Malgun Gothic"/>
          <w:sz w:val="22"/>
          <w:szCs w:val="22"/>
          <w:lang w:eastAsia="ko-KR"/>
        </w:rPr>
        <w:commentReference w:id="141"/>
      </w:r>
    </w:p>
    <w:p w14:paraId="05115F2B" w14:textId="77777777" w:rsidR="00D95185" w:rsidRDefault="00D95185" w:rsidP="00D95185">
      <w:pPr>
        <w:pStyle w:val="BodyText"/>
        <w:rPr>
          <w:rFonts w:eastAsia="Malgun Gothic"/>
          <w:lang w:eastAsia="ko-KR"/>
        </w:rPr>
      </w:pPr>
      <w:r w:rsidRPr="3365B51E">
        <w:rPr>
          <w:rFonts w:eastAsia="Malgun Gothic"/>
          <w:lang w:eastAsia="ko-KR"/>
        </w:rPr>
        <w:t xml:space="preserve">This information should be stored for a statistical analysis to contribute to KPIs indicating the designed service areas have the intended effect. </w:t>
      </w:r>
    </w:p>
    <w:p w14:paraId="4F9E1032" w14:textId="5B1E29D4" w:rsidR="00D95185" w:rsidRPr="002823C2" w:rsidRDefault="001C5281" w:rsidP="001C5281">
      <w:pPr>
        <w:pStyle w:val="Heading3"/>
        <w:rPr>
          <w:rFonts w:eastAsia="Malgun Gothic"/>
          <w:lang w:eastAsia="ko-KR"/>
        </w:rPr>
      </w:pPr>
      <w:bookmarkStart w:id="142" w:name="_Toc222477587"/>
      <w:r>
        <w:t>R</w:t>
      </w:r>
      <w:r w:rsidR="00D95185" w:rsidRPr="3365B51E">
        <w:rPr>
          <w:rFonts w:eastAsia="Malgun Gothic"/>
          <w:lang w:eastAsia="ko-KR"/>
        </w:rPr>
        <w:t>ole of authorities</w:t>
      </w:r>
      <w:bookmarkEnd w:id="142"/>
    </w:p>
    <w:p w14:paraId="7DE03D94"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To be written.</w:t>
      </w:r>
    </w:p>
    <w:p w14:paraId="1EA75ACB" w14:textId="77777777" w:rsidR="00D95185" w:rsidRPr="002823C2" w:rsidRDefault="00D95185" w:rsidP="00D95185">
      <w:pPr>
        <w:pStyle w:val="BodyText"/>
        <w:rPr>
          <w:rFonts w:eastAsia="Malgun Gothic" w:cstheme="minorHAnsi"/>
          <w:lang w:eastAsia="ko-KR"/>
        </w:rPr>
      </w:pPr>
    </w:p>
    <w:p w14:paraId="1552D353" w14:textId="21A8BD56" w:rsidR="00D95185" w:rsidRPr="002823C2" w:rsidRDefault="00D95185" w:rsidP="001C5281">
      <w:pPr>
        <w:pStyle w:val="Heading3"/>
        <w:rPr>
          <w:rFonts w:eastAsia="Malgun Gothic"/>
          <w:lang w:eastAsia="ko-KR"/>
        </w:rPr>
      </w:pPr>
      <w:bookmarkStart w:id="143" w:name="_Toc222477588"/>
      <w:r w:rsidRPr="002823C2">
        <w:rPr>
          <w:rFonts w:eastAsia="Malgun Gothic"/>
          <w:lang w:eastAsia="ko-KR"/>
        </w:rPr>
        <w:t>operator</w:t>
      </w:r>
      <w:bookmarkEnd w:id="143"/>
    </w:p>
    <w:p w14:paraId="2581C5C2"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 xml:space="preserve">To be written. </w:t>
      </w:r>
    </w:p>
    <w:p w14:paraId="7E8C7C90" w14:textId="77777777" w:rsidR="00D95185" w:rsidRPr="002823C2" w:rsidRDefault="00D95185" w:rsidP="00D95185">
      <w:pPr>
        <w:pStyle w:val="BodyText"/>
        <w:rPr>
          <w:rFonts w:eastAsia="Malgun Gothic" w:cstheme="minorHAnsi"/>
          <w:lang w:eastAsia="ko-KR"/>
        </w:rPr>
      </w:pPr>
    </w:p>
    <w:p w14:paraId="6E939F63" w14:textId="5A18ABAE" w:rsidR="00D95185" w:rsidRPr="002823C2" w:rsidRDefault="00D95185" w:rsidP="00A72049">
      <w:pPr>
        <w:pStyle w:val="Heading3"/>
        <w:rPr>
          <w:rFonts w:eastAsia="Malgun Gothic"/>
          <w:lang w:eastAsia="ko-KR"/>
        </w:rPr>
      </w:pPr>
      <w:bookmarkStart w:id="144" w:name="_Toc222477589"/>
      <w:r w:rsidRPr="002823C2">
        <w:rPr>
          <w:rFonts w:eastAsia="Malgun Gothic"/>
          <w:lang w:eastAsia="ko-KR"/>
        </w:rPr>
        <w:t>protection and security</w:t>
      </w:r>
      <w:bookmarkEnd w:id="144"/>
    </w:p>
    <w:p w14:paraId="30569B91"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 xml:space="preserve">To be written. </w:t>
      </w:r>
    </w:p>
    <w:p w14:paraId="059AD43C" w14:textId="77777777" w:rsidR="00D95185" w:rsidRPr="002823C2" w:rsidRDefault="00D95185" w:rsidP="00D95185">
      <w:pPr>
        <w:pStyle w:val="BodyText"/>
        <w:rPr>
          <w:rFonts w:eastAsia="Malgun Gothic" w:cstheme="minorHAnsi"/>
          <w:lang w:eastAsia="ko-KR"/>
        </w:rPr>
      </w:pPr>
    </w:p>
    <w:p w14:paraId="1FCCAB02" w14:textId="2E6FBFAB" w:rsidR="00D95185" w:rsidRPr="002823C2" w:rsidRDefault="00D95185" w:rsidP="00A72049">
      <w:pPr>
        <w:pStyle w:val="Heading3"/>
        <w:rPr>
          <w:rFonts w:eastAsia="Malgun Gothic"/>
          <w:lang w:eastAsia="ko-KR"/>
        </w:rPr>
      </w:pPr>
      <w:bookmarkStart w:id="145" w:name="_Toc222477590"/>
      <w:r w:rsidRPr="002823C2">
        <w:rPr>
          <w:rFonts w:eastAsia="Malgun Gothic"/>
          <w:lang w:eastAsia="ko-KR"/>
        </w:rPr>
        <w:t>failure warning and indication</w:t>
      </w:r>
      <w:bookmarkEnd w:id="145"/>
    </w:p>
    <w:p w14:paraId="09C941D3"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 xml:space="preserve">To be written. </w:t>
      </w:r>
    </w:p>
    <w:p w14:paraId="08EEE3D1" w14:textId="77777777" w:rsidR="00D95185" w:rsidRPr="002823C2" w:rsidRDefault="00D95185" w:rsidP="00D95185">
      <w:pPr>
        <w:pStyle w:val="BodyText"/>
        <w:rPr>
          <w:rFonts w:eastAsia="Malgun Gothic" w:cstheme="minorHAnsi"/>
          <w:b/>
          <w:lang w:eastAsia="ko-KR"/>
        </w:rPr>
      </w:pPr>
    </w:p>
    <w:p w14:paraId="4FA68A30" w14:textId="0E843DA2" w:rsidR="00D95185" w:rsidRPr="002823C2" w:rsidRDefault="00D95185" w:rsidP="00A72049">
      <w:pPr>
        <w:pStyle w:val="Heading3"/>
        <w:rPr>
          <w:rFonts w:eastAsia="Malgun Gothic"/>
          <w:lang w:eastAsia="ko-KR"/>
        </w:rPr>
      </w:pPr>
      <w:bookmarkStart w:id="146" w:name="_Toc222477591"/>
      <w:r w:rsidRPr="002823C2">
        <w:rPr>
          <w:rFonts w:eastAsia="Malgun Gothic"/>
          <w:lang w:eastAsia="ko-KR"/>
        </w:rPr>
        <w:t>Software Upgrades</w:t>
      </w:r>
      <w:bookmarkEnd w:id="146"/>
    </w:p>
    <w:p w14:paraId="4310354B" w14:textId="77777777" w:rsidR="00D95185" w:rsidRPr="00A72049" w:rsidRDefault="00D95185" w:rsidP="00A72049">
      <w:pPr>
        <w:pStyle w:val="BodyText"/>
      </w:pPr>
      <w:r w:rsidRPr="00A72049">
        <w:t xml:space="preserve">The operations team needs to maintain information exchange with the suppliers of all subsystems to ensure to get timely warnings about known errors, vulnerabilities, mitigation strategies and updates. This information may lead to investigations if system performance is affected by such new known issues in subsystems or not. </w:t>
      </w:r>
    </w:p>
    <w:p w14:paraId="5FD960A0" w14:textId="77777777" w:rsidR="00D95185" w:rsidRPr="00A72049" w:rsidRDefault="00D95185" w:rsidP="00A72049">
      <w:pPr>
        <w:pStyle w:val="BodyText"/>
      </w:pPr>
    </w:p>
    <w:p w14:paraId="315CC6EC" w14:textId="77777777" w:rsidR="00D95185" w:rsidRPr="00A72049" w:rsidRDefault="00D95185" w:rsidP="00A72049">
      <w:pPr>
        <w:pStyle w:val="BodyText"/>
      </w:pPr>
      <w:r w:rsidRPr="00A72049">
        <w:t>Compliance regression test specifications might need to be extended with tests to check for newly identified issues in some subsystems if these issues affect system performance.</w:t>
      </w:r>
    </w:p>
    <w:p w14:paraId="4F481BAF" w14:textId="77777777" w:rsidR="00D95185" w:rsidRPr="00A72049" w:rsidRDefault="00D95185" w:rsidP="00A72049">
      <w:pPr>
        <w:pStyle w:val="BodyText"/>
      </w:pPr>
    </w:p>
    <w:p w14:paraId="1C5ADB26" w14:textId="77777777" w:rsidR="00D95185" w:rsidRPr="00A72049" w:rsidRDefault="00D95185" w:rsidP="00A72049">
      <w:pPr>
        <w:pStyle w:val="BodyText"/>
      </w:pPr>
      <w:r w:rsidRPr="00A72049">
        <w:t>The supplier might issue new firmware or software to mitigate the identified issues, and it might be the decision of operations to incorporate that new software.</w:t>
      </w:r>
    </w:p>
    <w:p w14:paraId="6495FAB9" w14:textId="77777777" w:rsidR="00D95185" w:rsidRPr="00A72049" w:rsidRDefault="00D95185" w:rsidP="00A72049">
      <w:pPr>
        <w:pStyle w:val="BodyText"/>
      </w:pPr>
    </w:p>
    <w:p w14:paraId="68C074B4" w14:textId="77777777" w:rsidR="00D95185" w:rsidRPr="00A72049" w:rsidRDefault="00D95185" w:rsidP="00A72049">
      <w:pPr>
        <w:pStyle w:val="BodyText"/>
      </w:pPr>
      <w:r w:rsidRPr="00A72049">
        <w:t>Before each software upgrade to any system component in operations, the release notes of these upgrades need to be analysed for the expected impact on the specific operational system configuration.</w:t>
      </w:r>
    </w:p>
    <w:p w14:paraId="3A4A1401" w14:textId="77777777" w:rsidR="00D95185" w:rsidRPr="00A72049" w:rsidRDefault="00D95185" w:rsidP="00A72049">
      <w:pPr>
        <w:pStyle w:val="BodyText"/>
      </w:pPr>
    </w:p>
    <w:p w14:paraId="46EE3272" w14:textId="77777777" w:rsidR="00D95185" w:rsidRPr="00A72049" w:rsidRDefault="00D95185" w:rsidP="00A72049">
      <w:pPr>
        <w:pStyle w:val="BodyText"/>
      </w:pPr>
      <w:r w:rsidRPr="00A72049">
        <w:t>Compliance regression testing should be run before updating the operational system to assess to effects of the updated software on the specific system configuration and use cases.</w:t>
      </w:r>
    </w:p>
    <w:p w14:paraId="3B120F37" w14:textId="77777777" w:rsidR="00D95185" w:rsidRPr="002823C2" w:rsidRDefault="00D95185" w:rsidP="00D95185">
      <w:pPr>
        <w:pStyle w:val="BodyText"/>
        <w:rPr>
          <w:rFonts w:eastAsia="Malgun Gothic" w:cstheme="minorHAnsi"/>
          <w:lang w:eastAsia="ko-KR"/>
        </w:rPr>
      </w:pPr>
    </w:p>
    <w:p w14:paraId="3EDE759D" w14:textId="6F7D2273" w:rsidR="00D95185" w:rsidRPr="002823C2" w:rsidRDefault="00D95185" w:rsidP="00A72049">
      <w:pPr>
        <w:pStyle w:val="Heading3"/>
        <w:rPr>
          <w:rFonts w:eastAsia="Malgun Gothic"/>
          <w:lang w:eastAsia="ko-KR"/>
        </w:rPr>
      </w:pPr>
      <w:bookmarkStart w:id="147" w:name="_Toc222477592"/>
      <w:r w:rsidRPr="002823C2">
        <w:rPr>
          <w:rFonts w:eastAsia="Malgun Gothic"/>
          <w:lang w:eastAsia="ko-KR"/>
        </w:rPr>
        <w:t>Hardware Replacements</w:t>
      </w:r>
      <w:bookmarkEnd w:id="147"/>
    </w:p>
    <w:p w14:paraId="7752F08F"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Hardware might require replacement if the performance of existing hardware in the system is not fulfilling the expected operational requirements anymore. Some hardware might have an expiry date and need replacement after a certain time. Some systems might require hardware upgrades due to increased performance requirements (increased number of ships using the system or increased operational tasks to be performed in the time span).</w:t>
      </w:r>
    </w:p>
    <w:p w14:paraId="43E386B3"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Whenever hardware is to be replaced, it should first be tested in the system with the system’s specific configuration to ensure full performance of the system after the replacement is intact, by performing a compliance regression test as defined below.</w:t>
      </w:r>
    </w:p>
    <w:p w14:paraId="0AB35879" w14:textId="77777777" w:rsidR="00D95185" w:rsidRPr="002823C2" w:rsidRDefault="00D95185" w:rsidP="00D95185">
      <w:pPr>
        <w:pStyle w:val="BodyText"/>
        <w:rPr>
          <w:rFonts w:eastAsia="Malgun Gothic" w:cstheme="minorHAnsi"/>
          <w:lang w:eastAsia="ko-KR"/>
        </w:rPr>
      </w:pPr>
    </w:p>
    <w:p w14:paraId="1D55CC76" w14:textId="617C3967" w:rsidR="00D95185" w:rsidRPr="002823C2" w:rsidRDefault="00D95185" w:rsidP="00A72049">
      <w:pPr>
        <w:pStyle w:val="Heading3"/>
        <w:rPr>
          <w:rFonts w:eastAsia="Malgun Gothic"/>
          <w:lang w:eastAsia="ko-KR"/>
        </w:rPr>
      </w:pPr>
      <w:bookmarkStart w:id="148" w:name="_Toc222477593"/>
      <w:r w:rsidRPr="002823C2">
        <w:rPr>
          <w:rFonts w:eastAsia="Malgun Gothic"/>
          <w:lang w:eastAsia="ko-KR"/>
        </w:rPr>
        <w:t>Certificate Maintenance</w:t>
      </w:r>
      <w:bookmarkEnd w:id="148"/>
    </w:p>
    <w:p w14:paraId="7F918EAC"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The X.509 certificate/private key pairs used for VDES Link Layer Authentication have expiry dates and need to be regularly updated with the responsible Certification Authority (CA) or Maritime Identity Registry (MIR) provider.</w:t>
      </w:r>
    </w:p>
    <w:p w14:paraId="0E1B6B73"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To update certificates used in the system for Link Layer authentication, the equipment containing the private key needs to issue a certificate signing request to the MIR a few weeks before expiry of the private keys and certificate currently in use.</w:t>
      </w:r>
    </w:p>
    <w:p w14:paraId="4CF5E422"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 xml:space="preserve">After the MIR issues a certificate, and it is retrieved in a secure way, the VDES equipment should start to use that certificate instead of the old one. </w:t>
      </w:r>
    </w:p>
    <w:p w14:paraId="103DBF86"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For some time, VDES equipment should provide the old and new certificates to users, as these might want to authenticate data that was received before, and signed with the old certificate.</w:t>
      </w:r>
    </w:p>
    <w:p w14:paraId="2BE942FC"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Operations may have that process automized and only needs to monitor that new certificates are issued, used and create valid results. Operations might run that process manually, dependent on which equipment is used and how many certificates are to be maintained.</w:t>
      </w:r>
    </w:p>
    <w:p w14:paraId="2EBB8614"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Additionally, operation shall monitor the security of stored private keys. If there is the slightest doubt that unauthorized personnel might have had access to private keys, or private keys might have beed leaked to the outside of the defined secure area of operations, operations need to initiate a revocation procedure with the MIR for the lost private key to reduce impact as soon as possible.</w:t>
      </w:r>
    </w:p>
    <w:p w14:paraId="6B138082"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Operations shall update revocation lists from its and other relevant MIR at least weekly and broadcast them through the relevant VDES stations. In case of a key theft in the own organization, the updated revocation list should be broadcast as soon as possible to ensure users are not trusting data signed with the stolen private key’s certificate anymore.</w:t>
      </w:r>
    </w:p>
    <w:p w14:paraId="6635F3DC" w14:textId="77777777" w:rsidR="00D95185" w:rsidRDefault="00D95185" w:rsidP="00D95185">
      <w:pPr>
        <w:pStyle w:val="BodyText"/>
        <w:rPr>
          <w:rFonts w:eastAsia="Malgun Gothic" w:cstheme="minorHAnsi"/>
          <w:lang w:eastAsia="ko-KR"/>
        </w:rPr>
      </w:pPr>
    </w:p>
    <w:p w14:paraId="5B082239" w14:textId="77777777" w:rsidR="00004E59" w:rsidRDefault="00004E59" w:rsidP="00004E59">
      <w:pPr>
        <w:pStyle w:val="Bullet1"/>
      </w:pPr>
      <w:r>
        <w:t>Guideline needs further work, in appropriate section on:</w:t>
      </w:r>
    </w:p>
    <w:p w14:paraId="6215D207" w14:textId="77777777" w:rsidR="00004E59" w:rsidRDefault="00004E59" w:rsidP="00004E59">
      <w:pPr>
        <w:pStyle w:val="Bullet1"/>
        <w:numPr>
          <w:ilvl w:val="1"/>
          <w:numId w:val="28"/>
        </w:numPr>
      </w:pPr>
      <w:r>
        <w:t>Signing of messages to be transmitted, such as ATON messages</w:t>
      </w:r>
    </w:p>
    <w:p w14:paraId="7A2730E7" w14:textId="55103025" w:rsidR="00004E59" w:rsidRDefault="00004E59" w:rsidP="00004E59">
      <w:pPr>
        <w:pStyle w:val="Bullet1"/>
        <w:numPr>
          <w:ilvl w:val="1"/>
          <w:numId w:val="28"/>
        </w:numPr>
      </w:pPr>
      <w:r>
        <w:t xml:space="preserve">Authentication </w:t>
      </w:r>
      <w:r w:rsidR="008228B9">
        <w:t xml:space="preserve">of </w:t>
      </w:r>
      <w:r>
        <w:t>received ASM and VDE-TER data?</w:t>
      </w:r>
    </w:p>
    <w:p w14:paraId="4C8C105E" w14:textId="77777777" w:rsidR="00004E59" w:rsidRDefault="00004E59" w:rsidP="00004E59">
      <w:pPr>
        <w:pStyle w:val="Bullet1"/>
        <w:numPr>
          <w:ilvl w:val="1"/>
          <w:numId w:val="28"/>
        </w:numPr>
      </w:pPr>
      <w:r>
        <w:t>Practical management of certificates and revocation lists</w:t>
      </w:r>
    </w:p>
    <w:p w14:paraId="345CC921" w14:textId="6AE9D017" w:rsidR="00004E59" w:rsidRDefault="008228B9" w:rsidP="00004E59">
      <w:pPr>
        <w:pStyle w:val="Bullet1"/>
        <w:numPr>
          <w:ilvl w:val="2"/>
          <w:numId w:val="28"/>
        </w:numPr>
      </w:pPr>
      <w:r>
        <w:t xml:space="preserve">When is </w:t>
      </w:r>
      <w:r w:rsidR="00947FC8">
        <w:t>c</w:t>
      </w:r>
      <w:r w:rsidR="00004E59">
        <w:t>entral vs distributed</w:t>
      </w:r>
      <w:r>
        <w:t xml:space="preserve"> certificates </w:t>
      </w:r>
      <w:r w:rsidR="00947FC8">
        <w:t xml:space="preserve">appropriate for a </w:t>
      </w:r>
      <w:r>
        <w:t>system</w:t>
      </w:r>
      <w:r w:rsidR="00947FC8">
        <w:t>?</w:t>
      </w:r>
    </w:p>
    <w:p w14:paraId="669CCECD" w14:textId="3BD678AC" w:rsidR="00004E59" w:rsidRDefault="00947FC8" w:rsidP="00004E59">
      <w:pPr>
        <w:pStyle w:val="Bullet1"/>
        <w:numPr>
          <w:ilvl w:val="2"/>
          <w:numId w:val="28"/>
        </w:numPr>
      </w:pPr>
      <w:r>
        <w:t>Is s</w:t>
      </w:r>
      <w:r w:rsidR="00004E59">
        <w:t>ubsigning of certificates</w:t>
      </w:r>
      <w:r>
        <w:t xml:space="preserve"> for distributed certificates</w:t>
      </w:r>
    </w:p>
    <w:p w14:paraId="28B68A2E" w14:textId="77777777" w:rsidR="00004E59" w:rsidRPr="00557692" w:rsidRDefault="00004E59" w:rsidP="00004E59">
      <w:pPr>
        <w:pStyle w:val="Bullet1"/>
        <w:numPr>
          <w:ilvl w:val="2"/>
          <w:numId w:val="28"/>
        </w:numPr>
      </w:pPr>
      <w:r>
        <w:t>Verification and storage of received ship certificates (new VPFI message described in VDES Mobile standard)</w:t>
      </w:r>
    </w:p>
    <w:p w14:paraId="3EA6A8E4" w14:textId="77777777" w:rsidR="00004E59" w:rsidRDefault="00004E59" w:rsidP="00D95185">
      <w:pPr>
        <w:pStyle w:val="BodyText"/>
        <w:rPr>
          <w:rFonts w:eastAsia="Malgun Gothic" w:cstheme="minorHAnsi"/>
          <w:lang w:eastAsia="ko-KR"/>
        </w:rPr>
      </w:pPr>
    </w:p>
    <w:p w14:paraId="78C64CCF" w14:textId="77777777" w:rsidR="00004E59" w:rsidRPr="002823C2" w:rsidRDefault="00004E59" w:rsidP="00D95185">
      <w:pPr>
        <w:pStyle w:val="BodyText"/>
        <w:rPr>
          <w:rFonts w:eastAsia="Malgun Gothic" w:cstheme="minorHAnsi"/>
          <w:lang w:eastAsia="ko-KR"/>
        </w:rPr>
      </w:pPr>
    </w:p>
    <w:p w14:paraId="3ED929D8" w14:textId="3FDB5F19" w:rsidR="00D95185" w:rsidRPr="002823C2" w:rsidRDefault="00D95185" w:rsidP="00A72049">
      <w:pPr>
        <w:pStyle w:val="Heading3"/>
        <w:rPr>
          <w:rFonts w:eastAsia="Malgun Gothic"/>
          <w:lang w:eastAsia="ko-KR"/>
        </w:rPr>
      </w:pPr>
      <w:bookmarkStart w:id="149" w:name="_Toc222477594"/>
      <w:r w:rsidRPr="002823C2">
        <w:rPr>
          <w:rFonts w:eastAsia="Malgun Gothic"/>
          <w:lang w:eastAsia="ko-KR"/>
        </w:rPr>
        <w:t>Compliance regression testing</w:t>
      </w:r>
      <w:bookmarkEnd w:id="149"/>
    </w:p>
    <w:p w14:paraId="2C272507"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The purpose of re-testing compliance of the system with the operational requirements is to avoid introducing changes to the system in operations without understanding the impact (regressions) on the overall system. Changes triggering re-testing could be software upgrades, hardware replacements, or re-routing of interconnections through different means of transportation (e.g. using 4G internet instead of fibre optics).</w:t>
      </w:r>
    </w:p>
    <w:p w14:paraId="74C4440C" w14:textId="77777777" w:rsidR="00D95185" w:rsidRPr="002823C2" w:rsidRDefault="00D95185" w:rsidP="00D95185">
      <w:pPr>
        <w:pStyle w:val="BodyText"/>
        <w:rPr>
          <w:rFonts w:eastAsia="Malgun Gothic" w:cstheme="minorHAnsi"/>
          <w:lang w:eastAsia="ko-KR"/>
        </w:rPr>
      </w:pPr>
    </w:p>
    <w:p w14:paraId="28737DA4"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 xml:space="preserve">Compliance regression test should always be performed in the same manner, which should be documented to be repeatable easily. Any deviations of expected test results are noted and followed up upon. </w:t>
      </w:r>
    </w:p>
    <w:p w14:paraId="71A7CB06" w14:textId="77777777" w:rsidR="00D95185" w:rsidRPr="002823C2" w:rsidRDefault="00D95185" w:rsidP="00D95185">
      <w:pPr>
        <w:pStyle w:val="BodyText"/>
        <w:rPr>
          <w:rFonts w:eastAsia="Malgun Gothic" w:cstheme="minorHAnsi"/>
          <w:lang w:eastAsia="ko-KR"/>
        </w:rPr>
      </w:pPr>
    </w:p>
    <w:p w14:paraId="4D24AC33"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 xml:space="preserve">With experience, the test scope can be made dependent on the area and depth of changes to the system and may be only partial. </w:t>
      </w:r>
    </w:p>
    <w:p w14:paraId="12EF06A8" w14:textId="77777777" w:rsidR="00D95185" w:rsidRPr="002823C2" w:rsidRDefault="00D95185" w:rsidP="00D95185">
      <w:pPr>
        <w:pStyle w:val="BodyText"/>
        <w:rPr>
          <w:rFonts w:eastAsia="Malgun Gothic" w:cstheme="minorHAnsi"/>
          <w:lang w:eastAsia="ko-KR"/>
        </w:rPr>
      </w:pPr>
    </w:p>
    <w:p w14:paraId="76DF249C"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After regression testing, a report should be formed, with follow up actions defined, and a recommendation if the system changes lead to deviations that are acceptable, under which conditions, and what follow up actions are planned to resolve the deviations. Changing the requirements is also a solution for resolution.</w:t>
      </w:r>
    </w:p>
    <w:p w14:paraId="698C5CBF" w14:textId="77777777" w:rsidR="00D95185" w:rsidRPr="002823C2" w:rsidRDefault="00D95185" w:rsidP="00D95185">
      <w:pPr>
        <w:pStyle w:val="BodyText"/>
        <w:rPr>
          <w:rFonts w:eastAsia="Malgun Gothic" w:cstheme="minorHAnsi"/>
          <w:lang w:eastAsia="ko-KR"/>
        </w:rPr>
      </w:pPr>
    </w:p>
    <w:p w14:paraId="48CEF0C4"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The compliance regression testing can be performed on either a dedicated test system or in the operational system, e.g. during a scheduled downtime of the operational system and a full rollback to the known stable configuration after the test.</w:t>
      </w:r>
    </w:p>
    <w:p w14:paraId="45F75FD3" w14:textId="77777777" w:rsidR="00D95185" w:rsidRPr="002823C2" w:rsidRDefault="00D95185" w:rsidP="00D95185">
      <w:pPr>
        <w:pStyle w:val="BodyText"/>
        <w:rPr>
          <w:rFonts w:eastAsia="Malgun Gothic" w:cstheme="minorHAnsi"/>
          <w:lang w:eastAsia="ko-KR"/>
        </w:rPr>
      </w:pPr>
    </w:p>
    <w:p w14:paraId="3E240C93"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The use of a dedicated test system containing at least one of each system components and interconnections similar to the ones in operations, allows testing without the risk of losing the operational system due to test activities, as rollbacks also can fail.</w:t>
      </w:r>
    </w:p>
    <w:p w14:paraId="080344F6" w14:textId="77777777" w:rsidR="00D95185" w:rsidRPr="002823C2" w:rsidRDefault="00D95185" w:rsidP="00D95185">
      <w:pPr>
        <w:pStyle w:val="BodyText"/>
        <w:rPr>
          <w:rFonts w:eastAsia="Malgun Gothic" w:cstheme="minorHAnsi"/>
          <w:lang w:eastAsia="ko-KR"/>
        </w:rPr>
      </w:pPr>
    </w:p>
    <w:p w14:paraId="007957E1" w14:textId="77777777" w:rsidR="00D95185" w:rsidRPr="002823C2" w:rsidRDefault="00D95185" w:rsidP="00D95185">
      <w:pPr>
        <w:pStyle w:val="BodyText"/>
        <w:rPr>
          <w:rFonts w:eastAsia="Malgun Gothic" w:cstheme="minorHAnsi"/>
          <w:lang w:eastAsia="ko-KR"/>
        </w:rPr>
      </w:pPr>
      <w:r w:rsidRPr="002823C2">
        <w:rPr>
          <w:rFonts w:eastAsia="Malgun Gothic" w:cstheme="minorHAnsi"/>
          <w:lang w:eastAsia="ko-KR"/>
        </w:rPr>
        <w:t>Operators should consider to either require their system supplier to have such a test system available when needed, or own the test system and the knowledge how to test themselves.</w:t>
      </w:r>
    </w:p>
    <w:p w14:paraId="4A2D034B" w14:textId="77777777" w:rsidR="00D95185" w:rsidRPr="002823C2" w:rsidRDefault="00D95185" w:rsidP="00D95185">
      <w:pPr>
        <w:pStyle w:val="BodyText"/>
        <w:rPr>
          <w:rFonts w:eastAsia="Malgun Gothic" w:cstheme="minorHAnsi"/>
          <w:lang w:eastAsia="ko-KR"/>
        </w:rPr>
      </w:pPr>
    </w:p>
    <w:p w14:paraId="3BE422B3" w14:textId="77777777" w:rsidR="00D95185" w:rsidRDefault="00D95185" w:rsidP="00D95185">
      <w:pPr>
        <w:pStyle w:val="BodyText"/>
        <w:rPr>
          <w:rFonts w:eastAsia="Malgun Gothic" w:cstheme="minorHAnsi"/>
          <w:lang w:eastAsia="ko-KR"/>
        </w:rPr>
      </w:pPr>
    </w:p>
    <w:p w14:paraId="3A13F2C9" w14:textId="77777777" w:rsidR="00D95185" w:rsidRPr="00F65F2A" w:rsidRDefault="00D95185" w:rsidP="00D95185">
      <w:pPr>
        <w:pStyle w:val="BodyText"/>
        <w:rPr>
          <w:rFonts w:eastAsia="Malgun Gothic" w:cstheme="minorHAnsi"/>
          <w:lang w:eastAsia="ko-KR"/>
        </w:rPr>
      </w:pPr>
    </w:p>
    <w:p w14:paraId="2A55E6FB" w14:textId="5C297012" w:rsidR="00D95185" w:rsidRPr="00F65F2A" w:rsidRDefault="000853D4" w:rsidP="00A72049">
      <w:pPr>
        <w:pStyle w:val="Heading2"/>
      </w:pPr>
      <w:bookmarkStart w:id="150" w:name="_Toc222477595"/>
      <w:r>
        <w:t xml:space="preserve">Implementation </w:t>
      </w:r>
      <w:r w:rsidR="00D95185" w:rsidRPr="00F65F2A">
        <w:t>and maintenance</w:t>
      </w:r>
      <w:bookmarkEnd w:id="150"/>
    </w:p>
    <w:p w14:paraId="3C8AFC7B" w14:textId="77777777" w:rsidR="00D95185" w:rsidRPr="00F65F2A" w:rsidRDefault="00D95185" w:rsidP="00D95185">
      <w:pPr>
        <w:pStyle w:val="BodyText"/>
        <w:rPr>
          <w:rFonts w:eastAsia="Malgun Gothic" w:cstheme="minorHAnsi"/>
          <w:lang w:eastAsia="ko-KR"/>
        </w:rPr>
      </w:pPr>
      <w:r w:rsidRPr="00F65F2A">
        <w:rPr>
          <w:rFonts w:eastAsia="Malgun Gothic" w:cstheme="minorHAnsi"/>
          <w:lang w:eastAsia="ko-KR"/>
        </w:rPr>
        <w:t xml:space="preserve">To be written. </w:t>
      </w:r>
    </w:p>
    <w:p w14:paraId="3B04D798" w14:textId="77777777" w:rsidR="00D95185" w:rsidRPr="00F65F2A" w:rsidRDefault="00D95185" w:rsidP="00D95185">
      <w:pPr>
        <w:pStyle w:val="BodyText"/>
        <w:rPr>
          <w:rFonts w:eastAsia="Malgun Gothic" w:cstheme="minorHAnsi"/>
          <w:lang w:eastAsia="ko-KR"/>
        </w:rPr>
      </w:pPr>
    </w:p>
    <w:p w14:paraId="43CFC50D" w14:textId="6997BEE3" w:rsidR="00D95185" w:rsidRPr="00F65F2A" w:rsidRDefault="007C17B2" w:rsidP="00A72049">
      <w:pPr>
        <w:pStyle w:val="Heading3"/>
      </w:pPr>
      <w:bookmarkStart w:id="151" w:name="_Toc222477596"/>
      <w:r>
        <w:t>R</w:t>
      </w:r>
      <w:r w:rsidR="00D95185" w:rsidRPr="00F65F2A">
        <w:t>ole of authorities</w:t>
      </w:r>
      <w:bookmarkEnd w:id="151"/>
    </w:p>
    <w:p w14:paraId="14C74D9B" w14:textId="77777777" w:rsidR="00D95185" w:rsidRPr="00F65F2A" w:rsidRDefault="00D95185" w:rsidP="00D95185">
      <w:pPr>
        <w:pStyle w:val="BodyText"/>
        <w:rPr>
          <w:rFonts w:eastAsia="Malgun Gothic" w:cstheme="minorHAnsi"/>
          <w:lang w:eastAsia="ko-KR"/>
        </w:rPr>
      </w:pPr>
      <w:r w:rsidRPr="00F65F2A">
        <w:rPr>
          <w:rFonts w:eastAsia="Malgun Gothic" w:cstheme="minorHAnsi"/>
          <w:lang w:eastAsia="ko-KR"/>
        </w:rPr>
        <w:t>To be written.</w:t>
      </w:r>
    </w:p>
    <w:p w14:paraId="3CF8EA88" w14:textId="77777777" w:rsidR="00D95185" w:rsidRPr="00F65F2A" w:rsidRDefault="00D95185" w:rsidP="00D95185">
      <w:pPr>
        <w:pStyle w:val="BodyText"/>
        <w:rPr>
          <w:rFonts w:eastAsia="Malgun Gothic" w:cstheme="minorHAnsi"/>
          <w:lang w:eastAsia="ko-KR"/>
        </w:rPr>
      </w:pPr>
    </w:p>
    <w:p w14:paraId="344A383A" w14:textId="04F89500" w:rsidR="00D95185" w:rsidRPr="00F65F2A" w:rsidRDefault="007C17B2" w:rsidP="00A72049">
      <w:pPr>
        <w:pStyle w:val="Heading3"/>
      </w:pPr>
      <w:bookmarkStart w:id="152" w:name="_Toc222477597"/>
      <w:r>
        <w:t>O</w:t>
      </w:r>
      <w:r w:rsidR="00D95185" w:rsidRPr="00F65F2A">
        <w:t>perator</w:t>
      </w:r>
      <w:bookmarkEnd w:id="152"/>
    </w:p>
    <w:p w14:paraId="1E5BD43A" w14:textId="77777777" w:rsidR="00D95185" w:rsidRPr="00F65F2A" w:rsidRDefault="00D95185" w:rsidP="00D95185">
      <w:pPr>
        <w:pStyle w:val="BodyText"/>
        <w:rPr>
          <w:rFonts w:eastAsia="Malgun Gothic" w:cstheme="minorHAnsi"/>
          <w:lang w:eastAsia="ko-KR"/>
        </w:rPr>
      </w:pPr>
      <w:r w:rsidRPr="00F65F2A">
        <w:rPr>
          <w:rFonts w:eastAsia="Malgun Gothic" w:cstheme="minorHAnsi"/>
          <w:lang w:eastAsia="ko-KR"/>
        </w:rPr>
        <w:t xml:space="preserve">To be written. </w:t>
      </w:r>
    </w:p>
    <w:p w14:paraId="43E96FAA" w14:textId="77777777" w:rsidR="00D95185" w:rsidRPr="00F65F2A" w:rsidRDefault="00D95185" w:rsidP="00D95185">
      <w:pPr>
        <w:pStyle w:val="BodyText"/>
        <w:rPr>
          <w:rFonts w:eastAsia="Malgun Gothic" w:cstheme="minorHAnsi"/>
          <w:lang w:eastAsia="ko-KR"/>
        </w:rPr>
      </w:pPr>
    </w:p>
    <w:p w14:paraId="6D6DA83E" w14:textId="18155409" w:rsidR="00D95185" w:rsidRPr="00F65F2A" w:rsidRDefault="007C17B2" w:rsidP="00A72049">
      <w:pPr>
        <w:pStyle w:val="Heading3"/>
      </w:pPr>
      <w:bookmarkStart w:id="153" w:name="_Toc222477598"/>
      <w:r>
        <w:t>P</w:t>
      </w:r>
      <w:r w:rsidR="00D95185" w:rsidRPr="00F65F2A">
        <w:t>rotection and security</w:t>
      </w:r>
      <w:bookmarkEnd w:id="153"/>
    </w:p>
    <w:p w14:paraId="22DC4A69" w14:textId="77777777" w:rsidR="00D95185" w:rsidRPr="00F65F2A" w:rsidRDefault="00D95185" w:rsidP="00D95185">
      <w:pPr>
        <w:pStyle w:val="BodyText"/>
        <w:rPr>
          <w:rFonts w:eastAsia="Malgun Gothic" w:cstheme="minorHAnsi"/>
          <w:lang w:eastAsia="ko-KR"/>
        </w:rPr>
      </w:pPr>
      <w:r w:rsidRPr="00F65F2A">
        <w:rPr>
          <w:rFonts w:eastAsia="Malgun Gothic" w:cstheme="minorHAnsi"/>
          <w:lang w:eastAsia="ko-KR"/>
        </w:rPr>
        <w:t xml:space="preserve">To be written. </w:t>
      </w:r>
    </w:p>
    <w:p w14:paraId="781F6998" w14:textId="77777777" w:rsidR="00D95185" w:rsidRPr="00F65F2A" w:rsidRDefault="00D95185" w:rsidP="00D95185">
      <w:pPr>
        <w:pStyle w:val="BodyText"/>
        <w:rPr>
          <w:rFonts w:eastAsia="Malgun Gothic" w:cstheme="minorHAnsi"/>
          <w:lang w:eastAsia="ko-KR"/>
        </w:rPr>
      </w:pPr>
    </w:p>
    <w:p w14:paraId="6822E90C" w14:textId="352F3044" w:rsidR="00D95185" w:rsidRPr="00F65F2A" w:rsidRDefault="007C17B2" w:rsidP="00A72049">
      <w:pPr>
        <w:pStyle w:val="Heading3"/>
      </w:pPr>
      <w:bookmarkStart w:id="154" w:name="_Toc222477599"/>
      <w:r>
        <w:t>F</w:t>
      </w:r>
      <w:r w:rsidR="00D95185" w:rsidRPr="00F65F2A">
        <w:t>ailure warning and indication</w:t>
      </w:r>
      <w:bookmarkStart w:id="155" w:name="_Hlk190449683"/>
      <w:bookmarkEnd w:id="154"/>
    </w:p>
    <w:p w14:paraId="1E5362E1" w14:textId="77777777" w:rsidR="00D95185" w:rsidRPr="00F65F2A" w:rsidRDefault="00D95185" w:rsidP="00D95185">
      <w:pPr>
        <w:pStyle w:val="BodyText"/>
        <w:rPr>
          <w:rFonts w:eastAsia="Malgun Gothic" w:cstheme="minorHAnsi"/>
          <w:lang w:eastAsia="ko-KR"/>
        </w:rPr>
      </w:pPr>
      <w:r w:rsidRPr="00F65F2A">
        <w:rPr>
          <w:rFonts w:eastAsia="Malgun Gothic" w:cstheme="minorHAnsi"/>
          <w:lang w:eastAsia="ko-KR"/>
        </w:rPr>
        <w:t xml:space="preserve">To be written. </w:t>
      </w:r>
    </w:p>
    <w:bookmarkEnd w:id="155"/>
    <w:p w14:paraId="00050C56" w14:textId="77777777" w:rsidR="00D95185" w:rsidRDefault="00D95185" w:rsidP="00D95185">
      <w:pPr>
        <w:rPr>
          <w:rFonts w:cstheme="minorHAnsi"/>
          <w:lang w:eastAsia="ko-KR"/>
        </w:rPr>
      </w:pPr>
    </w:p>
    <w:p w14:paraId="5CB6F45D" w14:textId="77777777" w:rsidR="00D95185" w:rsidRPr="00F65F2A" w:rsidRDefault="00D95185" w:rsidP="00D95185">
      <w:pPr>
        <w:rPr>
          <w:rFonts w:cstheme="minorHAnsi"/>
          <w:lang w:eastAsia="ko-KR"/>
        </w:rPr>
      </w:pPr>
      <w:r>
        <w:rPr>
          <w:rFonts w:cstheme="minorHAnsi"/>
          <w:lang w:eastAsia="ko-KR"/>
        </w:rPr>
        <w:t>S</w:t>
      </w:r>
      <w:r>
        <w:rPr>
          <w:rFonts w:cstheme="minorHAnsi" w:hint="eastAsia"/>
          <w:lang w:eastAsia="ko-KR"/>
        </w:rPr>
        <w:t xml:space="preserve">ubmission </w:t>
      </w:r>
    </w:p>
    <w:p w14:paraId="3B434F39" w14:textId="609A9AC5" w:rsidR="00402060" w:rsidRPr="002100B2" w:rsidRDefault="00402060" w:rsidP="00141870">
      <w:pPr>
        <w:pStyle w:val="BodyText"/>
      </w:pPr>
      <w:r w:rsidRPr="002100B2">
        <w:br w:type="page"/>
      </w:r>
    </w:p>
    <w:p w14:paraId="77741DC5" w14:textId="36D63654" w:rsidR="008A5A75" w:rsidRPr="00B61020" w:rsidRDefault="009E7B5A" w:rsidP="00807C14">
      <w:pPr>
        <w:pStyle w:val="Annex"/>
        <w:rPr>
          <w:rFonts w:eastAsia="Malgun Gothic"/>
          <w:lang w:eastAsia="ko-KR"/>
        </w:rPr>
      </w:pPr>
      <w:r>
        <w:t xml:space="preserve">Concent from </w:t>
      </w:r>
      <w:commentRangeStart w:id="156"/>
      <w:r w:rsidR="008A5A75">
        <w:t xml:space="preserve">Previous Chapter 7 on </w:t>
      </w:r>
      <w:r w:rsidR="008A5A75" w:rsidRPr="00D47830">
        <w:t>RESOURCE</w:t>
      </w:r>
      <w:r w:rsidR="008A5A75" w:rsidRPr="00DD7333">
        <w:t xml:space="preserve"> SHARING management AND COORDINATION</w:t>
      </w:r>
      <w:r w:rsidR="008A5A75">
        <w:t xml:space="preserve"> (TO be further considered</w:t>
      </w:r>
      <w:commentRangeEnd w:id="156"/>
      <w:r w:rsidR="00124B91" w:rsidRPr="00B61020">
        <w:rPr>
          <w:rStyle w:val="CommentReference"/>
          <w:rFonts w:eastAsia="Malgun Gothic"/>
          <w:sz w:val="28"/>
          <w:szCs w:val="22"/>
          <w:lang w:eastAsia="ko-KR"/>
        </w:rPr>
        <w:commentReference w:id="156"/>
      </w:r>
    </w:p>
    <w:p w14:paraId="3CA712F7" w14:textId="77777777" w:rsidR="008A5A75" w:rsidRPr="00EE3DAD" w:rsidRDefault="008A5A75" w:rsidP="008A5A75">
      <w:pPr>
        <w:pStyle w:val="BodyText"/>
        <w:spacing w:after="240"/>
        <w:rPr>
          <w:rFonts w:eastAsia="Malgun Gothic"/>
          <w:color w:val="000000" w:themeColor="text1"/>
          <w:lang w:eastAsia="ko-KR"/>
        </w:rPr>
      </w:pPr>
      <w:r w:rsidRPr="73D86601">
        <w:t xml:space="preserve">Terrestrial </w:t>
      </w:r>
      <w:r w:rsidRPr="178F3C8B">
        <w:t>VDES</w:t>
      </w:r>
      <w:r w:rsidRPr="73D86601">
        <w:t xml:space="preserve"> services are in most cases limited to a service area extending 40 to 120 NM inside the territorial sea and/or exclusive economic zone boundaries, but may overlap service coverage areas depending on the geographical features of borders and coastlines of adjacent countries. Thus, there is a need for appropriate sharing and coordination of resources required for data transmission, such as frequency, bandwidth, initial contact time, and transmission frequency, between VDES base stations in adjacent countries. In addition, communication priorities should be considered according to the technical characteristics of ASM and VDE-TER as described in [1] ITU-R M.2092, Technical Characteristics for a VHF Data Exchange System in the VHF Maritime Mobile Band, February 2026. There are 2 types of coordination to be considered in shore-based infrastructure by competent authority.</w:t>
      </w:r>
    </w:p>
    <w:p w14:paraId="484BA04C" w14:textId="77777777" w:rsidR="008A5A75" w:rsidRPr="004D3641" w:rsidRDefault="008A5A75" w:rsidP="008A5A75">
      <w:pPr>
        <w:pStyle w:val="ListParagraph"/>
        <w:widowControl w:val="0"/>
        <w:numPr>
          <w:ilvl w:val="0"/>
          <w:numId w:val="47"/>
        </w:numPr>
        <w:autoSpaceDE w:val="0"/>
        <w:autoSpaceDN w:val="0"/>
        <w:spacing w:before="120" w:after="120" w:line="259" w:lineRule="auto"/>
        <w:contextualSpacing w:val="0"/>
        <w:jc w:val="both"/>
        <w:rPr>
          <w:rFonts w:asciiTheme="minorHAnsi" w:hAnsiTheme="minorHAnsi" w:cstheme="minorHAnsi"/>
          <w:lang w:eastAsia="ko-KR"/>
        </w:rPr>
      </w:pPr>
      <w:r>
        <w:rPr>
          <w:rFonts w:asciiTheme="minorHAnsi" w:eastAsia="Malgun Gothic" w:hAnsiTheme="minorHAnsi" w:cstheme="minorHAnsi" w:hint="eastAsia"/>
          <w:lang w:eastAsia="ko-KR"/>
        </w:rPr>
        <w:t>Coordination with other VDES base stations, within the same organization and between different organizations</w:t>
      </w:r>
    </w:p>
    <w:p w14:paraId="185162D9" w14:textId="77777777" w:rsidR="008A5A75" w:rsidRPr="00637FA3" w:rsidRDefault="008A5A75" w:rsidP="008A5A75">
      <w:pPr>
        <w:pStyle w:val="ListParagraph"/>
        <w:widowControl w:val="0"/>
        <w:numPr>
          <w:ilvl w:val="0"/>
          <w:numId w:val="47"/>
        </w:numPr>
        <w:autoSpaceDE w:val="0"/>
        <w:autoSpaceDN w:val="0"/>
        <w:spacing w:before="120" w:after="120" w:line="259" w:lineRule="auto"/>
        <w:contextualSpacing w:val="0"/>
        <w:jc w:val="both"/>
        <w:rPr>
          <w:rFonts w:asciiTheme="minorHAnsi" w:hAnsiTheme="minorHAnsi" w:cstheme="minorHAnsi"/>
          <w:lang w:eastAsia="ko-KR"/>
        </w:rPr>
      </w:pPr>
      <w:r>
        <w:rPr>
          <w:rFonts w:asciiTheme="minorHAnsi" w:eastAsia="Malgun Gothic" w:hAnsiTheme="minorHAnsi" w:cstheme="minorHAnsi" w:hint="eastAsia"/>
          <w:lang w:eastAsia="ko-KR"/>
        </w:rPr>
        <w:t>Coordination with own AIS / ASM / VDE-TER transmissions</w:t>
      </w:r>
    </w:p>
    <w:p w14:paraId="0549CD24" w14:textId="77777777" w:rsidR="008A5A75" w:rsidRPr="00637FA3" w:rsidRDefault="008A5A75" w:rsidP="008A5A75">
      <w:pPr>
        <w:pStyle w:val="ListParagraph"/>
        <w:widowControl w:val="0"/>
        <w:autoSpaceDE w:val="0"/>
        <w:autoSpaceDN w:val="0"/>
        <w:spacing w:before="120" w:after="120" w:line="259" w:lineRule="auto"/>
        <w:ind w:left="360"/>
        <w:contextualSpacing w:val="0"/>
        <w:jc w:val="both"/>
        <w:rPr>
          <w:rFonts w:asciiTheme="minorHAnsi" w:hAnsiTheme="minorHAnsi" w:cstheme="minorHAnsi"/>
          <w:lang w:eastAsia="ko-KR"/>
        </w:rPr>
      </w:pPr>
    </w:p>
    <w:p w14:paraId="496FD072" w14:textId="2F6E689E" w:rsidR="008A5A75" w:rsidRPr="004F0CFD" w:rsidRDefault="008A5A75" w:rsidP="00D2103C">
      <w:pPr>
        <w:pStyle w:val="AnnexHead3"/>
      </w:pPr>
      <w:r w:rsidRPr="004F0CFD">
        <w:rPr>
          <w:rFonts w:hint="eastAsia"/>
        </w:rPr>
        <w:t>Coordination for ASM base stations</w:t>
      </w:r>
    </w:p>
    <w:p w14:paraId="619C8CD0" w14:textId="77777777" w:rsidR="008A5A75" w:rsidRDefault="008A5A75" w:rsidP="008A5A75">
      <w:pPr>
        <w:pStyle w:val="BodyText"/>
        <w:spacing w:after="240"/>
        <w:rPr>
          <w:rFonts w:eastAsia="Malgun Gothic" w:cstheme="minorHAnsi"/>
          <w:color w:val="000000" w:themeColor="text1"/>
          <w:lang w:eastAsia="ko-KR"/>
        </w:rPr>
      </w:pPr>
      <w:r w:rsidRPr="00BD60B4">
        <w:rPr>
          <w:rFonts w:eastAsia="Malgun Gothic" w:cstheme="minorHAnsi"/>
          <w:color w:val="000000" w:themeColor="text1"/>
          <w:lang w:eastAsia="ko-KR"/>
        </w:rPr>
        <w:t xml:space="preserve">For ASM channels, since the frequencies are so close to AIS, it is recommended to leverage the IALA FATDMA scheme for AIS and use it on the ASM channels. </w:t>
      </w:r>
      <w:r>
        <w:rPr>
          <w:rFonts w:eastAsia="Malgun Gothic" w:cstheme="minorHAnsi"/>
          <w:color w:val="000000" w:themeColor="text1"/>
          <w:lang w:eastAsia="ko-KR"/>
        </w:rPr>
        <w:t>T</w:t>
      </w:r>
      <w:r w:rsidRPr="00BD60B4">
        <w:rPr>
          <w:rFonts w:eastAsia="Malgun Gothic" w:cstheme="minorHAnsi"/>
          <w:color w:val="000000" w:themeColor="text1"/>
          <w:lang w:eastAsia="ko-KR"/>
        </w:rPr>
        <w:t>he reservations are made on the AIS channels, but the slots are used on the ASM frequencies, which will prevent any ship from transmitting on these slots and will allow the AIS base station to ensure it does not transmit on ASM at the same time as a position report on AIS is sent from ship, as the station will be deaf</w:t>
      </w:r>
      <w:r>
        <w:rPr>
          <w:rFonts w:eastAsia="Malgun Gothic" w:cstheme="minorHAnsi"/>
          <w:color w:val="000000" w:themeColor="text1"/>
          <w:lang w:eastAsia="ko-KR"/>
        </w:rPr>
        <w:t xml:space="preserve"> (receiver desensitization)</w:t>
      </w:r>
      <w:r w:rsidRPr="00BD60B4">
        <w:rPr>
          <w:rFonts w:eastAsia="Malgun Gothic" w:cstheme="minorHAnsi"/>
          <w:color w:val="000000" w:themeColor="text1"/>
          <w:lang w:eastAsia="ko-KR"/>
        </w:rPr>
        <w:t xml:space="preserve"> on AIS while transmitting on ASM. The IALA FATDMA reservation scheme proposes the following reservations for each scheme (station):</w:t>
      </w:r>
    </w:p>
    <w:p w14:paraId="4DD2FAE0" w14:textId="77777777" w:rsidR="008A5A75" w:rsidRPr="00BD60B4" w:rsidRDefault="008A5A75" w:rsidP="008A5A75">
      <w:pPr>
        <w:jc w:val="center"/>
        <w:rPr>
          <w:rFonts w:eastAsia="Malgun Gothic" w:cstheme="minorHAnsi"/>
          <w:lang w:eastAsia="ko-KR"/>
        </w:rPr>
      </w:pPr>
      <w:r w:rsidRPr="006D3F50">
        <w:rPr>
          <w:rFonts w:eastAsia="Malgun Gothic" w:cstheme="minorHAnsi"/>
          <w:lang w:eastAsia="ko-KR"/>
        </w:rPr>
        <w:t xml:space="preserve">Table </w:t>
      </w:r>
      <w:r>
        <w:rPr>
          <w:rFonts w:eastAsia="Malgun Gothic" w:cstheme="minorHAnsi" w:hint="eastAsia"/>
          <w:lang w:eastAsia="ko-KR"/>
        </w:rPr>
        <w:t>x</w:t>
      </w:r>
      <w:r w:rsidRPr="006D3F50">
        <w:rPr>
          <w:rFonts w:eastAsia="Malgun Gothic" w:cstheme="minorHAnsi" w:hint="eastAsia"/>
          <w:lang w:eastAsia="ko-KR"/>
        </w:rPr>
        <w:t xml:space="preserve"> </w:t>
      </w:r>
      <w:r>
        <w:rPr>
          <w:rFonts w:eastAsia="Malgun Gothic" w:cstheme="minorHAnsi" w:hint="eastAsia"/>
          <w:lang w:eastAsia="ko-KR"/>
        </w:rPr>
        <w:t>IALA AIS FATDMA reservation scheme</w:t>
      </w:r>
    </w:p>
    <w:tbl>
      <w:tblPr>
        <w:tblStyle w:val="TableGrid"/>
        <w:tblW w:w="9634" w:type="dxa"/>
        <w:tblLayout w:type="fixed"/>
        <w:tblLook w:val="06A0" w:firstRow="1" w:lastRow="0" w:firstColumn="1" w:lastColumn="0" w:noHBand="1" w:noVBand="1"/>
      </w:tblPr>
      <w:tblGrid>
        <w:gridCol w:w="2405"/>
        <w:gridCol w:w="4253"/>
        <w:gridCol w:w="2976"/>
      </w:tblGrid>
      <w:tr w:rsidR="008A5A75" w:rsidRPr="00BD60B4" w14:paraId="582CCE3F" w14:textId="77777777" w:rsidTr="003D0EF9">
        <w:trPr>
          <w:trHeight w:val="304"/>
        </w:trPr>
        <w:tc>
          <w:tcPr>
            <w:tcW w:w="2405" w:type="dxa"/>
          </w:tcPr>
          <w:p w14:paraId="31EF521F"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Reservation category</w:t>
            </w:r>
          </w:p>
        </w:tc>
        <w:tc>
          <w:tcPr>
            <w:tcW w:w="4253" w:type="dxa"/>
          </w:tcPr>
          <w:p w14:paraId="452E3492"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Purpose</w:t>
            </w:r>
          </w:p>
        </w:tc>
        <w:tc>
          <w:tcPr>
            <w:tcW w:w="2976" w:type="dxa"/>
          </w:tcPr>
          <w:p w14:paraId="18A39F8E"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Number of reservations per frame (1 minute)</w:t>
            </w:r>
          </w:p>
        </w:tc>
      </w:tr>
      <w:tr w:rsidR="008A5A75" w:rsidRPr="00BD60B4" w14:paraId="7F09A176" w14:textId="77777777" w:rsidTr="003D0EF9">
        <w:trPr>
          <w:trHeight w:val="304"/>
        </w:trPr>
        <w:tc>
          <w:tcPr>
            <w:tcW w:w="2405" w:type="dxa"/>
          </w:tcPr>
          <w:p w14:paraId="49F1218D"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Category 1</w:t>
            </w:r>
          </w:p>
        </w:tc>
        <w:tc>
          <w:tcPr>
            <w:tcW w:w="4253" w:type="dxa"/>
          </w:tcPr>
          <w:p w14:paraId="42A0EFD2"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Base station reports (m</w:t>
            </w:r>
            <w:r>
              <w:rPr>
                <w:rFonts w:eastAsia="Malgun Gothic" w:cstheme="minorHAnsi" w:hint="eastAsia"/>
                <w:color w:val="000000" w:themeColor="text1"/>
                <w:lang w:eastAsia="ko-KR"/>
              </w:rPr>
              <w:t>sg</w:t>
            </w:r>
            <w:r w:rsidRPr="00BD60B4">
              <w:rPr>
                <w:rFonts w:eastAsia="Malgun Gothic" w:cstheme="minorHAnsi"/>
                <w:color w:val="000000" w:themeColor="text1"/>
                <w:lang w:eastAsia="ko-KR"/>
              </w:rPr>
              <w:t xml:space="preserve"> 4)</w:t>
            </w:r>
          </w:p>
        </w:tc>
        <w:tc>
          <w:tcPr>
            <w:tcW w:w="2976" w:type="dxa"/>
          </w:tcPr>
          <w:p w14:paraId="331D1DB6"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6 (1 slot every 10s)</w:t>
            </w:r>
          </w:p>
        </w:tc>
      </w:tr>
      <w:tr w:rsidR="008A5A75" w:rsidRPr="00BD60B4" w14:paraId="110A84C1" w14:textId="77777777" w:rsidTr="003D0EF9">
        <w:trPr>
          <w:trHeight w:val="304"/>
        </w:trPr>
        <w:tc>
          <w:tcPr>
            <w:tcW w:w="2405" w:type="dxa"/>
          </w:tcPr>
          <w:p w14:paraId="2F841D9C"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Category 2</w:t>
            </w:r>
          </w:p>
        </w:tc>
        <w:tc>
          <w:tcPr>
            <w:tcW w:w="4253" w:type="dxa"/>
          </w:tcPr>
          <w:p w14:paraId="7A70B951"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High timing requirement (msg 17, 20 and 22)</w:t>
            </w:r>
          </w:p>
        </w:tc>
        <w:tc>
          <w:tcPr>
            <w:tcW w:w="2976" w:type="dxa"/>
          </w:tcPr>
          <w:p w14:paraId="51825BD9"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4 (1 slot every 15 s)</w:t>
            </w:r>
          </w:p>
        </w:tc>
      </w:tr>
      <w:tr w:rsidR="008A5A75" w:rsidRPr="00BD60B4" w14:paraId="60FB29C5" w14:textId="77777777" w:rsidTr="003D0EF9">
        <w:trPr>
          <w:trHeight w:val="304"/>
        </w:trPr>
        <w:tc>
          <w:tcPr>
            <w:tcW w:w="2405" w:type="dxa"/>
          </w:tcPr>
          <w:p w14:paraId="5B938953"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Category 3</w:t>
            </w:r>
          </w:p>
        </w:tc>
        <w:tc>
          <w:tcPr>
            <w:tcW w:w="4253" w:type="dxa"/>
          </w:tcPr>
          <w:p w14:paraId="46080B3F"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General purposes (ASM, AtoNs, etc)</w:t>
            </w:r>
          </w:p>
        </w:tc>
        <w:tc>
          <w:tcPr>
            <w:tcW w:w="2976" w:type="dxa"/>
          </w:tcPr>
          <w:p w14:paraId="3DA43E69" w14:textId="77777777" w:rsidR="008A5A75" w:rsidRPr="00BD60B4" w:rsidRDefault="008A5A75" w:rsidP="008A5A75">
            <w:pPr>
              <w:pStyle w:val="BodyText"/>
              <w:numPr>
                <w:ilvl w:val="0"/>
                <w:numId w:val="28"/>
              </w:numPr>
              <w:spacing w:after="0"/>
              <w:ind w:left="992" w:hanging="425"/>
              <w:jc w:val="center"/>
              <w:rPr>
                <w:rFonts w:eastAsia="Malgun Gothic" w:cstheme="minorHAnsi"/>
                <w:color w:val="000000" w:themeColor="text1"/>
                <w:lang w:eastAsia="ko-KR"/>
              </w:rPr>
            </w:pPr>
            <w:r w:rsidRPr="00BD60B4">
              <w:rPr>
                <w:rFonts w:eastAsia="Malgun Gothic" w:cstheme="minorHAnsi"/>
                <w:color w:val="000000" w:themeColor="text1"/>
                <w:lang w:eastAsia="ko-KR"/>
              </w:rPr>
              <w:t>12 (3 slots every 15s)</w:t>
            </w:r>
          </w:p>
        </w:tc>
      </w:tr>
    </w:tbl>
    <w:p w14:paraId="1E7E4C6D" w14:textId="77777777" w:rsidR="008A5A75" w:rsidRDefault="008A5A75" w:rsidP="008A5A75">
      <w:pPr>
        <w:pStyle w:val="BodyText"/>
        <w:spacing w:after="240"/>
        <w:rPr>
          <w:rFonts w:eastAsia="Malgun Gothic" w:cstheme="minorHAnsi"/>
          <w:color w:val="000000" w:themeColor="text1"/>
          <w:lang w:eastAsia="ko-KR"/>
        </w:rPr>
      </w:pPr>
    </w:p>
    <w:p w14:paraId="6E46AD9D" w14:textId="77777777" w:rsidR="008A5A75" w:rsidRPr="00BD60B4" w:rsidRDefault="008A5A75" w:rsidP="008A5A75">
      <w:pPr>
        <w:pStyle w:val="BodyText"/>
        <w:spacing w:after="240"/>
        <w:rPr>
          <w:rFonts w:eastAsia="Malgun Gothic" w:cstheme="minorHAnsi"/>
          <w:color w:val="000000" w:themeColor="text1"/>
          <w:lang w:eastAsia="ko-KR"/>
        </w:rPr>
      </w:pPr>
      <w:r w:rsidRPr="00BD60B4">
        <w:rPr>
          <w:rFonts w:eastAsia="Malgun Gothic" w:cstheme="minorHAnsi"/>
          <w:color w:val="000000" w:themeColor="text1"/>
          <w:lang w:eastAsia="ko-KR"/>
        </w:rPr>
        <w:t>After many years of operating AIS, it is now clear that msg 17 and 22 are extremely rarely used and the reservations for these messages can be re-cycled on the ASM channels. Message 20 (FATDMA reservations) should be sent once every minute on alternating channels. The timeout value of message 20 should be set to the highest value possible, i.e. 7 minutes. All category 3 messages should be moved to ASM channels and benefit from the highest throughput to achieve even more data transfer within the existing reserved slots available. Using this strategy, a shore authority using the existing IALA FATDMA reservation scheme should end up with 15 ASM (3x4 slots of category 3 + 3 x 1 slots of category 2) time slots per minute.</w:t>
      </w:r>
    </w:p>
    <w:p w14:paraId="287F4CD5" w14:textId="77777777" w:rsidR="008A5A75" w:rsidRPr="00BD60B4" w:rsidRDefault="008A5A75" w:rsidP="008A5A75">
      <w:pPr>
        <w:pStyle w:val="BodyText"/>
        <w:spacing w:after="240"/>
        <w:rPr>
          <w:rFonts w:eastAsia="Malgun Gothic" w:cstheme="minorHAnsi"/>
          <w:color w:val="000000" w:themeColor="text1"/>
          <w:lang w:eastAsia="ko-KR"/>
        </w:rPr>
      </w:pPr>
      <w:r w:rsidRPr="00BD60B4">
        <w:rPr>
          <w:rFonts w:eastAsia="Malgun Gothic" w:cstheme="minorHAnsi"/>
          <w:color w:val="000000" w:themeColor="text1"/>
          <w:lang w:eastAsia="ko-KR"/>
        </w:rPr>
        <w:t>If a shore authority needs more time slots on the ASM channels, it is recommended to use adjacent IALA FATDMA reservation scheme, while making sure there is no conflict with adjacent VDES base stations. For every additional FATDMA reservation scheme used (in addition to the original one) the ASM base station will gain 22 additional slots per minute as all categories of reserved slots can be used for ASM (since the AIS base station transmissions</w:t>
      </w:r>
      <w:r>
        <w:rPr>
          <w:rFonts w:eastAsia="Malgun Gothic" w:cstheme="minorHAnsi"/>
          <w:color w:val="000000" w:themeColor="text1"/>
          <w:lang w:eastAsia="ko-KR"/>
        </w:rPr>
        <w:t xml:space="preserve"> – msg 4 and 20 --</w:t>
      </w:r>
      <w:r w:rsidRPr="00BD60B4">
        <w:rPr>
          <w:rFonts w:eastAsia="Malgun Gothic" w:cstheme="minorHAnsi"/>
          <w:color w:val="000000" w:themeColor="text1"/>
          <w:lang w:eastAsia="ko-KR"/>
        </w:rPr>
        <w:t xml:space="preserve"> will happen on the original FATDMA reservation scheme).</w:t>
      </w:r>
    </w:p>
    <w:p w14:paraId="36B35754" w14:textId="77777777" w:rsidR="008A5A75" w:rsidRPr="00BD60B4" w:rsidRDefault="008A5A75" w:rsidP="008A5A75">
      <w:pPr>
        <w:pStyle w:val="BodyText"/>
        <w:spacing w:after="240"/>
        <w:rPr>
          <w:rFonts w:eastAsia="Malgun Gothic" w:cstheme="minorHAnsi"/>
          <w:color w:val="000000" w:themeColor="text1"/>
          <w:lang w:eastAsia="ko-KR"/>
        </w:rPr>
      </w:pPr>
      <w:r w:rsidRPr="00BD60B4">
        <w:rPr>
          <w:rFonts w:eastAsia="Malgun Gothic" w:cstheme="minorHAnsi"/>
          <w:color w:val="000000" w:themeColor="text1"/>
          <w:lang w:eastAsia="ko-KR"/>
        </w:rPr>
        <w:t xml:space="preserve">The figure below shows the IALA AIS FATDMA matrix (6x6) that repeats itself around the world to allow shore authorities to select an AIS FATDMA reservation scheme that will not interfere with each other without the need for inter-organization coordination. In the example below, the site circled in red is in box #24 which means it would use FATDMA scheme #24 as defined in IALA A-124 </w:t>
      </w:r>
      <w:r>
        <w:rPr>
          <w:rFonts w:eastAsia="Malgun Gothic" w:cstheme="minorHAnsi"/>
          <w:color w:val="000000" w:themeColor="text1"/>
          <w:lang w:eastAsia="ko-KR"/>
        </w:rPr>
        <w:t xml:space="preserve">appendix 14 </w:t>
      </w:r>
      <w:r w:rsidRPr="003D60C1">
        <w:rPr>
          <w:rFonts w:eastAsia="Malgun Gothic" w:cstheme="minorHAnsi"/>
          <w:color w:val="000000" w:themeColor="text1"/>
          <w:highlight w:val="yellow"/>
          <w:lang w:eastAsia="ko-KR"/>
        </w:rPr>
        <w:t xml:space="preserve">(adjust this reference once the content of </w:t>
      </w:r>
      <w:r>
        <w:rPr>
          <w:rFonts w:eastAsia="Malgun Gothic" w:cstheme="minorHAnsi"/>
          <w:color w:val="000000" w:themeColor="text1"/>
          <w:highlight w:val="yellow"/>
          <w:lang w:eastAsia="ko-KR"/>
        </w:rPr>
        <w:t xml:space="preserve">A-124 </w:t>
      </w:r>
      <w:r w:rsidRPr="003D60C1">
        <w:rPr>
          <w:rFonts w:eastAsia="Malgun Gothic" w:cstheme="minorHAnsi"/>
          <w:color w:val="000000" w:themeColor="text1"/>
          <w:highlight w:val="yellow"/>
          <w:lang w:eastAsia="ko-KR"/>
        </w:rPr>
        <w:t>appendix 14 has been transferred in this document)</w:t>
      </w:r>
      <w:r w:rsidRPr="00BD60B4">
        <w:rPr>
          <w:rFonts w:eastAsia="Malgun Gothic" w:cstheme="minorHAnsi"/>
          <w:color w:val="000000" w:themeColor="text1"/>
          <w:lang w:eastAsia="ko-KR"/>
        </w:rPr>
        <w:t>. If the shore authority would like to increase the number of FATDMA reservations usable for the site circled in red, it should select an adjacent FATDMA scheme (such as 18,19,23 or 30 – marked by red stars) and also make FATDMA reservations for this scheme from that base station. This process can be repeated for each base station, as long as it does not create any conflicts and sufficient separation is kept between stations using the same scheme in adjacent matrix (6x6).</w:t>
      </w:r>
    </w:p>
    <w:p w14:paraId="192A0417" w14:textId="77777777" w:rsidR="008A5A75" w:rsidRPr="00CB15C9" w:rsidRDefault="008A5A75" w:rsidP="008A5A75">
      <w:pPr>
        <w:jc w:val="center"/>
        <w:rPr>
          <w:rFonts w:cs="Arial"/>
          <w:b/>
          <w:bCs/>
          <w:color w:val="000000" w:themeColor="text1"/>
          <w:sz w:val="20"/>
          <w:szCs w:val="20"/>
          <w:lang w:val="en-US"/>
        </w:rPr>
      </w:pPr>
      <w:r w:rsidRPr="00CB15C9">
        <w:rPr>
          <w:rFonts w:cs="Arial"/>
          <w:b/>
          <w:bCs/>
          <w:noProof/>
          <w:color w:val="000000" w:themeColor="text1"/>
          <w:sz w:val="20"/>
          <w:szCs w:val="20"/>
          <w:lang w:val="en-US"/>
        </w:rPr>
        <mc:AlternateContent>
          <mc:Choice Requires="wps">
            <w:drawing>
              <wp:anchor distT="0" distB="0" distL="114300" distR="114300" simplePos="0" relativeHeight="251512320" behindDoc="0" locked="0" layoutInCell="1" allowOverlap="1" wp14:anchorId="1FAF8D98" wp14:editId="2CD7B951">
                <wp:simplePos x="0" y="0"/>
                <wp:positionH relativeFrom="margin">
                  <wp:posOffset>399192</wp:posOffset>
                </wp:positionH>
                <wp:positionV relativeFrom="paragraph">
                  <wp:posOffset>2153285</wp:posOffset>
                </wp:positionV>
                <wp:extent cx="361315" cy="322580"/>
                <wp:effectExtent l="0" t="0" r="0" b="1270"/>
                <wp:wrapNone/>
                <wp:docPr id="34" name="Zone de texte 34"/>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50BC101F" w14:textId="77777777" w:rsidR="008A5A75" w:rsidRDefault="008A5A75" w:rsidP="008A5A75">
                            <w: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AF8D98" id="_x0000_t202" coordsize="21600,21600" o:spt="202" path="m,l,21600r21600,l21600,xe">
                <v:stroke joinstyle="miter"/>
                <v:path gradientshapeok="t" o:connecttype="rect"/>
              </v:shapetype>
              <v:shape id="Zone de texte 34" o:spid="_x0000_s1026" type="#_x0000_t202" style="position:absolute;left:0;text-align:left;margin-left:31.45pt;margin-top:169.55pt;width:28.45pt;height:25.4pt;z-index:251512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" filled="f" stroked="f" strokeweight=".5pt">
                <v:textbox>
                  <w:txbxContent>
                    <w:p w14:paraId="50BC101F" w14:textId="77777777" w:rsidR="008A5A75" w:rsidRDefault="008A5A75" w:rsidP="008A5A75">
                      <w:r>
                        <w:t>25</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635200" behindDoc="0" locked="0" layoutInCell="1" allowOverlap="1" wp14:anchorId="6AED1BA2" wp14:editId="254A136F">
                <wp:simplePos x="0" y="0"/>
                <wp:positionH relativeFrom="margin">
                  <wp:posOffset>397098</wp:posOffset>
                </wp:positionH>
                <wp:positionV relativeFrom="paragraph">
                  <wp:posOffset>2687320</wp:posOffset>
                </wp:positionV>
                <wp:extent cx="361848" cy="322580"/>
                <wp:effectExtent l="0" t="0" r="0" b="1270"/>
                <wp:wrapNone/>
                <wp:docPr id="40" name="Zone de texte 40"/>
                <wp:cNvGraphicFramePr/>
                <a:graphic xmlns:a="http://schemas.openxmlformats.org/drawingml/2006/main">
                  <a:graphicData uri="http://schemas.microsoft.com/office/word/2010/wordprocessingShape">
                    <wps:wsp>
                      <wps:cNvSpPr txBox="1"/>
                      <wps:spPr>
                        <a:xfrm>
                          <a:off x="0" y="0"/>
                          <a:ext cx="361848" cy="322580"/>
                        </a:xfrm>
                        <a:prstGeom prst="rect">
                          <a:avLst/>
                        </a:prstGeom>
                        <a:noFill/>
                        <a:ln w="6350">
                          <a:noFill/>
                        </a:ln>
                      </wps:spPr>
                      <wps:txbx>
                        <w:txbxContent>
                          <w:p w14:paraId="59C366C7" w14:textId="77777777" w:rsidR="008A5A75" w:rsidRDefault="008A5A75" w:rsidP="008A5A75">
                            <w: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ED1BA2" id="Zone de texte 40" o:spid="_x0000_s1027" type="#_x0000_t202" style="position:absolute;left:0;text-align:left;margin-left:31.25pt;margin-top:211.6pt;width:28.5pt;height:25.4pt;z-index:25163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" filled="f" stroked="f" strokeweight=".5pt">
                <v:textbox>
                  <w:txbxContent>
                    <w:p w14:paraId="59C366C7" w14:textId="77777777" w:rsidR="008A5A75" w:rsidRDefault="008A5A75" w:rsidP="008A5A75">
                      <w:r>
                        <w:t>31</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389440" behindDoc="0" locked="0" layoutInCell="1" allowOverlap="1" wp14:anchorId="25D84D49" wp14:editId="7619B9B1">
                <wp:simplePos x="0" y="0"/>
                <wp:positionH relativeFrom="rightMargin">
                  <wp:posOffset>-5676265</wp:posOffset>
                </wp:positionH>
                <wp:positionV relativeFrom="paragraph">
                  <wp:posOffset>1614393</wp:posOffset>
                </wp:positionV>
                <wp:extent cx="381407" cy="322580"/>
                <wp:effectExtent l="0" t="0" r="0" b="1270"/>
                <wp:wrapNone/>
                <wp:docPr id="28" name="Zone de texte 28"/>
                <wp:cNvGraphicFramePr/>
                <a:graphic xmlns:a="http://schemas.openxmlformats.org/drawingml/2006/main">
                  <a:graphicData uri="http://schemas.microsoft.com/office/word/2010/wordprocessingShape">
                    <wps:wsp>
                      <wps:cNvSpPr txBox="1"/>
                      <wps:spPr>
                        <a:xfrm>
                          <a:off x="0" y="0"/>
                          <a:ext cx="381407" cy="322580"/>
                        </a:xfrm>
                        <a:prstGeom prst="rect">
                          <a:avLst/>
                        </a:prstGeom>
                        <a:noFill/>
                        <a:ln w="6350">
                          <a:noFill/>
                        </a:ln>
                      </wps:spPr>
                      <wps:txbx>
                        <w:txbxContent>
                          <w:p w14:paraId="384AC140" w14:textId="77777777" w:rsidR="008A5A75" w:rsidRDefault="008A5A75" w:rsidP="008A5A75">
                            <w: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D84D49" id="Zone de texte 28" o:spid="_x0000_s1028" type="#_x0000_t202" style="position:absolute;left:0;text-align:left;margin-left:-446.95pt;margin-top:127.1pt;width:30.05pt;height:25.4pt;z-index:2513894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" filled="f" stroked="f" strokeweight=".5pt">
                <v:textbox>
                  <w:txbxContent>
                    <w:p w14:paraId="384AC140" w14:textId="77777777" w:rsidR="008A5A75" w:rsidRDefault="008A5A75" w:rsidP="008A5A75">
                      <w:r>
                        <w:t>19</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348480" behindDoc="0" locked="0" layoutInCell="1" allowOverlap="1" wp14:anchorId="53F5A2C7" wp14:editId="1172804A">
                <wp:simplePos x="0" y="0"/>
                <wp:positionH relativeFrom="column">
                  <wp:posOffset>387383</wp:posOffset>
                </wp:positionH>
                <wp:positionV relativeFrom="paragraph">
                  <wp:posOffset>1070041</wp:posOffset>
                </wp:positionV>
                <wp:extent cx="386297" cy="322580"/>
                <wp:effectExtent l="0" t="0" r="0" b="1270"/>
                <wp:wrapNone/>
                <wp:docPr id="720281621" name="Zone de texte 26"/>
                <wp:cNvGraphicFramePr/>
                <a:graphic xmlns:a="http://schemas.openxmlformats.org/drawingml/2006/main">
                  <a:graphicData uri="http://schemas.microsoft.com/office/word/2010/wordprocessingShape">
                    <wps:wsp>
                      <wps:cNvSpPr txBox="1"/>
                      <wps:spPr>
                        <a:xfrm>
                          <a:off x="0" y="0"/>
                          <a:ext cx="386297" cy="322580"/>
                        </a:xfrm>
                        <a:prstGeom prst="rect">
                          <a:avLst/>
                        </a:prstGeom>
                        <a:noFill/>
                        <a:ln w="6350">
                          <a:noFill/>
                        </a:ln>
                      </wps:spPr>
                      <wps:txbx>
                        <w:txbxContent>
                          <w:p w14:paraId="26E48FBD" w14:textId="77777777" w:rsidR="008A5A75" w:rsidRDefault="008A5A75" w:rsidP="008A5A75">
                            <w: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F5A2C7" id="Zone de texte 26" o:spid="_x0000_s1029" type="#_x0000_t202" style="position:absolute;left:0;text-align:left;margin-left:30.5pt;margin-top:84.25pt;width:30.4pt;height:25.4pt;z-index:25134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" filled="f" stroked="f" strokeweight=".5pt">
                <v:textbox>
                  <w:txbxContent>
                    <w:p w14:paraId="26E48FBD" w14:textId="77777777" w:rsidR="008A5A75" w:rsidRDefault="008A5A75" w:rsidP="008A5A75">
                      <w:r>
                        <w:t>13</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143680" behindDoc="0" locked="0" layoutInCell="1" allowOverlap="1" wp14:anchorId="70B0621C" wp14:editId="39B0B419">
                <wp:simplePos x="0" y="0"/>
                <wp:positionH relativeFrom="column">
                  <wp:posOffset>446817</wp:posOffset>
                </wp:positionH>
                <wp:positionV relativeFrom="paragraph">
                  <wp:posOffset>494030</wp:posOffset>
                </wp:positionV>
                <wp:extent cx="303170" cy="322730"/>
                <wp:effectExtent l="0" t="0" r="0" b="1270"/>
                <wp:wrapNone/>
                <wp:docPr id="932694854" name="Zone de texte 16"/>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296B172F" w14:textId="77777777" w:rsidR="008A5A75" w:rsidRDefault="008A5A75" w:rsidP="008A5A75">
                            <w: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B0621C" id="Zone de texte 16" o:spid="_x0000_s1030" type="#_x0000_t202" style="position:absolute;left:0;text-align:left;margin-left:35.2pt;margin-top:38.9pt;width:23.85pt;height:25.4pt;z-index:25114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" filled="f" stroked="f" strokeweight=".5pt">
                <v:textbox>
                  <w:txbxContent>
                    <w:p w14:paraId="296B172F" w14:textId="77777777" w:rsidR="008A5A75" w:rsidRDefault="008A5A75" w:rsidP="008A5A75">
                      <w:r>
                        <w:t>7</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020800" behindDoc="0" locked="0" layoutInCell="1" allowOverlap="1" wp14:anchorId="4AF9FA86" wp14:editId="730CBF8B">
                <wp:simplePos x="0" y="0"/>
                <wp:positionH relativeFrom="column">
                  <wp:posOffset>433482</wp:posOffset>
                </wp:positionH>
                <wp:positionV relativeFrom="paragraph">
                  <wp:posOffset>45720</wp:posOffset>
                </wp:positionV>
                <wp:extent cx="302895" cy="322580"/>
                <wp:effectExtent l="0" t="0" r="0" b="1270"/>
                <wp:wrapNone/>
                <wp:docPr id="6" name="Zone de texte 6"/>
                <wp:cNvGraphicFramePr/>
                <a:graphic xmlns:a="http://schemas.openxmlformats.org/drawingml/2006/main">
                  <a:graphicData uri="http://schemas.microsoft.com/office/word/2010/wordprocessingShape">
                    <wps:wsp>
                      <wps:cNvSpPr txBox="1"/>
                      <wps:spPr>
                        <a:xfrm>
                          <a:off x="0" y="0"/>
                          <a:ext cx="302895" cy="322580"/>
                        </a:xfrm>
                        <a:prstGeom prst="rect">
                          <a:avLst/>
                        </a:prstGeom>
                        <a:noFill/>
                        <a:ln w="6350">
                          <a:noFill/>
                        </a:ln>
                      </wps:spPr>
                      <wps:txbx>
                        <w:txbxContent>
                          <w:p w14:paraId="0C653188" w14:textId="77777777" w:rsidR="008A5A75" w:rsidRDefault="008A5A75" w:rsidP="008A5A75">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F9FA86" id="Zone de texte 6" o:spid="_x0000_s1031" type="#_x0000_t202" style="position:absolute;left:0;text-align:left;margin-left:34.15pt;margin-top:3.6pt;width:23.85pt;height:25.4pt;z-index:2510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" filled="f" stroked="f" strokeweight=".5pt">
                <v:textbox>
                  <w:txbxContent>
                    <w:p w14:paraId="0C653188" w14:textId="77777777" w:rsidR="008A5A75" w:rsidRDefault="008A5A75" w:rsidP="008A5A75">
                      <w:r>
                        <w:t>1</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041280" behindDoc="0" locked="0" layoutInCell="1" allowOverlap="1" wp14:anchorId="4B1D21AB" wp14:editId="37A185CC">
                <wp:simplePos x="0" y="0"/>
                <wp:positionH relativeFrom="column">
                  <wp:posOffset>929863</wp:posOffset>
                </wp:positionH>
                <wp:positionV relativeFrom="paragraph">
                  <wp:posOffset>41275</wp:posOffset>
                </wp:positionV>
                <wp:extent cx="302895" cy="322580"/>
                <wp:effectExtent l="0" t="0" r="0" b="1270"/>
                <wp:wrapNone/>
                <wp:docPr id="9" name="Zone de texte 9"/>
                <wp:cNvGraphicFramePr/>
                <a:graphic xmlns:a="http://schemas.openxmlformats.org/drawingml/2006/main">
                  <a:graphicData uri="http://schemas.microsoft.com/office/word/2010/wordprocessingShape">
                    <wps:wsp>
                      <wps:cNvSpPr txBox="1"/>
                      <wps:spPr>
                        <a:xfrm>
                          <a:off x="0" y="0"/>
                          <a:ext cx="302895" cy="322580"/>
                        </a:xfrm>
                        <a:prstGeom prst="rect">
                          <a:avLst/>
                        </a:prstGeom>
                        <a:noFill/>
                        <a:ln w="6350">
                          <a:noFill/>
                        </a:ln>
                      </wps:spPr>
                      <wps:txbx>
                        <w:txbxContent>
                          <w:p w14:paraId="2129DE83" w14:textId="77777777" w:rsidR="008A5A75" w:rsidRDefault="008A5A75" w:rsidP="008A5A75">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1D21AB" id="Zone de texte 9" o:spid="_x0000_s1032" type="#_x0000_t202" style="position:absolute;left:0;text-align:left;margin-left:73.2pt;margin-top:3.25pt;width:23.85pt;height:25.4pt;z-index:2510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" filled="f" stroked="f" strokeweight=".5pt">
                <v:textbox>
                  <w:txbxContent>
                    <w:p w14:paraId="2129DE83" w14:textId="77777777" w:rsidR="008A5A75" w:rsidRDefault="008A5A75" w:rsidP="008A5A75">
                      <w:r>
                        <w:t>2</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164160" behindDoc="0" locked="0" layoutInCell="1" allowOverlap="1" wp14:anchorId="4A96B36F" wp14:editId="126E7860">
                <wp:simplePos x="0" y="0"/>
                <wp:positionH relativeFrom="column">
                  <wp:posOffset>931768</wp:posOffset>
                </wp:positionH>
                <wp:positionV relativeFrom="paragraph">
                  <wp:posOffset>495300</wp:posOffset>
                </wp:positionV>
                <wp:extent cx="303170" cy="322730"/>
                <wp:effectExtent l="0" t="0" r="0" b="1270"/>
                <wp:wrapNone/>
                <wp:docPr id="17" name="Zone de texte 17"/>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5E4A1297" w14:textId="77777777" w:rsidR="008A5A75" w:rsidRDefault="008A5A75" w:rsidP="008A5A75">
                            <w: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6B36F" id="Zone de texte 17" o:spid="_x0000_s1033" type="#_x0000_t202" style="position:absolute;left:0;text-align:left;margin-left:73.35pt;margin-top:39pt;width:23.85pt;height:25.4pt;z-index:2511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" filled="f" stroked="f" strokeweight=".5pt">
                <v:textbox>
                  <w:txbxContent>
                    <w:p w14:paraId="5E4A1297" w14:textId="77777777" w:rsidR="008A5A75" w:rsidRDefault="008A5A75" w:rsidP="008A5A75">
                      <w:r>
                        <w:t>8</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205120" behindDoc="0" locked="0" layoutInCell="1" allowOverlap="1" wp14:anchorId="330CC68E" wp14:editId="0C29FA99">
                <wp:simplePos x="0" y="0"/>
                <wp:positionH relativeFrom="rightMargin">
                  <wp:posOffset>-5234082</wp:posOffset>
                </wp:positionH>
                <wp:positionV relativeFrom="paragraph">
                  <wp:posOffset>1070610</wp:posOffset>
                </wp:positionV>
                <wp:extent cx="439420" cy="322580"/>
                <wp:effectExtent l="0" t="0" r="0" b="1270"/>
                <wp:wrapNone/>
                <wp:docPr id="19" name="Zone de texte 19"/>
                <wp:cNvGraphicFramePr/>
                <a:graphic xmlns:a="http://schemas.openxmlformats.org/drawingml/2006/main">
                  <a:graphicData uri="http://schemas.microsoft.com/office/word/2010/wordprocessingShape">
                    <wps:wsp>
                      <wps:cNvSpPr txBox="1"/>
                      <wps:spPr>
                        <a:xfrm>
                          <a:off x="0" y="0"/>
                          <a:ext cx="439420" cy="322580"/>
                        </a:xfrm>
                        <a:prstGeom prst="rect">
                          <a:avLst/>
                        </a:prstGeom>
                        <a:noFill/>
                        <a:ln w="6350">
                          <a:noFill/>
                        </a:ln>
                      </wps:spPr>
                      <wps:txbx>
                        <w:txbxContent>
                          <w:p w14:paraId="5AB8243D" w14:textId="77777777" w:rsidR="008A5A75" w:rsidRDefault="008A5A75" w:rsidP="008A5A75">
                            <w: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0CC68E" id="Zone de texte 19" o:spid="_x0000_s1034" type="#_x0000_t202" style="position:absolute;left:0;text-align:left;margin-left:-412.15pt;margin-top:84.3pt;width:34.6pt;height:25.4pt;z-index:25120512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" filled="f" stroked="f" strokeweight=".5pt">
                <v:textbox>
                  <w:txbxContent>
                    <w:p w14:paraId="5AB8243D" w14:textId="77777777" w:rsidR="008A5A75" w:rsidRDefault="008A5A75" w:rsidP="008A5A75">
                      <w:r>
                        <w:t>14</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532800" behindDoc="0" locked="0" layoutInCell="1" allowOverlap="1" wp14:anchorId="417F7E39" wp14:editId="531A24DA">
                <wp:simplePos x="0" y="0"/>
                <wp:positionH relativeFrom="column">
                  <wp:posOffset>894303</wp:posOffset>
                </wp:positionH>
                <wp:positionV relativeFrom="paragraph">
                  <wp:posOffset>2143760</wp:posOffset>
                </wp:positionV>
                <wp:extent cx="361315" cy="322580"/>
                <wp:effectExtent l="0" t="0" r="0" b="1270"/>
                <wp:wrapNone/>
                <wp:docPr id="35" name="Zone de texte 35"/>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65531BE3" w14:textId="77777777" w:rsidR="008A5A75" w:rsidRDefault="008A5A75" w:rsidP="008A5A75">
                            <w: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F7E39" id="Zone de texte 35" o:spid="_x0000_s1035" type="#_x0000_t202" style="position:absolute;left:0;text-align:left;margin-left:70.4pt;margin-top:168.8pt;width:28.45pt;height:25.4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" filled="f" stroked="f" strokeweight=".5pt">
                <v:textbox>
                  <w:txbxContent>
                    <w:p w14:paraId="65531BE3" w14:textId="77777777" w:rsidR="008A5A75" w:rsidRDefault="008A5A75" w:rsidP="008A5A75">
                      <w:r>
                        <w:t>26</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430400" behindDoc="0" locked="0" layoutInCell="1" allowOverlap="1" wp14:anchorId="2D04985D" wp14:editId="2455E11B">
                <wp:simplePos x="0" y="0"/>
                <wp:positionH relativeFrom="column">
                  <wp:posOffset>888612</wp:posOffset>
                </wp:positionH>
                <wp:positionV relativeFrom="paragraph">
                  <wp:posOffset>1611094</wp:posOffset>
                </wp:positionV>
                <wp:extent cx="366738" cy="322580"/>
                <wp:effectExtent l="0" t="0" r="0" b="1270"/>
                <wp:wrapNone/>
                <wp:docPr id="30" name="Zone de texte 30"/>
                <wp:cNvGraphicFramePr/>
                <a:graphic xmlns:a="http://schemas.openxmlformats.org/drawingml/2006/main">
                  <a:graphicData uri="http://schemas.microsoft.com/office/word/2010/wordprocessingShape">
                    <wps:wsp>
                      <wps:cNvSpPr txBox="1"/>
                      <wps:spPr>
                        <a:xfrm>
                          <a:off x="0" y="0"/>
                          <a:ext cx="366738" cy="322580"/>
                        </a:xfrm>
                        <a:prstGeom prst="rect">
                          <a:avLst/>
                        </a:prstGeom>
                        <a:noFill/>
                        <a:ln w="6350">
                          <a:noFill/>
                        </a:ln>
                      </wps:spPr>
                      <wps:txbx>
                        <w:txbxContent>
                          <w:p w14:paraId="4061CA9A" w14:textId="77777777" w:rsidR="008A5A75" w:rsidRDefault="008A5A75" w:rsidP="008A5A75">
                            <w: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04985D" id="Zone de texte 30" o:spid="_x0000_s1036" type="#_x0000_t202" style="position:absolute;left:0;text-align:left;margin-left:69.95pt;margin-top:126.85pt;width:28.9pt;height:25.4pt;z-index:25143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" filled="f" stroked="f" strokeweight=".5pt">
                <v:textbox>
                  <w:txbxContent>
                    <w:p w14:paraId="4061CA9A" w14:textId="77777777" w:rsidR="008A5A75" w:rsidRDefault="008A5A75" w:rsidP="008A5A75">
                      <w:r>
                        <w:t>20</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655680" behindDoc="0" locked="0" layoutInCell="1" allowOverlap="1" wp14:anchorId="0DA9A0ED" wp14:editId="3F8F6EF4">
                <wp:simplePos x="0" y="0"/>
                <wp:positionH relativeFrom="column">
                  <wp:posOffset>793115</wp:posOffset>
                </wp:positionH>
                <wp:positionV relativeFrom="paragraph">
                  <wp:posOffset>2687320</wp:posOffset>
                </wp:positionV>
                <wp:extent cx="361315" cy="322580"/>
                <wp:effectExtent l="0" t="0" r="0" b="1270"/>
                <wp:wrapNone/>
                <wp:docPr id="41" name="Zone de texte 41"/>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02A64872" w14:textId="77777777" w:rsidR="008A5A75" w:rsidRDefault="008A5A75" w:rsidP="008A5A75">
                            <w:r>
                              <w:t>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9A0ED" id="Zone de texte 41" o:spid="_x0000_s1037" type="#_x0000_t202" style="position:absolute;left:0;text-align:left;margin-left:62.45pt;margin-top:211.6pt;width:28.45pt;height:25.4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" filled="f" stroked="f" strokeweight=".5pt">
                <v:textbox>
                  <w:txbxContent>
                    <w:p w14:paraId="02A64872" w14:textId="77777777" w:rsidR="008A5A75" w:rsidRDefault="008A5A75" w:rsidP="008A5A75">
                      <w:r>
                        <w:t>32</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676160" behindDoc="0" locked="0" layoutInCell="1" allowOverlap="1" wp14:anchorId="7CA04BB9" wp14:editId="2C85E42E">
                <wp:simplePos x="0" y="0"/>
                <wp:positionH relativeFrom="column">
                  <wp:posOffset>1436370</wp:posOffset>
                </wp:positionH>
                <wp:positionV relativeFrom="paragraph">
                  <wp:posOffset>2682240</wp:posOffset>
                </wp:positionV>
                <wp:extent cx="361315" cy="322580"/>
                <wp:effectExtent l="0" t="0" r="0" b="1270"/>
                <wp:wrapNone/>
                <wp:docPr id="210133791" name="Zone de texte 42"/>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4035F05E" w14:textId="77777777" w:rsidR="008A5A75" w:rsidRDefault="008A5A75" w:rsidP="008A5A75">
                            <w: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04BB9" id="Zone de texte 42" o:spid="_x0000_s1038" type="#_x0000_t202" style="position:absolute;left:0;text-align:left;margin-left:113.1pt;margin-top:211.2pt;width:28.45pt;height:25.4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" filled="f" stroked="f" strokeweight=".5pt">
                <v:textbox>
                  <w:txbxContent>
                    <w:p w14:paraId="4035F05E" w14:textId="77777777" w:rsidR="008A5A75" w:rsidRDefault="008A5A75" w:rsidP="008A5A75">
                      <w:r>
                        <w:t>33</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696640" behindDoc="0" locked="0" layoutInCell="1" allowOverlap="1" wp14:anchorId="278F88D0" wp14:editId="48804DB5">
                <wp:simplePos x="0" y="0"/>
                <wp:positionH relativeFrom="column">
                  <wp:posOffset>2000885</wp:posOffset>
                </wp:positionH>
                <wp:positionV relativeFrom="paragraph">
                  <wp:posOffset>2681605</wp:posOffset>
                </wp:positionV>
                <wp:extent cx="361315" cy="322580"/>
                <wp:effectExtent l="0" t="0" r="0" b="1270"/>
                <wp:wrapNone/>
                <wp:docPr id="43" name="Zone de texte 43"/>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70530D68" w14:textId="77777777" w:rsidR="008A5A75" w:rsidRDefault="008A5A75" w:rsidP="008A5A75">
                            <w:r>
                              <w:t>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8F88D0" id="Zone de texte 43" o:spid="_x0000_s1039" type="#_x0000_t202" style="position:absolute;left:0;text-align:left;margin-left:157.55pt;margin-top:211.15pt;width:28.45pt;height:25.4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" filled="f" stroked="f" strokeweight=".5pt">
                <v:textbox>
                  <w:txbxContent>
                    <w:p w14:paraId="70530D68" w14:textId="77777777" w:rsidR="008A5A75" w:rsidRDefault="008A5A75" w:rsidP="008A5A75">
                      <w:r>
                        <w:t>34</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553280" behindDoc="0" locked="0" layoutInCell="1" allowOverlap="1" wp14:anchorId="7D31F0CB" wp14:editId="7FEF85FE">
                <wp:simplePos x="0" y="0"/>
                <wp:positionH relativeFrom="column">
                  <wp:posOffset>1443619</wp:posOffset>
                </wp:positionH>
                <wp:positionV relativeFrom="paragraph">
                  <wp:posOffset>2146935</wp:posOffset>
                </wp:positionV>
                <wp:extent cx="361848" cy="322580"/>
                <wp:effectExtent l="0" t="0" r="0" b="1270"/>
                <wp:wrapNone/>
                <wp:docPr id="36" name="Zone de texte 36"/>
                <wp:cNvGraphicFramePr/>
                <a:graphic xmlns:a="http://schemas.openxmlformats.org/drawingml/2006/main">
                  <a:graphicData uri="http://schemas.microsoft.com/office/word/2010/wordprocessingShape">
                    <wps:wsp>
                      <wps:cNvSpPr txBox="1"/>
                      <wps:spPr>
                        <a:xfrm>
                          <a:off x="0" y="0"/>
                          <a:ext cx="361848" cy="322580"/>
                        </a:xfrm>
                        <a:prstGeom prst="rect">
                          <a:avLst/>
                        </a:prstGeom>
                        <a:noFill/>
                        <a:ln w="6350">
                          <a:noFill/>
                        </a:ln>
                      </wps:spPr>
                      <wps:txbx>
                        <w:txbxContent>
                          <w:p w14:paraId="3D3635A9" w14:textId="77777777" w:rsidR="008A5A75" w:rsidRDefault="008A5A75" w:rsidP="008A5A75">
                            <w: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1F0CB" id="Zone de texte 36" o:spid="_x0000_s1040" type="#_x0000_t202" style="position:absolute;left:0;text-align:left;margin-left:113.65pt;margin-top:169.05pt;width:28.5pt;height:25.4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" filled="f" stroked="f" strokeweight=".5pt">
                <v:textbox>
                  <w:txbxContent>
                    <w:p w14:paraId="3D3635A9" w14:textId="77777777" w:rsidR="008A5A75" w:rsidRDefault="008A5A75" w:rsidP="008A5A75">
                      <w:r>
                        <w:t>27</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266560" behindDoc="0" locked="0" layoutInCell="1" allowOverlap="1" wp14:anchorId="22F450FE" wp14:editId="11D3F386">
                <wp:simplePos x="0" y="0"/>
                <wp:positionH relativeFrom="column">
                  <wp:posOffset>1442085</wp:posOffset>
                </wp:positionH>
                <wp:positionV relativeFrom="paragraph">
                  <wp:posOffset>1615176</wp:posOffset>
                </wp:positionV>
                <wp:extent cx="376518" cy="322580"/>
                <wp:effectExtent l="0" t="0" r="0" b="1270"/>
                <wp:wrapNone/>
                <wp:docPr id="14897998" name="Zone de texte 22"/>
                <wp:cNvGraphicFramePr/>
                <a:graphic xmlns:a="http://schemas.openxmlformats.org/drawingml/2006/main">
                  <a:graphicData uri="http://schemas.microsoft.com/office/word/2010/wordprocessingShape">
                    <wps:wsp>
                      <wps:cNvSpPr txBox="1"/>
                      <wps:spPr>
                        <a:xfrm>
                          <a:off x="0" y="0"/>
                          <a:ext cx="376518" cy="322580"/>
                        </a:xfrm>
                        <a:prstGeom prst="rect">
                          <a:avLst/>
                        </a:prstGeom>
                        <a:noFill/>
                        <a:ln w="6350">
                          <a:noFill/>
                        </a:ln>
                      </wps:spPr>
                      <wps:txbx>
                        <w:txbxContent>
                          <w:p w14:paraId="63B55701" w14:textId="77777777" w:rsidR="008A5A75" w:rsidRDefault="008A5A75" w:rsidP="008A5A75">
                            <w: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F450FE" id="Zone de texte 22" o:spid="_x0000_s1041" type="#_x0000_t202" style="position:absolute;left:0;text-align:left;margin-left:113.55pt;margin-top:127.2pt;width:29.65pt;height:25.4pt;z-index:25126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" filled="f" stroked="f" strokeweight=".5pt">
                <v:textbox>
                  <w:txbxContent>
                    <w:p w14:paraId="63B55701" w14:textId="77777777" w:rsidR="008A5A75" w:rsidRDefault="008A5A75" w:rsidP="008A5A75">
                      <w:r>
                        <w:t>21</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368960" behindDoc="0" locked="0" layoutInCell="1" allowOverlap="1" wp14:anchorId="0B320797" wp14:editId="1959F045">
                <wp:simplePos x="0" y="0"/>
                <wp:positionH relativeFrom="column">
                  <wp:posOffset>1442085</wp:posOffset>
                </wp:positionH>
                <wp:positionV relativeFrom="paragraph">
                  <wp:posOffset>1067806</wp:posOffset>
                </wp:positionV>
                <wp:extent cx="366738" cy="322580"/>
                <wp:effectExtent l="0" t="0" r="0" b="1270"/>
                <wp:wrapNone/>
                <wp:docPr id="27" name="Zone de texte 27"/>
                <wp:cNvGraphicFramePr/>
                <a:graphic xmlns:a="http://schemas.openxmlformats.org/drawingml/2006/main">
                  <a:graphicData uri="http://schemas.microsoft.com/office/word/2010/wordprocessingShape">
                    <wps:wsp>
                      <wps:cNvSpPr txBox="1"/>
                      <wps:spPr>
                        <a:xfrm>
                          <a:off x="0" y="0"/>
                          <a:ext cx="366738" cy="322580"/>
                        </a:xfrm>
                        <a:prstGeom prst="rect">
                          <a:avLst/>
                        </a:prstGeom>
                        <a:noFill/>
                        <a:ln w="6350">
                          <a:noFill/>
                        </a:ln>
                      </wps:spPr>
                      <wps:txbx>
                        <w:txbxContent>
                          <w:p w14:paraId="3ED7AD8F" w14:textId="77777777" w:rsidR="008A5A75" w:rsidRDefault="008A5A75" w:rsidP="008A5A75">
                            <w: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320797" id="Zone de texte 27" o:spid="_x0000_s1042" type="#_x0000_t202" style="position:absolute;left:0;text-align:left;margin-left:113.55pt;margin-top:84.1pt;width:28.9pt;height:25.4pt;z-index:25136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" filled="f" stroked="f" strokeweight=".5pt">
                <v:textbox>
                  <w:txbxContent>
                    <w:p w14:paraId="3ED7AD8F" w14:textId="77777777" w:rsidR="008A5A75" w:rsidRDefault="008A5A75" w:rsidP="008A5A75">
                      <w:r>
                        <w:t>15</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184640" behindDoc="0" locked="0" layoutInCell="1" allowOverlap="1" wp14:anchorId="2A633453" wp14:editId="3ADB22E7">
                <wp:simplePos x="0" y="0"/>
                <wp:positionH relativeFrom="column">
                  <wp:posOffset>1485636</wp:posOffset>
                </wp:positionH>
                <wp:positionV relativeFrom="paragraph">
                  <wp:posOffset>496570</wp:posOffset>
                </wp:positionV>
                <wp:extent cx="303170" cy="322730"/>
                <wp:effectExtent l="0" t="0" r="0" b="1270"/>
                <wp:wrapNone/>
                <wp:docPr id="18" name="Zone de texte 18"/>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732A2BE0" w14:textId="77777777" w:rsidR="008A5A75" w:rsidRDefault="008A5A75" w:rsidP="008A5A75">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633453" id="Zone de texte 18" o:spid="_x0000_s1043" type="#_x0000_t202" style="position:absolute;left:0;text-align:left;margin-left:117pt;margin-top:39.1pt;width:23.85pt;height:25.4pt;z-index:25118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" filled="f" stroked="f" strokeweight=".5pt">
                <v:textbox>
                  <w:txbxContent>
                    <w:p w14:paraId="732A2BE0" w14:textId="77777777" w:rsidR="008A5A75" w:rsidRDefault="008A5A75" w:rsidP="008A5A75">
                      <w:r>
                        <w:t>9</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225600" behindDoc="0" locked="0" layoutInCell="1" allowOverlap="1" wp14:anchorId="03D6CE17" wp14:editId="62ACF77C">
                <wp:simplePos x="0" y="0"/>
                <wp:positionH relativeFrom="column">
                  <wp:posOffset>1999351</wp:posOffset>
                </wp:positionH>
                <wp:positionV relativeFrom="paragraph">
                  <wp:posOffset>1067435</wp:posOffset>
                </wp:positionV>
                <wp:extent cx="371475" cy="322580"/>
                <wp:effectExtent l="0" t="0" r="0" b="1270"/>
                <wp:wrapNone/>
                <wp:docPr id="503973190" name="Zone de texte 20"/>
                <wp:cNvGraphicFramePr/>
                <a:graphic xmlns:a="http://schemas.openxmlformats.org/drawingml/2006/main">
                  <a:graphicData uri="http://schemas.microsoft.com/office/word/2010/wordprocessingShape">
                    <wps:wsp>
                      <wps:cNvSpPr txBox="1"/>
                      <wps:spPr>
                        <a:xfrm>
                          <a:off x="0" y="0"/>
                          <a:ext cx="371475" cy="322580"/>
                        </a:xfrm>
                        <a:prstGeom prst="rect">
                          <a:avLst/>
                        </a:prstGeom>
                        <a:noFill/>
                        <a:ln w="6350">
                          <a:noFill/>
                        </a:ln>
                      </wps:spPr>
                      <wps:txbx>
                        <w:txbxContent>
                          <w:p w14:paraId="33E223EA" w14:textId="77777777" w:rsidR="008A5A75" w:rsidRDefault="008A5A75" w:rsidP="008A5A75">
                            <w: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6CE17" id="Zone de texte 20" o:spid="_x0000_s1044" type="#_x0000_t202" style="position:absolute;left:0;text-align:left;margin-left:157.45pt;margin-top:84.05pt;width:29.25pt;height:25.4pt;z-index:25122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" filled="f" stroked="f" strokeweight=".5pt">
                <v:textbox>
                  <w:txbxContent>
                    <w:p w14:paraId="33E223EA" w14:textId="77777777" w:rsidR="008A5A75" w:rsidRDefault="008A5A75" w:rsidP="008A5A75">
                      <w:r>
                        <w:t>16</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287040" behindDoc="0" locked="0" layoutInCell="1" allowOverlap="1" wp14:anchorId="209F338E" wp14:editId="16898A75">
                <wp:simplePos x="0" y="0"/>
                <wp:positionH relativeFrom="column">
                  <wp:posOffset>1986016</wp:posOffset>
                </wp:positionH>
                <wp:positionV relativeFrom="paragraph">
                  <wp:posOffset>498475</wp:posOffset>
                </wp:positionV>
                <wp:extent cx="356959" cy="322580"/>
                <wp:effectExtent l="0" t="0" r="0" b="1270"/>
                <wp:wrapNone/>
                <wp:docPr id="1437510654" name="Zone de texte 23"/>
                <wp:cNvGraphicFramePr/>
                <a:graphic xmlns:a="http://schemas.openxmlformats.org/drawingml/2006/main">
                  <a:graphicData uri="http://schemas.microsoft.com/office/word/2010/wordprocessingShape">
                    <wps:wsp>
                      <wps:cNvSpPr txBox="1"/>
                      <wps:spPr>
                        <a:xfrm>
                          <a:off x="0" y="0"/>
                          <a:ext cx="356959" cy="322580"/>
                        </a:xfrm>
                        <a:prstGeom prst="rect">
                          <a:avLst/>
                        </a:prstGeom>
                        <a:noFill/>
                        <a:ln w="6350">
                          <a:noFill/>
                        </a:ln>
                      </wps:spPr>
                      <wps:txbx>
                        <w:txbxContent>
                          <w:p w14:paraId="0588A573" w14:textId="77777777" w:rsidR="008A5A75" w:rsidRDefault="008A5A75" w:rsidP="008A5A75">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F338E" id="Zone de texte 23" o:spid="_x0000_s1045" type="#_x0000_t202" style="position:absolute;left:0;text-align:left;margin-left:156.4pt;margin-top:39.25pt;width:28.1pt;height:25.4pt;z-index:25128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" filled="f" stroked="f" strokeweight=".5pt">
                <v:textbox>
                  <w:txbxContent>
                    <w:p w14:paraId="0588A573" w14:textId="77777777" w:rsidR="008A5A75" w:rsidRDefault="008A5A75" w:rsidP="008A5A75">
                      <w:r>
                        <w:t>10</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471360" behindDoc="0" locked="0" layoutInCell="1" allowOverlap="1" wp14:anchorId="35916300" wp14:editId="258FCF31">
                <wp:simplePos x="0" y="0"/>
                <wp:positionH relativeFrom="column">
                  <wp:posOffset>2545715</wp:posOffset>
                </wp:positionH>
                <wp:positionV relativeFrom="paragraph">
                  <wp:posOffset>1607556</wp:posOffset>
                </wp:positionV>
                <wp:extent cx="361315" cy="322580"/>
                <wp:effectExtent l="0" t="0" r="0" b="1270"/>
                <wp:wrapNone/>
                <wp:docPr id="32" name="Zone de texte 32"/>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663FCD4B" w14:textId="77777777" w:rsidR="008A5A75" w:rsidRDefault="008A5A75" w:rsidP="008A5A75">
                            <w: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16300" id="Zone de texte 32" o:spid="_x0000_s1046" type="#_x0000_t202" style="position:absolute;left:0;text-align:left;margin-left:200.45pt;margin-top:126.6pt;width:28.45pt;height:25.4pt;z-index:2514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" filled="f" stroked="f" strokeweight=".5pt">
                <v:textbox>
                  <w:txbxContent>
                    <w:p w14:paraId="663FCD4B" w14:textId="77777777" w:rsidR="008A5A75" w:rsidRDefault="008A5A75" w:rsidP="008A5A75">
                      <w:r>
                        <w:t>23</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450880" behindDoc="0" locked="0" layoutInCell="1" allowOverlap="1" wp14:anchorId="190C5CA0" wp14:editId="0A4A2717">
                <wp:simplePos x="0" y="0"/>
                <wp:positionH relativeFrom="rightMargin">
                  <wp:posOffset>-4124409</wp:posOffset>
                </wp:positionH>
                <wp:positionV relativeFrom="paragraph">
                  <wp:posOffset>1614614</wp:posOffset>
                </wp:positionV>
                <wp:extent cx="396077" cy="322730"/>
                <wp:effectExtent l="0" t="0" r="0" b="1270"/>
                <wp:wrapNone/>
                <wp:docPr id="31" name="Zone de texte 31"/>
                <wp:cNvGraphicFramePr/>
                <a:graphic xmlns:a="http://schemas.openxmlformats.org/drawingml/2006/main">
                  <a:graphicData uri="http://schemas.microsoft.com/office/word/2010/wordprocessingShape">
                    <wps:wsp>
                      <wps:cNvSpPr txBox="1"/>
                      <wps:spPr>
                        <a:xfrm>
                          <a:off x="0" y="0"/>
                          <a:ext cx="396077" cy="322730"/>
                        </a:xfrm>
                        <a:prstGeom prst="rect">
                          <a:avLst/>
                        </a:prstGeom>
                        <a:noFill/>
                        <a:ln w="6350">
                          <a:noFill/>
                        </a:ln>
                      </wps:spPr>
                      <wps:txbx>
                        <w:txbxContent>
                          <w:p w14:paraId="38B3B001" w14:textId="77777777" w:rsidR="008A5A75" w:rsidRDefault="008A5A75" w:rsidP="008A5A75">
                            <w: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0C5CA0" id="Zone de texte 31" o:spid="_x0000_s1047" type="#_x0000_t202" style="position:absolute;left:0;text-align:left;margin-left:-324.75pt;margin-top:127.15pt;width:31.2pt;height:25.4pt;z-index:25145088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" filled="f" stroked="f" strokeweight=".5pt">
                <v:textbox>
                  <w:txbxContent>
                    <w:p w14:paraId="38B3B001" w14:textId="77777777" w:rsidR="008A5A75" w:rsidRDefault="008A5A75" w:rsidP="008A5A75">
                      <w:r>
                        <w:t>22</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573760" behindDoc="0" locked="0" layoutInCell="1" allowOverlap="1" wp14:anchorId="59CA6356" wp14:editId="4451CD1B">
                <wp:simplePos x="0" y="0"/>
                <wp:positionH relativeFrom="column">
                  <wp:posOffset>2000250</wp:posOffset>
                </wp:positionH>
                <wp:positionV relativeFrom="paragraph">
                  <wp:posOffset>2146935</wp:posOffset>
                </wp:positionV>
                <wp:extent cx="361315" cy="322580"/>
                <wp:effectExtent l="0" t="0" r="0" b="1270"/>
                <wp:wrapNone/>
                <wp:docPr id="37" name="Zone de texte 37"/>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6073F692" w14:textId="77777777" w:rsidR="008A5A75" w:rsidRDefault="008A5A75" w:rsidP="008A5A75">
                            <w: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CA6356" id="Zone de texte 37" o:spid="_x0000_s1048" type="#_x0000_t202" style="position:absolute;left:0;text-align:left;margin-left:157.5pt;margin-top:169.05pt;width:28.45pt;height:25.4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" filled="f" stroked="f" strokeweight=".5pt">
                <v:textbox>
                  <w:txbxContent>
                    <w:p w14:paraId="6073F692" w14:textId="77777777" w:rsidR="008A5A75" w:rsidRDefault="008A5A75" w:rsidP="008A5A75">
                      <w:r>
                        <w:t>28</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717120" behindDoc="0" locked="0" layoutInCell="1" allowOverlap="1" wp14:anchorId="1136701C" wp14:editId="707799D7">
                <wp:simplePos x="0" y="0"/>
                <wp:positionH relativeFrom="column">
                  <wp:posOffset>2548890</wp:posOffset>
                </wp:positionH>
                <wp:positionV relativeFrom="paragraph">
                  <wp:posOffset>2677160</wp:posOffset>
                </wp:positionV>
                <wp:extent cx="361315" cy="339725"/>
                <wp:effectExtent l="0" t="0" r="0" b="3175"/>
                <wp:wrapNone/>
                <wp:docPr id="44" name="Zone de texte 44"/>
                <wp:cNvGraphicFramePr/>
                <a:graphic xmlns:a="http://schemas.openxmlformats.org/drawingml/2006/main">
                  <a:graphicData uri="http://schemas.microsoft.com/office/word/2010/wordprocessingShape">
                    <wps:wsp>
                      <wps:cNvSpPr txBox="1"/>
                      <wps:spPr>
                        <a:xfrm>
                          <a:off x="0" y="0"/>
                          <a:ext cx="361315" cy="339725"/>
                        </a:xfrm>
                        <a:prstGeom prst="rect">
                          <a:avLst/>
                        </a:prstGeom>
                        <a:noFill/>
                        <a:ln w="6350">
                          <a:noFill/>
                        </a:ln>
                      </wps:spPr>
                      <wps:txbx>
                        <w:txbxContent>
                          <w:p w14:paraId="5BC72192" w14:textId="77777777" w:rsidR="008A5A75" w:rsidRDefault="008A5A75" w:rsidP="008A5A75">
                            <w:r>
                              <w:t>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36701C" id="Zone de texte 44" o:spid="_x0000_s1049" type="#_x0000_t202" style="position:absolute;left:0;text-align:left;margin-left:200.7pt;margin-top:210.8pt;width:28.45pt;height:26.7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" filled="f" stroked="f" strokeweight=".5pt">
                <v:textbox>
                  <w:txbxContent>
                    <w:p w14:paraId="5BC72192" w14:textId="77777777" w:rsidR="008A5A75" w:rsidRDefault="008A5A75" w:rsidP="008A5A75">
                      <w:r>
                        <w:t>35</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594240" behindDoc="0" locked="0" layoutInCell="1" allowOverlap="1" wp14:anchorId="3755CBBC" wp14:editId="7175C43C">
                <wp:simplePos x="0" y="0"/>
                <wp:positionH relativeFrom="column">
                  <wp:posOffset>2546350</wp:posOffset>
                </wp:positionH>
                <wp:positionV relativeFrom="paragraph">
                  <wp:posOffset>2146935</wp:posOffset>
                </wp:positionV>
                <wp:extent cx="361315" cy="322580"/>
                <wp:effectExtent l="0" t="0" r="0" b="1270"/>
                <wp:wrapNone/>
                <wp:docPr id="38" name="Zone de texte 38"/>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015FB26A" w14:textId="77777777" w:rsidR="008A5A75" w:rsidRDefault="008A5A75" w:rsidP="008A5A75">
                            <w: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55CBBC" id="Zone de texte 38" o:spid="_x0000_s1050" type="#_x0000_t202" style="position:absolute;left:0;text-align:left;margin-left:200.5pt;margin-top:169.05pt;width:28.45pt;height:25.4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" filled="f" stroked="f" strokeweight=".5pt">
                <v:textbox>
                  <w:txbxContent>
                    <w:p w14:paraId="015FB26A" w14:textId="77777777" w:rsidR="008A5A75" w:rsidRDefault="008A5A75" w:rsidP="008A5A75">
                      <w:r>
                        <w:t>29</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270080" behindDoc="0" locked="0" layoutInCell="1" allowOverlap="1" wp14:anchorId="4DF622F0" wp14:editId="76A735D0">
                <wp:simplePos x="0" y="0"/>
                <wp:positionH relativeFrom="column">
                  <wp:posOffset>5306060</wp:posOffset>
                </wp:positionH>
                <wp:positionV relativeFrom="paragraph">
                  <wp:posOffset>2129155</wp:posOffset>
                </wp:positionV>
                <wp:extent cx="361315" cy="322580"/>
                <wp:effectExtent l="0" t="0" r="0" b="1270"/>
                <wp:wrapNone/>
                <wp:docPr id="1477721923" name="Zone de texte 1477721923"/>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4F4C2DDA" w14:textId="77777777" w:rsidR="008A5A75" w:rsidRDefault="008A5A75" w:rsidP="008A5A75">
                            <w: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F622F0" id="Zone de texte 1477721923" o:spid="_x0000_s1051" type="#_x0000_t202" style="position:absolute;left:0;text-align:left;margin-left:417.8pt;margin-top:167.65pt;width:28.45pt;height:25.4pt;z-index:25227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" filled="f" stroked="f" strokeweight=".5pt">
                <v:textbox>
                  <w:txbxContent>
                    <w:p w14:paraId="4F4C2DDA" w14:textId="77777777" w:rsidR="008A5A75" w:rsidRDefault="008A5A75" w:rsidP="008A5A75">
                      <w:r>
                        <w:t>28</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249600" behindDoc="0" locked="0" layoutInCell="1" allowOverlap="1" wp14:anchorId="07C86A98" wp14:editId="2EAE10C7">
                <wp:simplePos x="0" y="0"/>
                <wp:positionH relativeFrom="column">
                  <wp:posOffset>4756785</wp:posOffset>
                </wp:positionH>
                <wp:positionV relativeFrom="paragraph">
                  <wp:posOffset>2135505</wp:posOffset>
                </wp:positionV>
                <wp:extent cx="361315" cy="322580"/>
                <wp:effectExtent l="0" t="0" r="0" b="1270"/>
                <wp:wrapNone/>
                <wp:docPr id="1477721922" name="Zone de texte 1477721922"/>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3887D784" w14:textId="77777777" w:rsidR="008A5A75" w:rsidRDefault="008A5A75" w:rsidP="008A5A75">
                            <w: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C86A98" id="Zone de texte 1477721922" o:spid="_x0000_s1052" type="#_x0000_t202" style="position:absolute;left:0;text-align:left;margin-left:374.55pt;margin-top:168.15pt;width:28.45pt;height:25.4pt;z-index:25224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" filled="f" stroked="f" strokeweight=".5pt">
                <v:textbox>
                  <w:txbxContent>
                    <w:p w14:paraId="3887D784" w14:textId="77777777" w:rsidR="008A5A75" w:rsidRDefault="008A5A75" w:rsidP="008A5A75">
                      <w:r>
                        <w:t>27</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229120" behindDoc="0" locked="0" layoutInCell="1" allowOverlap="1" wp14:anchorId="66C667AD" wp14:editId="64843954">
                <wp:simplePos x="0" y="0"/>
                <wp:positionH relativeFrom="column">
                  <wp:posOffset>4203700</wp:posOffset>
                </wp:positionH>
                <wp:positionV relativeFrom="paragraph">
                  <wp:posOffset>2136140</wp:posOffset>
                </wp:positionV>
                <wp:extent cx="361315" cy="322580"/>
                <wp:effectExtent l="0" t="0" r="0" b="1270"/>
                <wp:wrapNone/>
                <wp:docPr id="1477721921" name="Zone de texte 1477721921"/>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4E63C7A8" w14:textId="77777777" w:rsidR="008A5A75" w:rsidRDefault="008A5A75" w:rsidP="008A5A75">
                            <w: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667AD" id="Zone de texte 1477721921" o:spid="_x0000_s1053" type="#_x0000_t202" style="position:absolute;left:0;text-align:left;margin-left:331pt;margin-top:168.2pt;width:28.45pt;height:25.4pt;z-index:25222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" filled="f" stroked="f" strokeweight=".5pt">
                <v:textbox>
                  <w:txbxContent>
                    <w:p w14:paraId="4E63C7A8" w14:textId="77777777" w:rsidR="008A5A75" w:rsidRDefault="008A5A75" w:rsidP="008A5A75">
                      <w:r>
                        <w:t>26</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901440" behindDoc="0" locked="0" layoutInCell="1" allowOverlap="1" wp14:anchorId="3F98316B" wp14:editId="4CACB0E9">
                <wp:simplePos x="0" y="0"/>
                <wp:positionH relativeFrom="margin">
                  <wp:posOffset>3657600</wp:posOffset>
                </wp:positionH>
                <wp:positionV relativeFrom="paragraph">
                  <wp:posOffset>2141220</wp:posOffset>
                </wp:positionV>
                <wp:extent cx="361315" cy="322580"/>
                <wp:effectExtent l="0" t="0" r="0" b="1270"/>
                <wp:wrapNone/>
                <wp:docPr id="8" name="Zone de texte 8"/>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64EF56AA" w14:textId="77777777" w:rsidR="008A5A75" w:rsidRDefault="008A5A75" w:rsidP="008A5A75">
                            <w: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8316B" id="Zone de texte 8" o:spid="_x0000_s1054" type="#_x0000_t202" style="position:absolute;left:0;text-align:left;margin-left:4in;margin-top:168.6pt;width:28.45pt;height:25.4pt;z-index:251901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" filled="f" stroked="f" strokeweight=".5pt">
                <v:textbox>
                  <w:txbxContent>
                    <w:p w14:paraId="64EF56AA" w14:textId="77777777" w:rsidR="008A5A75" w:rsidRDefault="008A5A75" w:rsidP="008A5A75">
                      <w:r>
                        <w:t>25</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614720" behindDoc="0" locked="0" layoutInCell="1" allowOverlap="1" wp14:anchorId="180BA8B9" wp14:editId="12547F07">
                <wp:simplePos x="0" y="0"/>
                <wp:positionH relativeFrom="column">
                  <wp:posOffset>3104515</wp:posOffset>
                </wp:positionH>
                <wp:positionV relativeFrom="paragraph">
                  <wp:posOffset>2134235</wp:posOffset>
                </wp:positionV>
                <wp:extent cx="361315" cy="322580"/>
                <wp:effectExtent l="0" t="0" r="0" b="1270"/>
                <wp:wrapNone/>
                <wp:docPr id="39" name="Zone de texte 39"/>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4CDCA168" w14:textId="77777777" w:rsidR="008A5A75" w:rsidRDefault="008A5A75" w:rsidP="008A5A75">
                            <w: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BA8B9" id="Zone de texte 39" o:spid="_x0000_s1055" type="#_x0000_t202" style="position:absolute;left:0;text-align:left;margin-left:244.45pt;margin-top:168.05pt;width:28.45pt;height:25.4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" filled="f" stroked="f" strokeweight=".5pt">
                <v:textbox>
                  <w:txbxContent>
                    <w:p w14:paraId="4CDCA168" w14:textId="77777777" w:rsidR="008A5A75" w:rsidRDefault="008A5A75" w:rsidP="008A5A75">
                      <w:r>
                        <w:t>30</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409920" behindDoc="0" locked="0" layoutInCell="1" allowOverlap="1" wp14:anchorId="4E99DD66" wp14:editId="7FCF722F">
                <wp:simplePos x="0" y="0"/>
                <wp:positionH relativeFrom="margin">
                  <wp:posOffset>2541270</wp:posOffset>
                </wp:positionH>
                <wp:positionV relativeFrom="paragraph">
                  <wp:posOffset>1058174</wp:posOffset>
                </wp:positionV>
                <wp:extent cx="371627" cy="322580"/>
                <wp:effectExtent l="0" t="0" r="0" b="1270"/>
                <wp:wrapNone/>
                <wp:docPr id="29" name="Zone de texte 29"/>
                <wp:cNvGraphicFramePr/>
                <a:graphic xmlns:a="http://schemas.openxmlformats.org/drawingml/2006/main">
                  <a:graphicData uri="http://schemas.microsoft.com/office/word/2010/wordprocessingShape">
                    <wps:wsp>
                      <wps:cNvSpPr txBox="1"/>
                      <wps:spPr>
                        <a:xfrm>
                          <a:off x="0" y="0"/>
                          <a:ext cx="371627" cy="322580"/>
                        </a:xfrm>
                        <a:prstGeom prst="rect">
                          <a:avLst/>
                        </a:prstGeom>
                        <a:noFill/>
                        <a:ln w="6350">
                          <a:noFill/>
                        </a:ln>
                      </wps:spPr>
                      <wps:txbx>
                        <w:txbxContent>
                          <w:p w14:paraId="4728F0F7" w14:textId="77777777" w:rsidR="008A5A75" w:rsidRDefault="008A5A75" w:rsidP="008A5A75">
                            <w:r>
                              <w:t>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9DD66" id="Zone de texte 29" o:spid="_x0000_s1056" type="#_x0000_t202" style="position:absolute;left:0;text-align:left;margin-left:200.1pt;margin-top:83.3pt;width:29.25pt;height:25.4pt;z-index:25140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" filled="f" stroked="f" strokeweight=".5pt">
                <v:textbox>
                  <w:txbxContent>
                    <w:p w14:paraId="4728F0F7" w14:textId="77777777" w:rsidR="008A5A75" w:rsidRDefault="008A5A75" w:rsidP="008A5A75">
                      <w:r>
                        <w:t>17</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307520" behindDoc="0" locked="0" layoutInCell="1" allowOverlap="1" wp14:anchorId="545C7700" wp14:editId="7A4E13A3">
                <wp:simplePos x="0" y="0"/>
                <wp:positionH relativeFrom="margin">
                  <wp:posOffset>2547249</wp:posOffset>
                </wp:positionH>
                <wp:positionV relativeFrom="paragraph">
                  <wp:posOffset>489585</wp:posOffset>
                </wp:positionV>
                <wp:extent cx="366463" cy="322580"/>
                <wp:effectExtent l="0" t="0" r="0" b="1270"/>
                <wp:wrapNone/>
                <wp:docPr id="24" name="Zone de texte 24"/>
                <wp:cNvGraphicFramePr/>
                <a:graphic xmlns:a="http://schemas.openxmlformats.org/drawingml/2006/main">
                  <a:graphicData uri="http://schemas.microsoft.com/office/word/2010/wordprocessingShape">
                    <wps:wsp>
                      <wps:cNvSpPr txBox="1"/>
                      <wps:spPr>
                        <a:xfrm>
                          <a:off x="0" y="0"/>
                          <a:ext cx="366463" cy="322580"/>
                        </a:xfrm>
                        <a:prstGeom prst="rect">
                          <a:avLst/>
                        </a:prstGeom>
                        <a:noFill/>
                        <a:ln w="6350">
                          <a:noFill/>
                        </a:ln>
                      </wps:spPr>
                      <wps:txbx>
                        <w:txbxContent>
                          <w:p w14:paraId="08B119F0" w14:textId="77777777" w:rsidR="008A5A75" w:rsidRDefault="008A5A75" w:rsidP="008A5A75">
                            <w: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C7700" id="Zone de texte 24" o:spid="_x0000_s1057" type="#_x0000_t202" style="position:absolute;left:0;text-align:left;margin-left:200.55pt;margin-top:38.55pt;width:28.85pt;height:25.4pt;z-index:251307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5zNGgIAADM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" filled="f" stroked="f" strokeweight=".5pt">
                <v:textbox>
                  <w:txbxContent>
                    <w:p w14:paraId="08B119F0" w14:textId="77777777" w:rsidR="008A5A75" w:rsidRDefault="008A5A75" w:rsidP="008A5A75">
                      <w:r>
                        <w:t>11</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246080" behindDoc="0" locked="0" layoutInCell="1" allowOverlap="1" wp14:anchorId="20544FD9" wp14:editId="5D880695">
                <wp:simplePos x="0" y="0"/>
                <wp:positionH relativeFrom="column">
                  <wp:posOffset>3091180</wp:posOffset>
                </wp:positionH>
                <wp:positionV relativeFrom="paragraph">
                  <wp:posOffset>1057910</wp:posOffset>
                </wp:positionV>
                <wp:extent cx="386080" cy="322580"/>
                <wp:effectExtent l="0" t="0" r="0" b="1270"/>
                <wp:wrapNone/>
                <wp:docPr id="21" name="Zone de texte 21"/>
                <wp:cNvGraphicFramePr/>
                <a:graphic xmlns:a="http://schemas.openxmlformats.org/drawingml/2006/main">
                  <a:graphicData uri="http://schemas.microsoft.com/office/word/2010/wordprocessingShape">
                    <wps:wsp>
                      <wps:cNvSpPr txBox="1"/>
                      <wps:spPr>
                        <a:xfrm>
                          <a:off x="0" y="0"/>
                          <a:ext cx="386080" cy="322580"/>
                        </a:xfrm>
                        <a:prstGeom prst="rect">
                          <a:avLst/>
                        </a:prstGeom>
                        <a:noFill/>
                        <a:ln w="6350">
                          <a:noFill/>
                        </a:ln>
                      </wps:spPr>
                      <wps:txbx>
                        <w:txbxContent>
                          <w:p w14:paraId="0D3CB660" w14:textId="77777777" w:rsidR="008A5A75" w:rsidRDefault="008A5A75" w:rsidP="008A5A75">
                            <w:r>
                              <w:t>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544FD9" id="Zone de texte 21" o:spid="_x0000_s1058" type="#_x0000_t202" style="position:absolute;left:0;text-align:left;margin-left:243.4pt;margin-top:83.3pt;width:30.4pt;height:25.4pt;z-index:25124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" filled="f" stroked="f" strokeweight=".5pt">
                <v:textbox>
                  <w:txbxContent>
                    <w:p w14:paraId="0D3CB660" w14:textId="77777777" w:rsidR="008A5A75" w:rsidRDefault="008A5A75" w:rsidP="008A5A75">
                      <w:r>
                        <w:t>18</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737600" behindDoc="0" locked="0" layoutInCell="1" allowOverlap="1" wp14:anchorId="4671584C" wp14:editId="0555311B">
                <wp:simplePos x="0" y="0"/>
                <wp:positionH relativeFrom="column">
                  <wp:posOffset>3098800</wp:posOffset>
                </wp:positionH>
                <wp:positionV relativeFrom="paragraph">
                  <wp:posOffset>2682240</wp:posOffset>
                </wp:positionV>
                <wp:extent cx="361315" cy="322580"/>
                <wp:effectExtent l="0" t="0" r="0" b="1270"/>
                <wp:wrapNone/>
                <wp:docPr id="45" name="Zone de texte 45"/>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6D2D3E77" w14:textId="77777777" w:rsidR="008A5A75" w:rsidRDefault="008A5A75" w:rsidP="008A5A75">
                            <w:r>
                              <w:t>36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1584C" id="Zone de texte 45" o:spid="_x0000_s1059" type="#_x0000_t202" style="position:absolute;left:0;text-align:left;margin-left:244pt;margin-top:211.2pt;width:28.45pt;height:25.4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" filled="f" stroked="f" strokeweight=".5pt">
                <v:textbox>
                  <w:txbxContent>
                    <w:p w14:paraId="6D2D3E77" w14:textId="77777777" w:rsidR="008A5A75" w:rsidRDefault="008A5A75" w:rsidP="008A5A75">
                      <w:r>
                        <w:t>36</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778560" behindDoc="0" locked="0" layoutInCell="1" allowOverlap="1" wp14:anchorId="304995F4" wp14:editId="120A6D83">
                <wp:simplePos x="0" y="0"/>
                <wp:positionH relativeFrom="column">
                  <wp:posOffset>2797810</wp:posOffset>
                </wp:positionH>
                <wp:positionV relativeFrom="paragraph">
                  <wp:posOffset>1519555</wp:posOffset>
                </wp:positionV>
                <wp:extent cx="156210" cy="161290"/>
                <wp:effectExtent l="19050" t="38100" r="34290" b="29210"/>
                <wp:wrapNone/>
                <wp:docPr id="48" name="Étoile : 5 branches 48"/>
                <wp:cNvGraphicFramePr/>
                <a:graphic xmlns:a="http://schemas.openxmlformats.org/drawingml/2006/main">
                  <a:graphicData uri="http://schemas.microsoft.com/office/word/2010/wordprocessingShape">
                    <wps:wsp>
                      <wps:cNvSpPr/>
                      <wps:spPr>
                        <a:xfrm>
                          <a:off x="0" y="0"/>
                          <a:ext cx="156210" cy="161290"/>
                        </a:xfrm>
                        <a:prstGeom prst="star5">
                          <a:avLst/>
                        </a:prstGeom>
                        <a:ln w="127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E4D1E0" id="Étoile : 5 branches 48" o:spid="_x0000_s1026" style="position:absolute;margin-left:220.3pt;margin-top:119.65pt;width:12.3pt;height:12.7pt;z-index:251778560;visibility:visible;mso-wrap-style:square;mso-wrap-distance-left:9pt;mso-wrap-distance-top:0;mso-wrap-distance-right:9pt;mso-wrap-distance-bottom:0;mso-position-horizontal:absolute;mso-position-horizontal-relative:text;mso-position-vertical:absolute;mso-position-vertical-relative:text;v-text-anchor:middle" coordsize="156210,16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" path="m,61607r59667,1l78105,,96543,61608r59667,-1l107938,99682r18438,61608l78105,123214,29834,161290,48272,99682,,61607xe" fillcolor="#00558c [3204]" strokecolor="red" strokeweight="1pt">
                <v:path arrowok="t" o:connecttype="custom" o:connectlocs="0,61607;59667,61608;78105,0;96543,61608;156210,61607;107938,99682;126376,161290;78105,123214;29834,161290;48272,99682;0,61607" o:connectangles="0,0,0,0,0,0,0,0,0,0,0"/>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208640" behindDoc="0" locked="0" layoutInCell="1" allowOverlap="1" wp14:anchorId="3517F316" wp14:editId="72D56B2E">
                <wp:simplePos x="0" y="0"/>
                <wp:positionH relativeFrom="column">
                  <wp:posOffset>3370951</wp:posOffset>
                </wp:positionH>
                <wp:positionV relativeFrom="paragraph">
                  <wp:posOffset>965200</wp:posOffset>
                </wp:positionV>
                <wp:extent cx="156474" cy="161365"/>
                <wp:effectExtent l="19050" t="38100" r="34290" b="29210"/>
                <wp:wrapNone/>
                <wp:docPr id="63" name="Étoile : 5 branches 63"/>
                <wp:cNvGraphicFramePr/>
                <a:graphic xmlns:a="http://schemas.openxmlformats.org/drawingml/2006/main">
                  <a:graphicData uri="http://schemas.microsoft.com/office/word/2010/wordprocessingShape">
                    <wps:wsp>
                      <wps:cNvSpPr/>
                      <wps:spPr>
                        <a:xfrm>
                          <a:off x="0" y="0"/>
                          <a:ext cx="156474" cy="161365"/>
                        </a:xfrm>
                        <a:prstGeom prst="star5">
                          <a:avLst/>
                        </a:prstGeom>
                        <a:ln w="127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4563680" id="Étoile : 5 branches 63" o:spid="_x0000_s1026" style="position:absolute;margin-left:265.45pt;margin-top:76pt;width:12.3pt;height:12.7pt;z-index:252208640;visibility:visible;mso-wrap-style:square;mso-wrap-distance-left:9pt;mso-wrap-distance-top:0;mso-wrap-distance-right:9pt;mso-wrap-distance-bottom:0;mso-position-horizontal:absolute;mso-position-horizontal-relative:text;mso-position-vertical:absolute;mso-position-vertical-relative:text;v-text-anchor:middle" coordsize="156474,161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" path="m,61636r59768,l78237,,96706,61636r59768,l108120,99729r18470,61636l78237,123271,29884,161365,48354,99729,,61636xe" fillcolor="#00558c [3204]" strokecolor="red" strokeweight="1pt">
                <v:path arrowok="t" o:connecttype="custom" o:connectlocs="0,61636;59768,61636;78237,0;96706,61636;156474,61636;108120,99729;126590,161365;78237,123271;29884,161365;48354,99729;0,61636" o:connectangles="0,0,0,0,0,0,0,0,0,0,0"/>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799040" behindDoc="0" locked="0" layoutInCell="1" allowOverlap="1" wp14:anchorId="007DBBE6" wp14:editId="729E2784">
                <wp:simplePos x="0" y="0"/>
                <wp:positionH relativeFrom="column">
                  <wp:posOffset>3359965</wp:posOffset>
                </wp:positionH>
                <wp:positionV relativeFrom="paragraph">
                  <wp:posOffset>2052260</wp:posOffset>
                </wp:positionV>
                <wp:extent cx="156474" cy="161365"/>
                <wp:effectExtent l="19050" t="38100" r="34290" b="29210"/>
                <wp:wrapNone/>
                <wp:docPr id="49" name="Étoile : 5 branches 49"/>
                <wp:cNvGraphicFramePr/>
                <a:graphic xmlns:a="http://schemas.openxmlformats.org/drawingml/2006/main">
                  <a:graphicData uri="http://schemas.microsoft.com/office/word/2010/wordprocessingShape">
                    <wps:wsp>
                      <wps:cNvSpPr/>
                      <wps:spPr>
                        <a:xfrm>
                          <a:off x="0" y="0"/>
                          <a:ext cx="156474" cy="161365"/>
                        </a:xfrm>
                        <a:prstGeom prst="star5">
                          <a:avLst/>
                        </a:prstGeom>
                        <a:ln w="127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D3BD399" id="Étoile : 5 branches 49" o:spid="_x0000_s1026" style="position:absolute;margin-left:264.55pt;margin-top:161.6pt;width:12.3pt;height:12.7pt;z-index:251799040;visibility:visible;mso-wrap-style:square;mso-wrap-distance-left:9pt;mso-wrap-distance-top:0;mso-wrap-distance-right:9pt;mso-wrap-distance-bottom:0;mso-position-horizontal:absolute;mso-position-horizontal-relative:text;mso-position-vertical:absolute;mso-position-vertical-relative:text;v-text-anchor:middle" coordsize="156474,1613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" path="m,61636r59768,l78237,,96706,61636r59768,l108120,99729r18470,61636l78237,123271,29884,161365,48354,99729,,61636xe" fillcolor="#00558c [3204]" strokecolor="red" strokeweight="1pt">
                <v:path arrowok="t" o:connecttype="custom" o:connectlocs="0,61636;59768,61636;78237,0;96706,61636;156474,61636;108120,99729;126590,161365;78237,123271;29884,161365;48354,99729;0,61636" o:connectangles="0,0,0,0,0,0,0,0,0,0,0"/>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188160" behindDoc="0" locked="0" layoutInCell="1" allowOverlap="1" wp14:anchorId="385EDF4D" wp14:editId="2AA96504">
                <wp:simplePos x="0" y="0"/>
                <wp:positionH relativeFrom="column">
                  <wp:posOffset>3915781</wp:posOffset>
                </wp:positionH>
                <wp:positionV relativeFrom="paragraph">
                  <wp:posOffset>1520190</wp:posOffset>
                </wp:positionV>
                <wp:extent cx="156210" cy="161290"/>
                <wp:effectExtent l="19050" t="38100" r="34290" b="29210"/>
                <wp:wrapNone/>
                <wp:docPr id="62" name="Étoile : 5 branches 62"/>
                <wp:cNvGraphicFramePr/>
                <a:graphic xmlns:a="http://schemas.openxmlformats.org/drawingml/2006/main">
                  <a:graphicData uri="http://schemas.microsoft.com/office/word/2010/wordprocessingShape">
                    <wps:wsp>
                      <wps:cNvSpPr/>
                      <wps:spPr>
                        <a:xfrm>
                          <a:off x="0" y="0"/>
                          <a:ext cx="156210" cy="161290"/>
                        </a:xfrm>
                        <a:prstGeom prst="star5">
                          <a:avLst/>
                        </a:prstGeom>
                        <a:ln w="127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F78DEE" id="Étoile : 5 branches 62" o:spid="_x0000_s1026" style="position:absolute;margin-left:308.35pt;margin-top:119.7pt;width:12.3pt;height:12.7pt;z-index:252188160;visibility:visible;mso-wrap-style:square;mso-wrap-distance-left:9pt;mso-wrap-distance-top:0;mso-wrap-distance-right:9pt;mso-wrap-distance-bottom:0;mso-position-horizontal:absolute;mso-position-horizontal-relative:text;mso-position-vertical:absolute;mso-position-vertical-relative:text;v-text-anchor:middle" coordsize="156210,16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" path="m,61607r59667,1l78105,,96543,61608r59667,-1l107938,99682r18438,61608l78105,123214,29834,161290,48272,99682,,61607xe" fillcolor="#00558c [3204]" strokecolor="red" strokeweight="1pt">
                <v:path arrowok="t" o:connecttype="custom" o:connectlocs="0,61607;59667,61608;78105,0;96543,61608;156210,61607;107938,99682;126376,161290;78105,123214;29834,161290;48272,99682;0,61607" o:connectangles="0,0,0,0,0,0,0,0,0,0,0"/>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758080" behindDoc="0" locked="0" layoutInCell="1" allowOverlap="1" wp14:anchorId="3F950E57" wp14:editId="5453E8CF">
                <wp:simplePos x="0" y="0"/>
                <wp:positionH relativeFrom="margin">
                  <wp:posOffset>3022336</wp:posOffset>
                </wp:positionH>
                <wp:positionV relativeFrom="paragraph">
                  <wp:posOffset>1480185</wp:posOffset>
                </wp:positionV>
                <wp:extent cx="513080" cy="518160"/>
                <wp:effectExtent l="0" t="0" r="20320" b="15240"/>
                <wp:wrapNone/>
                <wp:docPr id="47" name="Ellipse 47"/>
                <wp:cNvGraphicFramePr/>
                <a:graphic xmlns:a="http://schemas.openxmlformats.org/drawingml/2006/main">
                  <a:graphicData uri="http://schemas.microsoft.com/office/word/2010/wordprocessingShape">
                    <wps:wsp>
                      <wps:cNvSpPr/>
                      <wps:spPr>
                        <a:xfrm>
                          <a:off x="0" y="0"/>
                          <a:ext cx="513080" cy="51816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4915AEC" id="Ellipse 47" o:spid="_x0000_s1026" style="position:absolute;margin-left:238pt;margin-top:116.55pt;width:40.4pt;height:40.8pt;z-index:2517580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" filled="f" strokecolor="red" strokeweight="2pt">
                <w10:wrap anchorx="margin"/>
              </v:oval>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491840" behindDoc="0" locked="0" layoutInCell="1" allowOverlap="1" wp14:anchorId="321738CC" wp14:editId="3FEABDA8">
                <wp:simplePos x="0" y="0"/>
                <wp:positionH relativeFrom="column">
                  <wp:posOffset>2968625</wp:posOffset>
                </wp:positionH>
                <wp:positionV relativeFrom="paragraph">
                  <wp:posOffset>1608719</wp:posOffset>
                </wp:positionV>
                <wp:extent cx="361315" cy="322580"/>
                <wp:effectExtent l="0" t="0" r="0" b="1270"/>
                <wp:wrapNone/>
                <wp:docPr id="33" name="Zone de texte 33"/>
                <wp:cNvGraphicFramePr/>
                <a:graphic xmlns:a="http://schemas.openxmlformats.org/drawingml/2006/main">
                  <a:graphicData uri="http://schemas.microsoft.com/office/word/2010/wordprocessingShape">
                    <wps:wsp>
                      <wps:cNvSpPr txBox="1"/>
                      <wps:spPr>
                        <a:xfrm>
                          <a:off x="0" y="0"/>
                          <a:ext cx="361315" cy="322580"/>
                        </a:xfrm>
                        <a:prstGeom prst="rect">
                          <a:avLst/>
                        </a:prstGeom>
                        <a:noFill/>
                        <a:ln w="6350">
                          <a:noFill/>
                        </a:ln>
                      </wps:spPr>
                      <wps:txbx>
                        <w:txbxContent>
                          <w:p w14:paraId="7BC240E8" w14:textId="77777777" w:rsidR="008A5A75" w:rsidRDefault="008A5A75" w:rsidP="008A5A75">
                            <w: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738CC" id="Zone de texte 33" o:spid="_x0000_s1060" type="#_x0000_t202" style="position:absolute;left:0;text-align:left;margin-left:233.75pt;margin-top:126.65pt;width:28.45pt;height:25.4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" filled="f" stroked="f" strokeweight=".5pt">
                <v:textbox>
                  <w:txbxContent>
                    <w:p w14:paraId="7BC240E8" w14:textId="77777777" w:rsidR="008A5A75" w:rsidRDefault="008A5A75" w:rsidP="008A5A75">
                      <w:r>
                        <w:t>24</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921920" behindDoc="0" locked="0" layoutInCell="1" allowOverlap="1" wp14:anchorId="2B7A9DD0" wp14:editId="1A050EDB">
                <wp:simplePos x="0" y="0"/>
                <wp:positionH relativeFrom="margin">
                  <wp:posOffset>3671570</wp:posOffset>
                </wp:positionH>
                <wp:positionV relativeFrom="paragraph">
                  <wp:posOffset>2682611</wp:posOffset>
                </wp:positionV>
                <wp:extent cx="361848" cy="322580"/>
                <wp:effectExtent l="0" t="0" r="0" b="1270"/>
                <wp:wrapNone/>
                <wp:docPr id="15" name="Zone de texte 15"/>
                <wp:cNvGraphicFramePr/>
                <a:graphic xmlns:a="http://schemas.openxmlformats.org/drawingml/2006/main">
                  <a:graphicData uri="http://schemas.microsoft.com/office/word/2010/wordprocessingShape">
                    <wps:wsp>
                      <wps:cNvSpPr txBox="1"/>
                      <wps:spPr>
                        <a:xfrm>
                          <a:off x="0" y="0"/>
                          <a:ext cx="361848" cy="322580"/>
                        </a:xfrm>
                        <a:prstGeom prst="rect">
                          <a:avLst/>
                        </a:prstGeom>
                        <a:noFill/>
                        <a:ln w="6350">
                          <a:noFill/>
                        </a:ln>
                      </wps:spPr>
                      <wps:txbx>
                        <w:txbxContent>
                          <w:p w14:paraId="6640F0DA" w14:textId="77777777" w:rsidR="008A5A75" w:rsidRDefault="008A5A75" w:rsidP="008A5A75">
                            <w: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A9DD0" id="Zone de texte 15" o:spid="_x0000_s1061" type="#_x0000_t202" style="position:absolute;left:0;text-align:left;margin-left:289.1pt;margin-top:211.25pt;width:28.5pt;height:25.4pt;z-index:251921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" filled="f" stroked="f" strokeweight=".5pt">
                <v:textbox>
                  <w:txbxContent>
                    <w:p w14:paraId="6640F0DA" w14:textId="77777777" w:rsidR="008A5A75" w:rsidRDefault="008A5A75" w:rsidP="008A5A75">
                      <w:r>
                        <w:t>31</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819520" behindDoc="0" locked="0" layoutInCell="1" allowOverlap="1" wp14:anchorId="4F179650" wp14:editId="56EE6216">
                <wp:simplePos x="0" y="0"/>
                <wp:positionH relativeFrom="rightMargin">
                  <wp:posOffset>-2467874</wp:posOffset>
                </wp:positionH>
                <wp:positionV relativeFrom="paragraph">
                  <wp:posOffset>1612265</wp:posOffset>
                </wp:positionV>
                <wp:extent cx="381407" cy="322580"/>
                <wp:effectExtent l="0" t="0" r="0" b="1270"/>
                <wp:wrapNone/>
                <wp:docPr id="1790717397" name="Zone de texte 2"/>
                <wp:cNvGraphicFramePr/>
                <a:graphic xmlns:a="http://schemas.openxmlformats.org/drawingml/2006/main">
                  <a:graphicData uri="http://schemas.microsoft.com/office/word/2010/wordprocessingShape">
                    <wps:wsp>
                      <wps:cNvSpPr txBox="1"/>
                      <wps:spPr>
                        <a:xfrm>
                          <a:off x="0" y="0"/>
                          <a:ext cx="381407" cy="322580"/>
                        </a:xfrm>
                        <a:prstGeom prst="rect">
                          <a:avLst/>
                        </a:prstGeom>
                        <a:noFill/>
                        <a:ln w="6350">
                          <a:noFill/>
                        </a:ln>
                      </wps:spPr>
                      <wps:txbx>
                        <w:txbxContent>
                          <w:p w14:paraId="6464BCAD" w14:textId="77777777" w:rsidR="008A5A75" w:rsidRDefault="008A5A75" w:rsidP="008A5A75">
                            <w: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179650" id="Zone de texte 2" o:spid="_x0000_s1062" type="#_x0000_t202" style="position:absolute;left:0;text-align:left;margin-left:-194.3pt;margin-top:126.95pt;width:30.05pt;height:25.4pt;z-index:25181952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" filled="f" stroked="f" strokeweight=".5pt">
                <v:textbox>
                  <w:txbxContent>
                    <w:p w14:paraId="6464BCAD" w14:textId="77777777" w:rsidR="008A5A75" w:rsidRDefault="008A5A75" w:rsidP="008A5A75">
                      <w:r>
                        <w:t>19</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840000" behindDoc="0" locked="0" layoutInCell="1" allowOverlap="1" wp14:anchorId="1235DCD5" wp14:editId="37658E01">
                <wp:simplePos x="0" y="0"/>
                <wp:positionH relativeFrom="column">
                  <wp:posOffset>3647440</wp:posOffset>
                </wp:positionH>
                <wp:positionV relativeFrom="paragraph">
                  <wp:posOffset>1062619</wp:posOffset>
                </wp:positionV>
                <wp:extent cx="386297" cy="322580"/>
                <wp:effectExtent l="0" t="0" r="0" b="1270"/>
                <wp:wrapNone/>
                <wp:docPr id="2134057166" name="Zone de texte 3"/>
                <wp:cNvGraphicFramePr/>
                <a:graphic xmlns:a="http://schemas.openxmlformats.org/drawingml/2006/main">
                  <a:graphicData uri="http://schemas.microsoft.com/office/word/2010/wordprocessingShape">
                    <wps:wsp>
                      <wps:cNvSpPr txBox="1"/>
                      <wps:spPr>
                        <a:xfrm>
                          <a:off x="0" y="0"/>
                          <a:ext cx="386297" cy="322580"/>
                        </a:xfrm>
                        <a:prstGeom prst="rect">
                          <a:avLst/>
                        </a:prstGeom>
                        <a:noFill/>
                        <a:ln w="6350">
                          <a:noFill/>
                        </a:ln>
                      </wps:spPr>
                      <wps:txbx>
                        <w:txbxContent>
                          <w:p w14:paraId="07A71EC1" w14:textId="77777777" w:rsidR="008A5A75" w:rsidRDefault="008A5A75" w:rsidP="008A5A75">
                            <w: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35DCD5" id="Zone de texte 3" o:spid="_x0000_s1063" type="#_x0000_t202" style="position:absolute;left:0;text-align:left;margin-left:287.2pt;margin-top:83.65pt;width:30.4pt;height:25.4pt;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" filled="f" stroked="f" strokeweight=".5pt">
                <v:textbox>
                  <w:txbxContent>
                    <w:p w14:paraId="07A71EC1" w14:textId="77777777" w:rsidR="008A5A75" w:rsidRDefault="008A5A75" w:rsidP="008A5A75">
                      <w:r>
                        <w:t>13</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860480" behindDoc="0" locked="0" layoutInCell="1" allowOverlap="1" wp14:anchorId="4E057FCC" wp14:editId="4404A13B">
                <wp:simplePos x="0" y="0"/>
                <wp:positionH relativeFrom="column">
                  <wp:posOffset>3705860</wp:posOffset>
                </wp:positionH>
                <wp:positionV relativeFrom="paragraph">
                  <wp:posOffset>486674</wp:posOffset>
                </wp:positionV>
                <wp:extent cx="303170" cy="322730"/>
                <wp:effectExtent l="0" t="0" r="0" b="1270"/>
                <wp:wrapNone/>
                <wp:docPr id="782627318" name="Zone de texte 4"/>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315386CA" w14:textId="77777777" w:rsidR="008A5A75" w:rsidRDefault="008A5A75" w:rsidP="008A5A75">
                            <w: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57FCC" id="Zone de texte 4" o:spid="_x0000_s1064" type="#_x0000_t202" style="position:absolute;left:0;text-align:left;margin-left:291.8pt;margin-top:38.3pt;width:23.85pt;height:25.4pt;z-index:25186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" filled="f" stroked="f" strokeweight=".5pt">
                <v:textbox>
                  <w:txbxContent>
                    <w:p w14:paraId="315386CA" w14:textId="77777777" w:rsidR="008A5A75" w:rsidRDefault="008A5A75" w:rsidP="008A5A75">
                      <w:r>
                        <w:t>7</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942400" behindDoc="0" locked="0" layoutInCell="1" allowOverlap="1" wp14:anchorId="00AA3266" wp14:editId="1C5C1DFE">
                <wp:simplePos x="0" y="0"/>
                <wp:positionH relativeFrom="column">
                  <wp:posOffset>4247251</wp:posOffset>
                </wp:positionH>
                <wp:positionV relativeFrom="paragraph">
                  <wp:posOffset>38735</wp:posOffset>
                </wp:positionV>
                <wp:extent cx="302895" cy="322580"/>
                <wp:effectExtent l="0" t="0" r="0" b="1270"/>
                <wp:wrapNone/>
                <wp:docPr id="46" name="Zone de texte 46"/>
                <wp:cNvGraphicFramePr/>
                <a:graphic xmlns:a="http://schemas.openxmlformats.org/drawingml/2006/main">
                  <a:graphicData uri="http://schemas.microsoft.com/office/word/2010/wordprocessingShape">
                    <wps:wsp>
                      <wps:cNvSpPr txBox="1"/>
                      <wps:spPr>
                        <a:xfrm>
                          <a:off x="0" y="0"/>
                          <a:ext cx="302895" cy="322580"/>
                        </a:xfrm>
                        <a:prstGeom prst="rect">
                          <a:avLst/>
                        </a:prstGeom>
                        <a:noFill/>
                        <a:ln w="6350">
                          <a:noFill/>
                        </a:ln>
                      </wps:spPr>
                      <wps:txbx>
                        <w:txbxContent>
                          <w:p w14:paraId="6C66C175" w14:textId="77777777" w:rsidR="008A5A75" w:rsidRDefault="008A5A75" w:rsidP="008A5A75">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A3266" id="Zone de texte 46" o:spid="_x0000_s1065" type="#_x0000_t202" style="position:absolute;left:0;text-align:left;margin-left:334.45pt;margin-top:3.05pt;width:23.85pt;height:25.4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" filled="f" stroked="f" strokeweight=".5pt">
                <v:textbox>
                  <w:txbxContent>
                    <w:p w14:paraId="6C66C175" w14:textId="77777777" w:rsidR="008A5A75" w:rsidRDefault="008A5A75" w:rsidP="008A5A75">
                      <w:r>
                        <w:t>2</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003840" behindDoc="0" locked="0" layoutInCell="1" allowOverlap="1" wp14:anchorId="14F74FD3" wp14:editId="6EBE199E">
                <wp:simplePos x="0" y="0"/>
                <wp:positionH relativeFrom="column">
                  <wp:posOffset>4250319</wp:posOffset>
                </wp:positionH>
                <wp:positionV relativeFrom="paragraph">
                  <wp:posOffset>495300</wp:posOffset>
                </wp:positionV>
                <wp:extent cx="303170" cy="322730"/>
                <wp:effectExtent l="0" t="0" r="0" b="1270"/>
                <wp:wrapNone/>
                <wp:docPr id="52" name="Zone de texte 52"/>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3D1889AF" w14:textId="77777777" w:rsidR="008A5A75" w:rsidRDefault="008A5A75" w:rsidP="008A5A75">
                            <w: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F74FD3" id="Zone de texte 52" o:spid="_x0000_s1066" type="#_x0000_t202" style="position:absolute;left:0;text-align:left;margin-left:334.65pt;margin-top:39pt;width:23.85pt;height:25.4pt;z-index:25200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" filled="f" stroked="f" strokeweight=".5pt">
                <v:textbox>
                  <w:txbxContent>
                    <w:p w14:paraId="3D1889AF" w14:textId="77777777" w:rsidR="008A5A75" w:rsidRDefault="008A5A75" w:rsidP="008A5A75">
                      <w:r>
                        <w:t>8</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065280" behindDoc="0" locked="0" layoutInCell="1" allowOverlap="1" wp14:anchorId="0DE9C14B" wp14:editId="5BA911EB">
                <wp:simplePos x="0" y="0"/>
                <wp:positionH relativeFrom="rightMargin">
                  <wp:posOffset>-1914154</wp:posOffset>
                </wp:positionH>
                <wp:positionV relativeFrom="paragraph">
                  <wp:posOffset>1056005</wp:posOffset>
                </wp:positionV>
                <wp:extent cx="396816" cy="322580"/>
                <wp:effectExtent l="0" t="0" r="0" b="1270"/>
                <wp:wrapNone/>
                <wp:docPr id="55" name="Zone de texte 55"/>
                <wp:cNvGraphicFramePr/>
                <a:graphic xmlns:a="http://schemas.openxmlformats.org/drawingml/2006/main">
                  <a:graphicData uri="http://schemas.microsoft.com/office/word/2010/wordprocessingShape">
                    <wps:wsp>
                      <wps:cNvSpPr txBox="1"/>
                      <wps:spPr>
                        <a:xfrm>
                          <a:off x="0" y="0"/>
                          <a:ext cx="396816" cy="322580"/>
                        </a:xfrm>
                        <a:prstGeom prst="rect">
                          <a:avLst/>
                        </a:prstGeom>
                        <a:noFill/>
                        <a:ln w="6350">
                          <a:noFill/>
                        </a:ln>
                      </wps:spPr>
                      <wps:txbx>
                        <w:txbxContent>
                          <w:p w14:paraId="7166D2DE" w14:textId="77777777" w:rsidR="008A5A75" w:rsidRDefault="008A5A75" w:rsidP="008A5A75">
                            <w: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E9C14B" id="Zone de texte 55" o:spid="_x0000_s1067" type="#_x0000_t202" style="position:absolute;left:0;text-align:left;margin-left:-150.7pt;margin-top:83.15pt;width:31.25pt;height:25.4pt;z-index:25206528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" filled="f" stroked="f" strokeweight=".5pt">
                <v:textbox>
                  <w:txbxContent>
                    <w:p w14:paraId="7166D2DE" w14:textId="77777777" w:rsidR="008A5A75" w:rsidRDefault="008A5A75" w:rsidP="008A5A75">
                      <w:r>
                        <w:t>14</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126720" behindDoc="0" locked="0" layoutInCell="1" allowOverlap="1" wp14:anchorId="00213CA4" wp14:editId="16201202">
                <wp:simplePos x="0" y="0"/>
                <wp:positionH relativeFrom="column">
                  <wp:posOffset>4218676</wp:posOffset>
                </wp:positionH>
                <wp:positionV relativeFrom="paragraph">
                  <wp:posOffset>1604645</wp:posOffset>
                </wp:positionV>
                <wp:extent cx="366738" cy="322580"/>
                <wp:effectExtent l="0" t="0" r="0" b="1270"/>
                <wp:wrapNone/>
                <wp:docPr id="1522318669" name="Zone de texte 58"/>
                <wp:cNvGraphicFramePr/>
                <a:graphic xmlns:a="http://schemas.openxmlformats.org/drawingml/2006/main">
                  <a:graphicData uri="http://schemas.microsoft.com/office/word/2010/wordprocessingShape">
                    <wps:wsp>
                      <wps:cNvSpPr txBox="1"/>
                      <wps:spPr>
                        <a:xfrm>
                          <a:off x="0" y="0"/>
                          <a:ext cx="366738" cy="322580"/>
                        </a:xfrm>
                        <a:prstGeom prst="rect">
                          <a:avLst/>
                        </a:prstGeom>
                        <a:noFill/>
                        <a:ln w="6350">
                          <a:noFill/>
                        </a:ln>
                      </wps:spPr>
                      <wps:txbx>
                        <w:txbxContent>
                          <w:p w14:paraId="10B475C1" w14:textId="77777777" w:rsidR="008A5A75" w:rsidRDefault="008A5A75" w:rsidP="008A5A75">
                            <w: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13CA4" id="Zone de texte 58" o:spid="_x0000_s1068" type="#_x0000_t202" style="position:absolute;left:0;text-align:left;margin-left:332.2pt;margin-top:126.35pt;width:28.9pt;height:25.4pt;z-index:25212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" filled="f" stroked="f" strokeweight=".5pt">
                <v:textbox>
                  <w:txbxContent>
                    <w:p w14:paraId="10B475C1" w14:textId="77777777" w:rsidR="008A5A75" w:rsidRDefault="008A5A75" w:rsidP="008A5A75">
                      <w:r>
                        <w:t>20</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290560" behindDoc="0" locked="0" layoutInCell="1" allowOverlap="1" wp14:anchorId="675F9391" wp14:editId="58AD1CC3">
                <wp:simplePos x="0" y="0"/>
                <wp:positionH relativeFrom="column">
                  <wp:posOffset>4207139</wp:posOffset>
                </wp:positionH>
                <wp:positionV relativeFrom="paragraph">
                  <wp:posOffset>2682875</wp:posOffset>
                </wp:positionV>
                <wp:extent cx="361848" cy="322580"/>
                <wp:effectExtent l="0" t="0" r="0" b="1270"/>
                <wp:wrapNone/>
                <wp:docPr id="1477721924" name="Zone de texte 1477721924"/>
                <wp:cNvGraphicFramePr/>
                <a:graphic xmlns:a="http://schemas.openxmlformats.org/drawingml/2006/main">
                  <a:graphicData uri="http://schemas.microsoft.com/office/word/2010/wordprocessingShape">
                    <wps:wsp>
                      <wps:cNvSpPr txBox="1"/>
                      <wps:spPr>
                        <a:xfrm>
                          <a:off x="0" y="0"/>
                          <a:ext cx="361848" cy="322580"/>
                        </a:xfrm>
                        <a:prstGeom prst="rect">
                          <a:avLst/>
                        </a:prstGeom>
                        <a:noFill/>
                        <a:ln w="6350">
                          <a:noFill/>
                        </a:ln>
                      </wps:spPr>
                      <wps:txbx>
                        <w:txbxContent>
                          <w:p w14:paraId="76161E30" w14:textId="77777777" w:rsidR="008A5A75" w:rsidRDefault="008A5A75" w:rsidP="008A5A75">
                            <w:r>
                              <w:t>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5F9391" id="Zone de texte 1477721924" o:spid="_x0000_s1069" type="#_x0000_t202" style="position:absolute;left:0;text-align:left;margin-left:331.25pt;margin-top:211.25pt;width:28.5pt;height:25.4pt;z-index:25229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" filled="f" stroked="f" strokeweight=".5pt">
                <v:textbox>
                  <w:txbxContent>
                    <w:p w14:paraId="76161E30" w14:textId="77777777" w:rsidR="008A5A75" w:rsidRDefault="008A5A75" w:rsidP="008A5A75">
                      <w:r>
                        <w:t>32</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311040" behindDoc="0" locked="0" layoutInCell="1" allowOverlap="1" wp14:anchorId="04355742" wp14:editId="0D614078">
                <wp:simplePos x="0" y="0"/>
                <wp:positionH relativeFrom="column">
                  <wp:posOffset>4755886</wp:posOffset>
                </wp:positionH>
                <wp:positionV relativeFrom="paragraph">
                  <wp:posOffset>2682875</wp:posOffset>
                </wp:positionV>
                <wp:extent cx="361848" cy="322580"/>
                <wp:effectExtent l="0" t="0" r="0" b="1270"/>
                <wp:wrapNone/>
                <wp:docPr id="1477721925" name="Zone de texte 1477721925"/>
                <wp:cNvGraphicFramePr/>
                <a:graphic xmlns:a="http://schemas.openxmlformats.org/drawingml/2006/main">
                  <a:graphicData uri="http://schemas.microsoft.com/office/word/2010/wordprocessingShape">
                    <wps:wsp>
                      <wps:cNvSpPr txBox="1"/>
                      <wps:spPr>
                        <a:xfrm>
                          <a:off x="0" y="0"/>
                          <a:ext cx="361848" cy="322580"/>
                        </a:xfrm>
                        <a:prstGeom prst="rect">
                          <a:avLst/>
                        </a:prstGeom>
                        <a:noFill/>
                        <a:ln w="6350">
                          <a:noFill/>
                        </a:ln>
                      </wps:spPr>
                      <wps:txbx>
                        <w:txbxContent>
                          <w:p w14:paraId="499116AA" w14:textId="77777777" w:rsidR="008A5A75" w:rsidRDefault="008A5A75" w:rsidP="008A5A75">
                            <w:r>
                              <w:t>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55742" id="Zone de texte 1477721925" o:spid="_x0000_s1070" type="#_x0000_t202" style="position:absolute;left:0;text-align:left;margin-left:374.5pt;margin-top:211.25pt;width:28.5pt;height:25.4pt;z-index:25231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" filled="f" stroked="f" strokeweight=".5pt">
                <v:textbox>
                  <w:txbxContent>
                    <w:p w14:paraId="499116AA" w14:textId="77777777" w:rsidR="008A5A75" w:rsidRDefault="008A5A75" w:rsidP="008A5A75">
                      <w:r>
                        <w:t>33</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147200" behindDoc="0" locked="0" layoutInCell="1" allowOverlap="1" wp14:anchorId="66F2E5A0" wp14:editId="0F602782">
                <wp:simplePos x="0" y="0"/>
                <wp:positionH relativeFrom="column">
                  <wp:posOffset>4758319</wp:posOffset>
                </wp:positionH>
                <wp:positionV relativeFrom="paragraph">
                  <wp:posOffset>1599565</wp:posOffset>
                </wp:positionV>
                <wp:extent cx="376518" cy="322580"/>
                <wp:effectExtent l="0" t="0" r="0" b="1270"/>
                <wp:wrapNone/>
                <wp:docPr id="59" name="Zone de texte 59"/>
                <wp:cNvGraphicFramePr/>
                <a:graphic xmlns:a="http://schemas.openxmlformats.org/drawingml/2006/main">
                  <a:graphicData uri="http://schemas.microsoft.com/office/word/2010/wordprocessingShape">
                    <wps:wsp>
                      <wps:cNvSpPr txBox="1"/>
                      <wps:spPr>
                        <a:xfrm>
                          <a:off x="0" y="0"/>
                          <a:ext cx="376518" cy="322580"/>
                        </a:xfrm>
                        <a:prstGeom prst="rect">
                          <a:avLst/>
                        </a:prstGeom>
                        <a:noFill/>
                        <a:ln w="6350">
                          <a:noFill/>
                        </a:ln>
                      </wps:spPr>
                      <wps:txbx>
                        <w:txbxContent>
                          <w:p w14:paraId="5E1F6214" w14:textId="77777777" w:rsidR="008A5A75" w:rsidRDefault="008A5A75" w:rsidP="008A5A75">
                            <w: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F2E5A0" id="Zone de texte 59" o:spid="_x0000_s1071" type="#_x0000_t202" style="position:absolute;left:0;text-align:left;margin-left:374.65pt;margin-top:125.95pt;width:29.65pt;height:25.4pt;z-index:25214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" filled="f" stroked="f" strokeweight=".5pt">
                <v:textbox>
                  <w:txbxContent>
                    <w:p w14:paraId="5E1F6214" w14:textId="77777777" w:rsidR="008A5A75" w:rsidRDefault="008A5A75" w:rsidP="008A5A75">
                      <w:r>
                        <w:t>21</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085760" behindDoc="0" locked="0" layoutInCell="1" allowOverlap="1" wp14:anchorId="76D86DC8" wp14:editId="67F87D67">
                <wp:simplePos x="0" y="0"/>
                <wp:positionH relativeFrom="column">
                  <wp:posOffset>4745091</wp:posOffset>
                </wp:positionH>
                <wp:positionV relativeFrom="paragraph">
                  <wp:posOffset>1059815</wp:posOffset>
                </wp:positionV>
                <wp:extent cx="366738" cy="322580"/>
                <wp:effectExtent l="0" t="0" r="0" b="1270"/>
                <wp:wrapNone/>
                <wp:docPr id="965610512" name="Zone de texte 56"/>
                <wp:cNvGraphicFramePr/>
                <a:graphic xmlns:a="http://schemas.openxmlformats.org/drawingml/2006/main">
                  <a:graphicData uri="http://schemas.microsoft.com/office/word/2010/wordprocessingShape">
                    <wps:wsp>
                      <wps:cNvSpPr txBox="1"/>
                      <wps:spPr>
                        <a:xfrm>
                          <a:off x="0" y="0"/>
                          <a:ext cx="366738" cy="322580"/>
                        </a:xfrm>
                        <a:prstGeom prst="rect">
                          <a:avLst/>
                        </a:prstGeom>
                        <a:noFill/>
                        <a:ln w="6350">
                          <a:noFill/>
                        </a:ln>
                      </wps:spPr>
                      <wps:txbx>
                        <w:txbxContent>
                          <w:p w14:paraId="75028FCD" w14:textId="77777777" w:rsidR="008A5A75" w:rsidRDefault="008A5A75" w:rsidP="008A5A75">
                            <w: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D86DC8" id="Zone de texte 56" o:spid="_x0000_s1072" type="#_x0000_t202" style="position:absolute;left:0;text-align:left;margin-left:373.65pt;margin-top:83.45pt;width:28.9pt;height:25.4pt;z-index:2520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" filled="f" stroked="f" strokeweight=".5pt">
                <v:textbox>
                  <w:txbxContent>
                    <w:p w14:paraId="75028FCD" w14:textId="77777777" w:rsidR="008A5A75" w:rsidRDefault="008A5A75" w:rsidP="008A5A75">
                      <w:r>
                        <w:t>15</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024320" behindDoc="0" locked="0" layoutInCell="1" allowOverlap="1" wp14:anchorId="42EFBA0D" wp14:editId="01C15234">
                <wp:simplePos x="0" y="0"/>
                <wp:positionH relativeFrom="column">
                  <wp:posOffset>4796886</wp:posOffset>
                </wp:positionH>
                <wp:positionV relativeFrom="paragraph">
                  <wp:posOffset>507844</wp:posOffset>
                </wp:positionV>
                <wp:extent cx="303170" cy="322730"/>
                <wp:effectExtent l="0" t="0" r="0" b="1270"/>
                <wp:wrapNone/>
                <wp:docPr id="53" name="Zone de texte 53"/>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7E5392F2" w14:textId="77777777" w:rsidR="008A5A75" w:rsidRDefault="008A5A75" w:rsidP="008A5A75">
                            <w: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FBA0D" id="Zone de texte 53" o:spid="_x0000_s1073" type="#_x0000_t202" style="position:absolute;left:0;text-align:left;margin-left:377.7pt;margin-top:40pt;width:23.85pt;height:25.4pt;z-index:2520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" filled="f" stroked="f" strokeweight=".5pt">
                <v:textbox>
                  <w:txbxContent>
                    <w:p w14:paraId="7E5392F2" w14:textId="77777777" w:rsidR="008A5A75" w:rsidRDefault="008A5A75" w:rsidP="008A5A75">
                      <w:r>
                        <w:t>9</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331520" behindDoc="0" locked="0" layoutInCell="1" allowOverlap="1" wp14:anchorId="707B4152" wp14:editId="4385DBFB">
                <wp:simplePos x="0" y="0"/>
                <wp:positionH relativeFrom="column">
                  <wp:posOffset>5297805</wp:posOffset>
                </wp:positionH>
                <wp:positionV relativeFrom="paragraph">
                  <wp:posOffset>2670654</wp:posOffset>
                </wp:positionV>
                <wp:extent cx="361848" cy="322580"/>
                <wp:effectExtent l="0" t="0" r="0" b="1270"/>
                <wp:wrapNone/>
                <wp:docPr id="1477721926" name="Zone de texte 1477721926"/>
                <wp:cNvGraphicFramePr/>
                <a:graphic xmlns:a="http://schemas.openxmlformats.org/drawingml/2006/main">
                  <a:graphicData uri="http://schemas.microsoft.com/office/word/2010/wordprocessingShape">
                    <wps:wsp>
                      <wps:cNvSpPr txBox="1"/>
                      <wps:spPr>
                        <a:xfrm>
                          <a:off x="0" y="0"/>
                          <a:ext cx="361848" cy="322580"/>
                        </a:xfrm>
                        <a:prstGeom prst="rect">
                          <a:avLst/>
                        </a:prstGeom>
                        <a:noFill/>
                        <a:ln w="6350">
                          <a:noFill/>
                        </a:ln>
                      </wps:spPr>
                      <wps:txbx>
                        <w:txbxContent>
                          <w:p w14:paraId="67394845" w14:textId="77777777" w:rsidR="008A5A75" w:rsidRDefault="008A5A75" w:rsidP="008A5A75">
                            <w:r>
                              <w:t>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B4152" id="Zone de texte 1477721926" o:spid="_x0000_s1074" type="#_x0000_t202" style="position:absolute;left:0;text-align:left;margin-left:417.15pt;margin-top:210.3pt;width:28.5pt;height:25.4pt;z-index:25233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" filled="f" stroked="f" strokeweight=".5pt">
                <v:textbox>
                  <w:txbxContent>
                    <w:p w14:paraId="67394845" w14:textId="77777777" w:rsidR="008A5A75" w:rsidRDefault="008A5A75" w:rsidP="008A5A75">
                      <w:r>
                        <w:t>34</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167680" behindDoc="0" locked="0" layoutInCell="1" allowOverlap="1" wp14:anchorId="0154FA0A" wp14:editId="3408FA8B">
                <wp:simplePos x="0" y="0"/>
                <wp:positionH relativeFrom="rightMargin">
                  <wp:posOffset>-812800</wp:posOffset>
                </wp:positionH>
                <wp:positionV relativeFrom="paragraph">
                  <wp:posOffset>1603111</wp:posOffset>
                </wp:positionV>
                <wp:extent cx="395605" cy="322580"/>
                <wp:effectExtent l="0" t="0" r="0" b="1270"/>
                <wp:wrapNone/>
                <wp:docPr id="60" name="Zone de texte 60"/>
                <wp:cNvGraphicFramePr/>
                <a:graphic xmlns:a="http://schemas.openxmlformats.org/drawingml/2006/main">
                  <a:graphicData uri="http://schemas.microsoft.com/office/word/2010/wordprocessingShape">
                    <wps:wsp>
                      <wps:cNvSpPr txBox="1"/>
                      <wps:spPr>
                        <a:xfrm>
                          <a:off x="0" y="0"/>
                          <a:ext cx="395605" cy="322580"/>
                        </a:xfrm>
                        <a:prstGeom prst="rect">
                          <a:avLst/>
                        </a:prstGeom>
                        <a:noFill/>
                        <a:ln w="6350">
                          <a:noFill/>
                        </a:ln>
                      </wps:spPr>
                      <wps:txbx>
                        <w:txbxContent>
                          <w:p w14:paraId="1B9670BC" w14:textId="77777777" w:rsidR="008A5A75" w:rsidRDefault="008A5A75" w:rsidP="008A5A75">
                            <w: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4FA0A" id="Zone de texte 60" o:spid="_x0000_s1075" type="#_x0000_t202" style="position:absolute;left:0;text-align:left;margin-left:-64pt;margin-top:126.25pt;width:31.15pt;height:25.4pt;z-index:25216768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" filled="f" stroked="f" strokeweight=".5pt">
                <v:textbox>
                  <w:txbxContent>
                    <w:p w14:paraId="1B9670BC" w14:textId="77777777" w:rsidR="008A5A75" w:rsidRDefault="008A5A75" w:rsidP="008A5A75">
                      <w:r>
                        <w:t>22</w:t>
                      </w:r>
                    </w:p>
                  </w:txbxContent>
                </v:textbox>
                <w10:wrap anchorx="margin"/>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106240" behindDoc="0" locked="0" layoutInCell="1" allowOverlap="1" wp14:anchorId="57808714" wp14:editId="78CAF4C6">
                <wp:simplePos x="0" y="0"/>
                <wp:positionH relativeFrom="column">
                  <wp:posOffset>5297901</wp:posOffset>
                </wp:positionH>
                <wp:positionV relativeFrom="paragraph">
                  <wp:posOffset>1060666</wp:posOffset>
                </wp:positionV>
                <wp:extent cx="371628" cy="322580"/>
                <wp:effectExtent l="0" t="0" r="0" b="1270"/>
                <wp:wrapNone/>
                <wp:docPr id="1329458347" name="Zone de texte 57"/>
                <wp:cNvGraphicFramePr/>
                <a:graphic xmlns:a="http://schemas.openxmlformats.org/drawingml/2006/main">
                  <a:graphicData uri="http://schemas.microsoft.com/office/word/2010/wordprocessingShape">
                    <wps:wsp>
                      <wps:cNvSpPr txBox="1"/>
                      <wps:spPr>
                        <a:xfrm>
                          <a:off x="0" y="0"/>
                          <a:ext cx="371628" cy="322580"/>
                        </a:xfrm>
                        <a:prstGeom prst="rect">
                          <a:avLst/>
                        </a:prstGeom>
                        <a:noFill/>
                        <a:ln w="6350">
                          <a:noFill/>
                        </a:ln>
                      </wps:spPr>
                      <wps:txbx>
                        <w:txbxContent>
                          <w:p w14:paraId="756FA4D3" w14:textId="77777777" w:rsidR="008A5A75" w:rsidRDefault="008A5A75" w:rsidP="008A5A75">
                            <w: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08714" id="Zone de texte 57" o:spid="_x0000_s1076" type="#_x0000_t202" style="position:absolute;left:0;text-align:left;margin-left:417.15pt;margin-top:83.5pt;width:29.25pt;height:25.4pt;z-index:25210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" filled="f" stroked="f" strokeweight=".5pt">
                <v:textbox>
                  <w:txbxContent>
                    <w:p w14:paraId="756FA4D3" w14:textId="77777777" w:rsidR="008A5A75" w:rsidRDefault="008A5A75" w:rsidP="008A5A75">
                      <w:r>
                        <w:t>16</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2044800" behindDoc="0" locked="0" layoutInCell="1" allowOverlap="1" wp14:anchorId="1D1D44AC" wp14:editId="06E02DF7">
                <wp:simplePos x="0" y="0"/>
                <wp:positionH relativeFrom="column">
                  <wp:posOffset>5302622</wp:posOffset>
                </wp:positionH>
                <wp:positionV relativeFrom="paragraph">
                  <wp:posOffset>495408</wp:posOffset>
                </wp:positionV>
                <wp:extent cx="356959" cy="322580"/>
                <wp:effectExtent l="0" t="0" r="0" b="1270"/>
                <wp:wrapNone/>
                <wp:docPr id="54" name="Zone de texte 54"/>
                <wp:cNvGraphicFramePr/>
                <a:graphic xmlns:a="http://schemas.openxmlformats.org/drawingml/2006/main">
                  <a:graphicData uri="http://schemas.microsoft.com/office/word/2010/wordprocessingShape">
                    <wps:wsp>
                      <wps:cNvSpPr txBox="1"/>
                      <wps:spPr>
                        <a:xfrm>
                          <a:off x="0" y="0"/>
                          <a:ext cx="356959" cy="322580"/>
                        </a:xfrm>
                        <a:prstGeom prst="rect">
                          <a:avLst/>
                        </a:prstGeom>
                        <a:noFill/>
                        <a:ln w="6350">
                          <a:noFill/>
                        </a:ln>
                      </wps:spPr>
                      <wps:txbx>
                        <w:txbxContent>
                          <w:p w14:paraId="57132C43" w14:textId="77777777" w:rsidR="008A5A75" w:rsidRDefault="008A5A75" w:rsidP="008A5A75">
                            <w: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1D44AC" id="Zone de texte 54" o:spid="_x0000_s1077" type="#_x0000_t202" style="position:absolute;left:0;text-align:left;margin-left:417.55pt;margin-top:39pt;width:28.1pt;height:25.4pt;z-index:25204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" filled="f" stroked="f" strokeweight=".5pt">
                <v:textbox>
                  <w:txbxContent>
                    <w:p w14:paraId="57132C43" w14:textId="77777777" w:rsidR="008A5A75" w:rsidRDefault="008A5A75" w:rsidP="008A5A75">
                      <w:r>
                        <w:t>10</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061760" behindDoc="0" locked="0" layoutInCell="1" allowOverlap="1" wp14:anchorId="6150080A" wp14:editId="56514105">
                <wp:simplePos x="0" y="0"/>
                <wp:positionH relativeFrom="column">
                  <wp:posOffset>1483360</wp:posOffset>
                </wp:positionH>
                <wp:positionV relativeFrom="paragraph">
                  <wp:posOffset>41539</wp:posOffset>
                </wp:positionV>
                <wp:extent cx="303170" cy="322730"/>
                <wp:effectExtent l="0" t="0" r="0" b="1270"/>
                <wp:wrapNone/>
                <wp:docPr id="1145175321" name="Zone de texte 10"/>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1595D8B0" w14:textId="77777777" w:rsidR="008A5A75" w:rsidRDefault="008A5A75" w:rsidP="008A5A75">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50080A" id="Zone de texte 10" o:spid="_x0000_s1078" type="#_x0000_t202" style="position:absolute;left:0;text-align:left;margin-left:116.8pt;margin-top:3.25pt;width:23.85pt;height:25.4pt;z-index:2510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" filled="f" stroked="f" strokeweight=".5pt">
                <v:textbox>
                  <w:txbxContent>
                    <w:p w14:paraId="1595D8B0" w14:textId="77777777" w:rsidR="008A5A75" w:rsidRDefault="008A5A75" w:rsidP="008A5A75">
                      <w:r>
                        <w:t>3</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082240" behindDoc="0" locked="0" layoutInCell="1" allowOverlap="1" wp14:anchorId="06385169" wp14:editId="3997CE89">
                <wp:simplePos x="0" y="0"/>
                <wp:positionH relativeFrom="column">
                  <wp:posOffset>2020570</wp:posOffset>
                </wp:positionH>
                <wp:positionV relativeFrom="paragraph">
                  <wp:posOffset>46726</wp:posOffset>
                </wp:positionV>
                <wp:extent cx="303170" cy="322730"/>
                <wp:effectExtent l="0" t="0" r="0" b="1270"/>
                <wp:wrapNone/>
                <wp:docPr id="890609334" name="Zone de texte 11"/>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30A6A351" w14:textId="77777777" w:rsidR="008A5A75" w:rsidRDefault="008A5A75" w:rsidP="008A5A75">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85169" id="Zone de texte 11" o:spid="_x0000_s1079" type="#_x0000_t202" style="position:absolute;left:0;text-align:left;margin-left:159.1pt;margin-top:3.7pt;width:23.85pt;height:25.4pt;z-index:25108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" filled="f" stroked="f" strokeweight=".5pt">
                <v:textbox>
                  <w:txbxContent>
                    <w:p w14:paraId="30A6A351" w14:textId="77777777" w:rsidR="008A5A75" w:rsidRDefault="008A5A75" w:rsidP="008A5A75">
                      <w:r>
                        <w:t>4</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102720" behindDoc="0" locked="0" layoutInCell="1" allowOverlap="1" wp14:anchorId="0FDB29C0" wp14:editId="65DD6544">
                <wp:simplePos x="0" y="0"/>
                <wp:positionH relativeFrom="column">
                  <wp:posOffset>2584186</wp:posOffset>
                </wp:positionH>
                <wp:positionV relativeFrom="paragraph">
                  <wp:posOffset>37465</wp:posOffset>
                </wp:positionV>
                <wp:extent cx="303170" cy="322730"/>
                <wp:effectExtent l="0" t="0" r="0" b="1270"/>
                <wp:wrapNone/>
                <wp:docPr id="1913681667" name="Zone de texte 12"/>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03D429EE" w14:textId="77777777" w:rsidR="008A5A75" w:rsidRDefault="008A5A75" w:rsidP="008A5A75">
                            <w: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B29C0" id="Zone de texte 12" o:spid="_x0000_s1080" type="#_x0000_t202" style="position:absolute;left:0;text-align:left;margin-left:203.5pt;margin-top:2.95pt;width:23.85pt;height:25.4pt;z-index:2511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" filled="f" stroked="f" strokeweight=".5pt">
                <v:textbox>
                  <w:txbxContent>
                    <w:p w14:paraId="03D429EE" w14:textId="77777777" w:rsidR="008A5A75" w:rsidRDefault="008A5A75" w:rsidP="008A5A75">
                      <w:r>
                        <w:t>5</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123200" behindDoc="0" locked="0" layoutInCell="1" allowOverlap="1" wp14:anchorId="7982DC95" wp14:editId="2C553C23">
                <wp:simplePos x="0" y="0"/>
                <wp:positionH relativeFrom="column">
                  <wp:posOffset>3162300</wp:posOffset>
                </wp:positionH>
                <wp:positionV relativeFrom="paragraph">
                  <wp:posOffset>42809</wp:posOffset>
                </wp:positionV>
                <wp:extent cx="303170" cy="322730"/>
                <wp:effectExtent l="0" t="0" r="0" b="1270"/>
                <wp:wrapNone/>
                <wp:docPr id="1536068437" name="Zone de texte 13"/>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7D593838" w14:textId="77777777" w:rsidR="008A5A75" w:rsidRDefault="008A5A75" w:rsidP="008A5A75">
                            <w: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2DC95" id="Zone de texte 13" o:spid="_x0000_s1081" type="#_x0000_t202" style="position:absolute;left:0;text-align:left;margin-left:249pt;margin-top:3.35pt;width:23.85pt;height:25.4pt;z-index:2511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" filled="f" stroked="f" strokeweight=".5pt">
                <v:textbox>
                  <w:txbxContent>
                    <w:p w14:paraId="7D593838" w14:textId="77777777" w:rsidR="008A5A75" w:rsidRDefault="008A5A75" w:rsidP="008A5A75">
                      <w:r>
                        <w:t>6</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880960" behindDoc="0" locked="0" layoutInCell="1" allowOverlap="1" wp14:anchorId="5CF0D5DE" wp14:editId="1E49869C">
                <wp:simplePos x="0" y="0"/>
                <wp:positionH relativeFrom="column">
                  <wp:posOffset>3684534</wp:posOffset>
                </wp:positionH>
                <wp:positionV relativeFrom="paragraph">
                  <wp:posOffset>45720</wp:posOffset>
                </wp:positionV>
                <wp:extent cx="303170" cy="322730"/>
                <wp:effectExtent l="0" t="0" r="0" b="1270"/>
                <wp:wrapNone/>
                <wp:docPr id="5" name="Zone de texte 5"/>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62CEB55A" w14:textId="77777777" w:rsidR="008A5A75" w:rsidRDefault="008A5A75" w:rsidP="008A5A75">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F0D5DE" id="Zone de texte 5" o:spid="_x0000_s1082" type="#_x0000_t202" style="position:absolute;left:0;text-align:left;margin-left:290.1pt;margin-top:3.6pt;width:23.85pt;height:25.4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" filled="f" stroked="f" strokeweight=".5pt">
                <v:textbox>
                  <w:txbxContent>
                    <w:p w14:paraId="62CEB55A" w14:textId="77777777" w:rsidR="008A5A75" w:rsidRDefault="008A5A75" w:rsidP="008A5A75">
                      <w:r>
                        <w:t>1</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983360" behindDoc="0" locked="0" layoutInCell="1" allowOverlap="1" wp14:anchorId="05BDC3CD" wp14:editId="5C0D3AA1">
                <wp:simplePos x="0" y="0"/>
                <wp:positionH relativeFrom="column">
                  <wp:posOffset>5353050</wp:posOffset>
                </wp:positionH>
                <wp:positionV relativeFrom="paragraph">
                  <wp:posOffset>37729</wp:posOffset>
                </wp:positionV>
                <wp:extent cx="302895" cy="322580"/>
                <wp:effectExtent l="0" t="0" r="0" b="1270"/>
                <wp:wrapNone/>
                <wp:docPr id="1160847033" name="Zone de texte 51"/>
                <wp:cNvGraphicFramePr/>
                <a:graphic xmlns:a="http://schemas.openxmlformats.org/drawingml/2006/main">
                  <a:graphicData uri="http://schemas.microsoft.com/office/word/2010/wordprocessingShape">
                    <wps:wsp>
                      <wps:cNvSpPr txBox="1"/>
                      <wps:spPr>
                        <a:xfrm>
                          <a:off x="0" y="0"/>
                          <a:ext cx="302895" cy="322580"/>
                        </a:xfrm>
                        <a:prstGeom prst="rect">
                          <a:avLst/>
                        </a:prstGeom>
                        <a:noFill/>
                        <a:ln w="6350">
                          <a:noFill/>
                        </a:ln>
                      </wps:spPr>
                      <wps:txbx>
                        <w:txbxContent>
                          <w:p w14:paraId="2F102506" w14:textId="77777777" w:rsidR="008A5A75" w:rsidRDefault="008A5A75" w:rsidP="008A5A75">
                            <w: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DC3CD" id="Zone de texte 51" o:spid="_x0000_s1083" type="#_x0000_t202" style="position:absolute;left:0;text-align:left;margin-left:421.5pt;margin-top:2.95pt;width:23.85pt;height:25.4pt;z-index:2519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" filled="f" stroked="f" strokeweight=".5pt">
                <v:textbox>
                  <w:txbxContent>
                    <w:p w14:paraId="2F102506" w14:textId="77777777" w:rsidR="008A5A75" w:rsidRDefault="008A5A75" w:rsidP="008A5A75">
                      <w:r>
                        <w:t>4</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962880" behindDoc="0" locked="0" layoutInCell="1" allowOverlap="1" wp14:anchorId="028F244F" wp14:editId="48709ACE">
                <wp:simplePos x="0" y="0"/>
                <wp:positionH relativeFrom="column">
                  <wp:posOffset>4897635</wp:posOffset>
                </wp:positionH>
                <wp:positionV relativeFrom="paragraph">
                  <wp:posOffset>5080</wp:posOffset>
                </wp:positionV>
                <wp:extent cx="303170" cy="322730"/>
                <wp:effectExtent l="0" t="0" r="0" b="1270"/>
                <wp:wrapNone/>
                <wp:docPr id="50" name="Zone de texte 50"/>
                <wp:cNvGraphicFramePr/>
                <a:graphic xmlns:a="http://schemas.openxmlformats.org/drawingml/2006/main">
                  <a:graphicData uri="http://schemas.microsoft.com/office/word/2010/wordprocessingShape">
                    <wps:wsp>
                      <wps:cNvSpPr txBox="1"/>
                      <wps:spPr>
                        <a:xfrm>
                          <a:off x="0" y="0"/>
                          <a:ext cx="303170" cy="322730"/>
                        </a:xfrm>
                        <a:prstGeom prst="rect">
                          <a:avLst/>
                        </a:prstGeom>
                        <a:noFill/>
                        <a:ln w="6350">
                          <a:noFill/>
                        </a:ln>
                      </wps:spPr>
                      <wps:txbx>
                        <w:txbxContent>
                          <w:p w14:paraId="19691D2A" w14:textId="77777777" w:rsidR="008A5A75" w:rsidRDefault="008A5A75" w:rsidP="008A5A75">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8F244F" id="Zone de texte 50" o:spid="_x0000_s1084" type="#_x0000_t202" style="position:absolute;left:0;text-align:left;margin-left:385.65pt;margin-top:.4pt;width:23.85pt;height:25.4pt;z-index:25196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" filled="f" stroked="f" strokeweight=".5pt">
                <v:textbox>
                  <w:txbxContent>
                    <w:p w14:paraId="19691D2A" w14:textId="77777777" w:rsidR="008A5A75" w:rsidRDefault="008A5A75" w:rsidP="008A5A75">
                      <w:r>
                        <w:t>3</w:t>
                      </w:r>
                    </w:p>
                  </w:txbxContent>
                </v:textbox>
              </v:shape>
            </w:pict>
          </mc:Fallback>
        </mc:AlternateContent>
      </w:r>
      <w:r w:rsidRPr="00CB15C9">
        <w:rPr>
          <w:rFonts w:cs="Arial"/>
          <w:b/>
          <w:bCs/>
          <w:noProof/>
          <w:color w:val="000000" w:themeColor="text1"/>
          <w:sz w:val="20"/>
          <w:szCs w:val="20"/>
          <w:lang w:val="en-US"/>
        </w:rPr>
        <mc:AlternateContent>
          <mc:Choice Requires="wps">
            <w:drawing>
              <wp:anchor distT="0" distB="0" distL="114300" distR="114300" simplePos="0" relativeHeight="251328000" behindDoc="0" locked="0" layoutInCell="1" allowOverlap="1" wp14:anchorId="22EF9BD8" wp14:editId="5D3A7121">
                <wp:simplePos x="0" y="0"/>
                <wp:positionH relativeFrom="column">
                  <wp:posOffset>2880250</wp:posOffset>
                </wp:positionH>
                <wp:positionV relativeFrom="paragraph">
                  <wp:posOffset>353060</wp:posOffset>
                </wp:positionV>
                <wp:extent cx="366738" cy="322580"/>
                <wp:effectExtent l="0" t="0" r="0" b="1270"/>
                <wp:wrapNone/>
                <wp:docPr id="25" name="Zone de texte 25"/>
                <wp:cNvGraphicFramePr/>
                <a:graphic xmlns:a="http://schemas.openxmlformats.org/drawingml/2006/main">
                  <a:graphicData uri="http://schemas.microsoft.com/office/word/2010/wordprocessingShape">
                    <wps:wsp>
                      <wps:cNvSpPr txBox="1"/>
                      <wps:spPr>
                        <a:xfrm>
                          <a:off x="0" y="0"/>
                          <a:ext cx="366738" cy="322580"/>
                        </a:xfrm>
                        <a:prstGeom prst="rect">
                          <a:avLst/>
                        </a:prstGeom>
                        <a:noFill/>
                        <a:ln w="6350">
                          <a:noFill/>
                        </a:ln>
                      </wps:spPr>
                      <wps:txbx>
                        <w:txbxContent>
                          <w:p w14:paraId="7090A0C2" w14:textId="77777777" w:rsidR="008A5A75" w:rsidRDefault="008A5A75" w:rsidP="008A5A75">
                            <w: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F9BD8" id="Zone de texte 25" o:spid="_x0000_s1085" type="#_x0000_t202" style="position:absolute;left:0;text-align:left;margin-left:226.8pt;margin-top:27.8pt;width:28.9pt;height:25.4pt;z-index:25132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" filled="f" stroked="f" strokeweight=".5pt">
                <v:textbox>
                  <w:txbxContent>
                    <w:p w14:paraId="7090A0C2" w14:textId="77777777" w:rsidR="008A5A75" w:rsidRDefault="008A5A75" w:rsidP="008A5A75">
                      <w:r>
                        <w:t>12</w:t>
                      </w:r>
                    </w:p>
                  </w:txbxContent>
                </v:textbox>
              </v:shape>
            </w:pict>
          </mc:Fallback>
        </mc:AlternateContent>
      </w:r>
      <w:bookmarkStart w:id="157" w:name="_Hlk190455348"/>
      <w:r w:rsidRPr="00CB15C9">
        <w:rPr>
          <w:rFonts w:cs="Arial"/>
          <w:b/>
          <w:bCs/>
          <w:noProof/>
          <w:color w:val="000000" w:themeColor="text1"/>
          <w:sz w:val="20"/>
          <w:szCs w:val="20"/>
          <w:lang w:val="en-US"/>
        </w:rPr>
        <mc:AlternateContent>
          <mc:Choice Requires="wpc">
            <w:drawing>
              <wp:inline distT="0" distB="0" distL="0" distR="0" wp14:anchorId="2612D9A7" wp14:editId="3C34AD44">
                <wp:extent cx="5428837" cy="3200400"/>
                <wp:effectExtent l="19050" t="19050" r="635" b="0"/>
                <wp:docPr id="1" name="Zone de dessin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 name="Image 14"/>
                          <pic:cNvPicPr>
                            <a:picLocks noChangeAspect="1"/>
                          </pic:cNvPicPr>
                        </pic:nvPicPr>
                        <pic:blipFill>
                          <a:blip r:embed="rId53"/>
                          <a:stretch>
                            <a:fillRect/>
                          </a:stretch>
                        </pic:blipFill>
                        <pic:spPr>
                          <a:xfrm>
                            <a:off x="0" y="0"/>
                            <a:ext cx="5392882" cy="3200400"/>
                          </a:xfrm>
                          <a:prstGeom prst="rect">
                            <a:avLst/>
                          </a:prstGeom>
                        </pic:spPr>
                      </pic:pic>
                      <wps:wsp>
                        <wps:cNvPr id="1477721927" name="Rectangle 1477721927"/>
                        <wps:cNvSpPr/>
                        <wps:spPr>
                          <a:xfrm>
                            <a:off x="7951" y="0"/>
                            <a:ext cx="3208572" cy="3072493"/>
                          </a:xfrm>
                          <a:prstGeom prst="rect">
                            <a:avLst/>
                          </a:prstGeom>
                          <a:noFill/>
                          <a:ln w="28575">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9ED0422" id="Zone de dessin 1" o:spid="_x0000_s1026" editas="canvas" style="width:427.45pt;height:252pt;mso-position-horizontal-relative:char;mso-position-vertical-relative:line" coordsize="54286,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286;height:32004;visibility:visible;mso-wrap-style:square" filled="t">
                  <v:fill o:detectmouseclick="t"/>
                  <v:path o:connecttype="none"/>
                </v:shape>
                <v:shape id="Image 14" o:spid="_x0000_s1028" type="#_x0000_t75" style="position:absolute;width:53928;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">
                  <v:imagedata r:id="rId54" o:title=""/>
                </v:shape>
                <v:rect id="Rectangle 1477721927" o:spid="_x0000_s1029" style="position:absolute;left:79;width:32086;height:30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" filled="f" strokecolor="red" strokeweight="2.25pt"/>
                <w10:anchorlock/>
              </v:group>
            </w:pict>
          </mc:Fallback>
        </mc:AlternateContent>
      </w:r>
    </w:p>
    <w:bookmarkEnd w:id="157"/>
    <w:p w14:paraId="7BEBA046" w14:textId="77777777" w:rsidR="008A5A75" w:rsidRPr="001775F7" w:rsidRDefault="008A5A75" w:rsidP="008A5A75">
      <w:pPr>
        <w:jc w:val="center"/>
        <w:rPr>
          <w:rFonts w:eastAsia="Malgun Gothic" w:cstheme="minorHAnsi"/>
          <w:lang w:val="fr-CA" w:eastAsia="ko-KR"/>
        </w:rPr>
      </w:pPr>
      <w:r w:rsidRPr="001775F7">
        <w:rPr>
          <w:rFonts w:eastAsia="Malgun Gothic" w:cstheme="minorHAnsi" w:hint="eastAsia"/>
          <w:lang w:val="fr-CA" w:eastAsia="ko-KR"/>
        </w:rPr>
        <w:t>Figure</w:t>
      </w:r>
      <w:r w:rsidRPr="001775F7">
        <w:rPr>
          <w:rFonts w:eastAsia="Malgun Gothic" w:cstheme="minorHAnsi"/>
          <w:lang w:val="fr-CA" w:eastAsia="ko-KR"/>
        </w:rPr>
        <w:t xml:space="preserve"> </w:t>
      </w:r>
      <w:r w:rsidRPr="001775F7">
        <w:rPr>
          <w:rFonts w:eastAsia="Malgun Gothic" w:cstheme="minorHAnsi" w:hint="eastAsia"/>
          <w:lang w:val="fr-CA" w:eastAsia="ko-KR"/>
        </w:rPr>
        <w:t>x IALA AIS FATDMA matrix (6x6)</w:t>
      </w:r>
    </w:p>
    <w:p w14:paraId="73F7C50D" w14:textId="52FFB094" w:rsidR="008A5A75" w:rsidRPr="00870C01" w:rsidDel="002823C2" w:rsidRDefault="008A5A75" w:rsidP="004916BA">
      <w:pPr>
        <w:pStyle w:val="AnnexHead4"/>
        <w:rPr>
          <w:lang w:eastAsia="ja-JP"/>
        </w:rPr>
      </w:pPr>
      <w:bookmarkStart w:id="158" w:name="_Hlk191128032"/>
      <w:r w:rsidRPr="78BCBA87">
        <w:t xml:space="preserve">Coordination for VDE-TER base </w:t>
      </w:r>
      <w:bookmarkEnd w:id="158"/>
      <w:r w:rsidRPr="78BCBA87">
        <w:t>stations</w:t>
      </w:r>
    </w:p>
    <w:p w14:paraId="034F8727" w14:textId="77777777" w:rsidR="008A5A75" w:rsidDel="002823C2" w:rsidRDefault="008A5A75" w:rsidP="008A5A75">
      <w:pPr>
        <w:pStyle w:val="BodyText"/>
        <w:rPr>
          <w:rFonts w:eastAsia="Malgun Gothic"/>
          <w:color w:val="FF0000"/>
          <w:lang w:eastAsia="ko-KR"/>
        </w:rPr>
      </w:pPr>
      <w:r w:rsidRPr="78BCBA87">
        <w:rPr>
          <w:rFonts w:eastAsia="Malgun Gothic"/>
          <w:color w:val="FF0000"/>
          <w:lang w:eastAsia="ko-KR"/>
        </w:rPr>
        <w:t xml:space="preserve">The coordination of VDE-TER aims at maximizing the efficiency of the channel by avoiding on-air packet collisions. This can be achieved by leveraging the VDES base station control of the VDE-TER. The VDES base station controls the channel by setting the parameters of the channel in its bulletin board and assigning resources (logical channels) to the various stations within its coverage zone. </w:t>
      </w:r>
    </w:p>
    <w:p w14:paraId="1D00875C" w14:textId="77777777" w:rsidR="008A5A75" w:rsidDel="002823C2" w:rsidRDefault="008A5A75" w:rsidP="008A5A75">
      <w:pPr>
        <w:pStyle w:val="BodyText"/>
        <w:rPr>
          <w:rFonts w:eastAsia="Malgun Gothic"/>
          <w:color w:val="FF0000"/>
          <w:lang w:eastAsia="ko-KR"/>
        </w:rPr>
      </w:pPr>
      <w:r w:rsidRPr="78BCBA87">
        <w:rPr>
          <w:rFonts w:eastAsia="Malgun Gothic"/>
          <w:color w:val="FF0000"/>
          <w:lang w:eastAsia="ko-KR"/>
        </w:rPr>
        <w:t>The usage of the VDE-TER logical channels is then managed entirely by one instance, allowing for a coordinated effort to avoid packet collision. This is in contrast to AIS, where the channel is considered “self-organized” and every station makes an effort to behave in a way that will reduce the risk of packet collision, but the risk is still present. VDE-TER requires a single coordinating entity because finding an available slot on which to transmit is much more complex than with AIS, since VDE-TER must yield priority to both AIS and ASM first, while also considering physical channels and link IDs.</w:t>
      </w:r>
    </w:p>
    <w:p w14:paraId="3855A400" w14:textId="77777777" w:rsidR="008A5A75" w:rsidDel="002823C2" w:rsidRDefault="008A5A75" w:rsidP="008A5A75">
      <w:pPr>
        <w:pStyle w:val="BodyText"/>
        <w:rPr>
          <w:rFonts w:eastAsia="Malgun Gothic"/>
          <w:color w:val="FF0000"/>
          <w:lang w:eastAsia="ko-KR"/>
        </w:rPr>
      </w:pPr>
      <w:r w:rsidRPr="78BCBA87">
        <w:rPr>
          <w:rFonts w:eastAsia="Malgun Gothic"/>
          <w:color w:val="FF0000"/>
          <w:lang w:eastAsia="ko-KR"/>
        </w:rPr>
        <w:t>As such, VDE-TER stations, must always adopt the link ID and physical channel, as well as request resources from the VDE-TER base station that is closest. The request for resources must use assigned messages to that station, not broadcast messages. If the distance between two VDE-TER base stations is equivalent within 1nm, the mobile station must chose to stay with the current VDE-TER base station. This will avoid a mobile station switching back and forth between controlling base stations rapidly.</w:t>
      </w:r>
    </w:p>
    <w:p w14:paraId="48815ABB" w14:textId="77777777" w:rsidR="008A5A75" w:rsidDel="002823C2" w:rsidRDefault="008A5A75" w:rsidP="008A5A75">
      <w:pPr>
        <w:pStyle w:val="BodyText"/>
        <w:rPr>
          <w:rFonts w:eastAsia="Malgun Gothic"/>
          <w:color w:val="FF0000"/>
          <w:lang w:eastAsia="ko-KR"/>
        </w:rPr>
      </w:pPr>
      <w:r w:rsidRPr="78BCBA87">
        <w:rPr>
          <w:rFonts w:eastAsia="Malgun Gothic"/>
          <w:color w:val="FF0000"/>
          <w:lang w:eastAsia="ko-KR"/>
        </w:rPr>
        <w:t>The strategy of using the closest VDE-TER base station as the controlling base station is meant to avoid having to define “service zones” for VDE-TER base stations. This concept was rejected because of the complexity it brings in ship-to-ship communication across service zones using different link IDs and physical channels and also the complexity of matching service zones with borders for neighbouring shore authorities.</w:t>
      </w:r>
    </w:p>
    <w:p w14:paraId="2582A3C2" w14:textId="77777777" w:rsidR="008A5A75" w:rsidDel="002823C2" w:rsidRDefault="008A5A75" w:rsidP="008A5A75">
      <w:pPr>
        <w:pStyle w:val="BodyText"/>
        <w:rPr>
          <w:rFonts w:eastAsia="Malgun Gothic"/>
          <w:color w:val="FF0000"/>
          <w:lang w:eastAsia="ko-KR"/>
        </w:rPr>
      </w:pPr>
    </w:p>
    <w:p w14:paraId="1FD10B91" w14:textId="77777777" w:rsidR="008A5A75" w:rsidDel="002823C2" w:rsidRDefault="008A5A75" w:rsidP="008A5A75">
      <w:pPr>
        <w:pStyle w:val="BodyText"/>
        <w:rPr>
          <w:lang w:eastAsia="ko-KR"/>
        </w:rPr>
      </w:pPr>
      <w:r w:rsidRPr="78BCBA87">
        <w:rPr>
          <w:lang w:eastAsia="ko-KR"/>
        </w:rPr>
        <w:t xml:space="preserve">The figures below gives a few examples of the possible arrangements of controlling base stations and VHF coverage zone based on distance. </w:t>
      </w:r>
    </w:p>
    <w:p w14:paraId="31B57518" w14:textId="77777777" w:rsidR="008A5A75" w:rsidDel="002823C2" w:rsidRDefault="008A5A75" w:rsidP="008A5A75">
      <w:pPr>
        <w:pStyle w:val="BodyText"/>
        <w:rPr>
          <w:lang w:eastAsia="ko-KR"/>
        </w:rPr>
      </w:pPr>
      <w:r>
        <w:rPr>
          <w:noProof/>
        </w:rPr>
        <w:drawing>
          <wp:inline distT="0" distB="0" distL="0" distR="0" wp14:anchorId="4BE7DC20" wp14:editId="18F489F9">
            <wp:extent cx="6090260" cy="3502964"/>
            <wp:effectExtent l="0" t="0" r="6350" b="2540"/>
            <wp:docPr id="1713794162" name="Image 3" descr="스크린샷, 블랙, 흑백, 어둠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794162" name="Image 3" descr="스크린샷, 블랙, 흑백, 어둠이(가) 표시된 사진&#10;&#10;AI가 생성한 콘텐츠는 부정확할 수 있습니다."/>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07461" cy="3512857"/>
                    </a:xfrm>
                    <a:prstGeom prst="rect">
                      <a:avLst/>
                    </a:prstGeom>
                    <a:noFill/>
                  </pic:spPr>
                </pic:pic>
              </a:graphicData>
            </a:graphic>
          </wp:inline>
        </w:drawing>
      </w:r>
    </w:p>
    <w:p w14:paraId="1959F522" w14:textId="77777777" w:rsidR="008A5A75" w:rsidDel="002823C2" w:rsidRDefault="008A5A75" w:rsidP="008A5A75">
      <w:pPr>
        <w:pStyle w:val="BodyText"/>
        <w:rPr>
          <w:lang w:eastAsia="ko-KR"/>
        </w:rPr>
      </w:pPr>
    </w:p>
    <w:p w14:paraId="2B1DE3E8" w14:textId="77777777" w:rsidR="008A5A75" w:rsidDel="002823C2" w:rsidRDefault="008A5A75" w:rsidP="008A5A75">
      <w:pPr>
        <w:pStyle w:val="BodyText"/>
        <w:rPr>
          <w:lang w:eastAsia="ko-KR"/>
        </w:rPr>
      </w:pPr>
      <w:r w:rsidRPr="78BCBA87">
        <w:rPr>
          <w:lang w:eastAsia="ko-KR"/>
        </w:rPr>
        <w:t>The table below explains the different coordination methods available to shore authorities, pros and cons as well as the situation in which each one is best utilized.</w:t>
      </w:r>
    </w:p>
    <w:p w14:paraId="34BD0ADB" w14:textId="77777777" w:rsidR="008A5A75" w:rsidDel="002823C2" w:rsidRDefault="008A5A75" w:rsidP="008A5A75">
      <w:pPr>
        <w:pStyle w:val="BodyText"/>
        <w:rPr>
          <w:lang w:eastAsia="ko-KR"/>
        </w:rPr>
      </w:pPr>
    </w:p>
    <w:p w14:paraId="535649A6" w14:textId="77777777" w:rsidR="008A5A75" w:rsidRPr="00D8496F" w:rsidDel="002823C2" w:rsidRDefault="008A5A75" w:rsidP="008A5A75">
      <w:pPr>
        <w:jc w:val="center"/>
        <w:rPr>
          <w:rFonts w:eastAsia="Malgun Gothic"/>
          <w:lang w:eastAsia="ko-KR"/>
        </w:rPr>
      </w:pPr>
      <w:r w:rsidRPr="78BCBA87">
        <w:rPr>
          <w:rFonts w:eastAsia="Malgun Gothic"/>
          <w:lang w:eastAsia="ko-KR"/>
        </w:rPr>
        <w:t xml:space="preserve">Table x </w:t>
      </w:r>
      <w:r w:rsidRPr="78BCBA87">
        <w:rPr>
          <w:rFonts w:cs="Arial"/>
          <w:color w:val="000000" w:themeColor="text1"/>
          <w:sz w:val="20"/>
          <w:szCs w:val="20"/>
          <w:lang w:val="en-US" w:eastAsia="ko-KR"/>
        </w:rPr>
        <w:t>Pros and Cons of various coordination methods</w:t>
      </w:r>
    </w:p>
    <w:tbl>
      <w:tblPr>
        <w:tblStyle w:val="TableGrid"/>
        <w:tblW w:w="9634" w:type="dxa"/>
        <w:tblLook w:val="04A0" w:firstRow="1" w:lastRow="0" w:firstColumn="1" w:lastColumn="0" w:noHBand="0" w:noVBand="1"/>
      </w:tblPr>
      <w:tblGrid>
        <w:gridCol w:w="2165"/>
        <w:gridCol w:w="2480"/>
        <w:gridCol w:w="2509"/>
        <w:gridCol w:w="2480"/>
      </w:tblGrid>
      <w:tr w:rsidR="008A5A75" w:rsidDel="002823C2" w14:paraId="4273731D" w14:textId="77777777" w:rsidTr="003D0EF9">
        <w:trPr>
          <w:trHeight w:val="300"/>
        </w:trPr>
        <w:tc>
          <w:tcPr>
            <w:tcW w:w="1555" w:type="dxa"/>
          </w:tcPr>
          <w:p w14:paraId="30545A32" w14:textId="77777777" w:rsidR="008A5A75" w:rsidRPr="00880626"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Coordination method</w:t>
            </w:r>
          </w:p>
        </w:tc>
        <w:tc>
          <w:tcPr>
            <w:tcW w:w="2693" w:type="dxa"/>
          </w:tcPr>
          <w:p w14:paraId="2F14F16E" w14:textId="77777777" w:rsidR="008A5A75" w:rsidRPr="00880626"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Pros</w:t>
            </w:r>
          </w:p>
        </w:tc>
        <w:tc>
          <w:tcPr>
            <w:tcW w:w="2693" w:type="dxa"/>
          </w:tcPr>
          <w:p w14:paraId="517EC474" w14:textId="77777777" w:rsidR="008A5A75" w:rsidRPr="00880626"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Cons</w:t>
            </w:r>
          </w:p>
        </w:tc>
        <w:tc>
          <w:tcPr>
            <w:tcW w:w="2693" w:type="dxa"/>
          </w:tcPr>
          <w:p w14:paraId="07437886" w14:textId="77777777" w:rsidR="008A5A75" w:rsidRPr="00880626"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Best for</w:t>
            </w:r>
          </w:p>
        </w:tc>
      </w:tr>
      <w:tr w:rsidR="008A5A75" w:rsidRPr="00E93BED" w:rsidDel="002823C2" w14:paraId="0FBAA9E0" w14:textId="77777777" w:rsidTr="003D0EF9">
        <w:trPr>
          <w:trHeight w:val="300"/>
        </w:trPr>
        <w:tc>
          <w:tcPr>
            <w:tcW w:w="1555" w:type="dxa"/>
          </w:tcPr>
          <w:p w14:paraId="6213EF7B" w14:textId="77777777" w:rsidR="008A5A75"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Centralized</w:t>
            </w:r>
          </w:p>
          <w:p w14:paraId="31D73A9E" w14:textId="77777777" w:rsidR="008A5A75" w:rsidRPr="00880626"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Network</w:t>
            </w:r>
          </w:p>
        </w:tc>
        <w:tc>
          <w:tcPr>
            <w:tcW w:w="2693" w:type="dxa"/>
          </w:tcPr>
          <w:p w14:paraId="28F09FAF"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High channel usage efficiency and throughput</w:t>
            </w:r>
          </w:p>
          <w:p w14:paraId="322ABFB6"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Low packet collision probability</w:t>
            </w:r>
          </w:p>
        </w:tc>
        <w:tc>
          <w:tcPr>
            <w:tcW w:w="2693" w:type="dxa"/>
          </w:tcPr>
          <w:p w14:paraId="2D09795E"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Expensive</w:t>
            </w:r>
          </w:p>
          <w:p w14:paraId="5F81D33A"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Significant shore infrastructure requirements</w:t>
            </w:r>
          </w:p>
          <w:p w14:paraId="12914E3C"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Cross-org coordination very difficult</w:t>
            </w:r>
          </w:p>
        </w:tc>
        <w:tc>
          <w:tcPr>
            <w:tcW w:w="2693" w:type="dxa"/>
          </w:tcPr>
          <w:p w14:paraId="6B73186E"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Same link ID and physical channel coordination</w:t>
            </w:r>
          </w:p>
          <w:p w14:paraId="397D1C7D"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high traffic areas</w:t>
            </w:r>
          </w:p>
        </w:tc>
      </w:tr>
      <w:tr w:rsidR="008A5A75" w:rsidRPr="00E93BED" w:rsidDel="002823C2" w14:paraId="5064245F" w14:textId="77777777" w:rsidTr="003D0EF9">
        <w:trPr>
          <w:trHeight w:val="300"/>
        </w:trPr>
        <w:tc>
          <w:tcPr>
            <w:tcW w:w="1555" w:type="dxa"/>
          </w:tcPr>
          <w:p w14:paraId="0713AE46" w14:textId="77777777" w:rsidR="008A5A75"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 xml:space="preserve">Over The Air </w:t>
            </w:r>
          </w:p>
          <w:p w14:paraId="19117A3D" w14:textId="77777777" w:rsidR="008A5A75" w:rsidRPr="00880626"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(OTA)</w:t>
            </w:r>
          </w:p>
        </w:tc>
        <w:tc>
          <w:tcPr>
            <w:tcW w:w="2693" w:type="dxa"/>
          </w:tcPr>
          <w:p w14:paraId="4E8B4296"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Inexpensive</w:t>
            </w:r>
          </w:p>
          <w:p w14:paraId="4F8658D2"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Good channel usage efficiency and throughput</w:t>
            </w:r>
          </w:p>
          <w:p w14:paraId="700A5271"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Cross-org coordination easy</w:t>
            </w:r>
          </w:p>
        </w:tc>
        <w:tc>
          <w:tcPr>
            <w:tcW w:w="2693" w:type="dxa"/>
          </w:tcPr>
          <w:p w14:paraId="5709B74E"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Limited by coverage</w:t>
            </w:r>
          </w:p>
          <w:p w14:paraId="2ACA07B9"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Processing power required at each site</w:t>
            </w:r>
          </w:p>
          <w:p w14:paraId="23971CA0"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High packet collision probability</w:t>
            </w:r>
          </w:p>
        </w:tc>
        <w:tc>
          <w:tcPr>
            <w:tcW w:w="2693" w:type="dxa"/>
          </w:tcPr>
          <w:p w14:paraId="7731E67C"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High traffic, high coverage area with difficult network connectivity , same link ID and physical channel coordination</w:t>
            </w:r>
          </w:p>
        </w:tc>
      </w:tr>
      <w:tr w:rsidR="008A5A75" w:rsidRPr="00E93BED" w:rsidDel="002823C2" w14:paraId="151F53AF" w14:textId="77777777" w:rsidTr="003D0EF9">
        <w:trPr>
          <w:trHeight w:val="300"/>
        </w:trPr>
        <w:tc>
          <w:tcPr>
            <w:tcW w:w="1555" w:type="dxa"/>
          </w:tcPr>
          <w:p w14:paraId="2CD43E22" w14:textId="77777777" w:rsidR="008A5A75" w:rsidRPr="00880626"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Frequency</w:t>
            </w:r>
          </w:p>
        </w:tc>
        <w:tc>
          <w:tcPr>
            <w:tcW w:w="2693" w:type="dxa"/>
          </w:tcPr>
          <w:p w14:paraId="65606E39"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Inexpensive</w:t>
            </w:r>
          </w:p>
          <w:p w14:paraId="3F7172AC"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No packet collision probability</w:t>
            </w:r>
          </w:p>
        </w:tc>
        <w:tc>
          <w:tcPr>
            <w:tcW w:w="2693" w:type="dxa"/>
          </w:tcPr>
          <w:p w14:paraId="7E4914E3"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Cross-org coordination difficult</w:t>
            </w:r>
          </w:p>
          <w:p w14:paraId="54B33197"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Medium-Low channel usage efficiency and throughput</w:t>
            </w:r>
          </w:p>
        </w:tc>
        <w:tc>
          <w:tcPr>
            <w:tcW w:w="2693" w:type="dxa"/>
          </w:tcPr>
          <w:p w14:paraId="798241B2"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Low traffic, high coverage area with difficult network connectivity, different link ID</w:t>
            </w:r>
          </w:p>
        </w:tc>
      </w:tr>
      <w:tr w:rsidR="008A5A75" w:rsidRPr="00E93BED" w:rsidDel="002823C2" w14:paraId="26BD6A98" w14:textId="77777777" w:rsidTr="003D0EF9">
        <w:trPr>
          <w:trHeight w:val="300"/>
        </w:trPr>
        <w:tc>
          <w:tcPr>
            <w:tcW w:w="1555" w:type="dxa"/>
          </w:tcPr>
          <w:p w14:paraId="6DDA2A87" w14:textId="77777777" w:rsidR="008A5A75" w:rsidRPr="00880626" w:rsidDel="002823C2" w:rsidRDefault="008A5A75" w:rsidP="008A5A75">
            <w:pPr>
              <w:numPr>
                <w:ilvl w:val="0"/>
                <w:numId w:val="28"/>
              </w:numPr>
              <w:ind w:left="992" w:hanging="425"/>
              <w:jc w:val="center"/>
              <w:rPr>
                <w:color w:val="000000" w:themeColor="text1"/>
                <w:lang w:val="en-US"/>
              </w:rPr>
            </w:pPr>
            <w:r w:rsidRPr="78BCBA87">
              <w:rPr>
                <w:color w:val="000000" w:themeColor="text1"/>
                <w:lang w:val="en-US"/>
              </w:rPr>
              <w:t>Time</w:t>
            </w:r>
          </w:p>
        </w:tc>
        <w:tc>
          <w:tcPr>
            <w:tcW w:w="2693" w:type="dxa"/>
          </w:tcPr>
          <w:p w14:paraId="659E6198"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Inexpensive</w:t>
            </w:r>
          </w:p>
          <w:p w14:paraId="0812FB6F"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Low packet collision probability</w:t>
            </w:r>
          </w:p>
          <w:p w14:paraId="5B44846D"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Cross-org coordination easy</w:t>
            </w:r>
          </w:p>
        </w:tc>
        <w:tc>
          <w:tcPr>
            <w:tcW w:w="2693" w:type="dxa"/>
          </w:tcPr>
          <w:p w14:paraId="6E991ECA"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Very Low channel usage efficiency and throughput</w:t>
            </w:r>
          </w:p>
        </w:tc>
        <w:tc>
          <w:tcPr>
            <w:tcW w:w="2693" w:type="dxa"/>
          </w:tcPr>
          <w:p w14:paraId="033F1962" w14:textId="77777777" w:rsidR="008A5A75" w:rsidRPr="00880626" w:rsidDel="002823C2" w:rsidRDefault="008A5A75" w:rsidP="008A5A75">
            <w:pPr>
              <w:numPr>
                <w:ilvl w:val="0"/>
                <w:numId w:val="28"/>
              </w:numPr>
              <w:ind w:left="992" w:hanging="425"/>
              <w:jc w:val="center"/>
              <w:rPr>
                <w:color w:val="000000" w:themeColor="text1"/>
                <w:szCs w:val="18"/>
                <w:lang w:val="en-US"/>
              </w:rPr>
            </w:pPr>
            <w:r w:rsidRPr="78BCBA87">
              <w:rPr>
                <w:color w:val="000000" w:themeColor="text1"/>
                <w:szCs w:val="18"/>
                <w:lang w:val="en-US"/>
              </w:rPr>
              <w:t>Low traffic, remote areas or difficult cross-org coordination and different link ID.</w:t>
            </w:r>
          </w:p>
        </w:tc>
      </w:tr>
    </w:tbl>
    <w:p w14:paraId="4BAF0038" w14:textId="77777777" w:rsidR="008A5A75" w:rsidRPr="00880626" w:rsidDel="002823C2" w:rsidRDefault="008A5A75" w:rsidP="008A5A75">
      <w:pPr>
        <w:pStyle w:val="BodyText"/>
        <w:rPr>
          <w:rFonts w:eastAsia="Malgun Gothic"/>
          <w:color w:val="FF0000"/>
          <w:lang w:eastAsia="ko-KR"/>
        </w:rPr>
      </w:pPr>
    </w:p>
    <w:p w14:paraId="13A83B43" w14:textId="77777777" w:rsidR="008A5A75" w:rsidRPr="00D8496F" w:rsidDel="002823C2" w:rsidRDefault="008A5A75" w:rsidP="008A5A75">
      <w:pPr>
        <w:pStyle w:val="BodyText"/>
        <w:spacing w:after="240"/>
        <w:rPr>
          <w:rFonts w:eastAsia="Malgun Gothic"/>
          <w:color w:val="000000" w:themeColor="text1"/>
          <w:lang w:eastAsia="ko-KR"/>
        </w:rPr>
      </w:pPr>
      <w:r w:rsidRPr="78BCBA87">
        <w:rPr>
          <w:rFonts w:eastAsia="Malgun Gothic"/>
          <w:color w:val="000000" w:themeColor="text1"/>
          <w:lang w:eastAsia="ko-KR"/>
        </w:rPr>
        <w:t>It is possible to combine the methods above to adopt a solution that fits various real world scenarios. For example, a shore authority could agree with its neighbour to use a 50khz channel each and then they will coordinate their own VDES base station through their own network within that 50khz channel and the neighbour will do the same. This arrangement will provide an easy way to coordinate without having to inter-connect networks or having one authority act as organizer to the other authority VHF Data Link. But this arrangement would make it difficult for ship-to-ship communications across the border when each ship is controlled by a different base station using different physical channels and possibly different link IDs (please see section 7.2.3.3 for recommendations on that scenario).</w:t>
      </w:r>
    </w:p>
    <w:p w14:paraId="37F647CA" w14:textId="77777777" w:rsidR="008A5A75" w:rsidDel="002823C2" w:rsidRDefault="008A5A75" w:rsidP="00461DF6">
      <w:pPr>
        <w:pStyle w:val="AnnexHead5"/>
      </w:pPr>
      <w:r w:rsidRPr="78BCBA87">
        <w:t xml:space="preserve">Coordination bulletin boards for VDE-TER: </w:t>
      </w:r>
    </w:p>
    <w:p w14:paraId="7E2CF109" w14:textId="77777777" w:rsidR="008A5A75" w:rsidRPr="003D60C1" w:rsidDel="002823C2" w:rsidRDefault="008A5A75" w:rsidP="008A5A75">
      <w:pPr>
        <w:pStyle w:val="ListParagraph"/>
        <w:widowControl w:val="0"/>
        <w:autoSpaceDE w:val="0"/>
        <w:autoSpaceDN w:val="0"/>
        <w:spacing w:before="120" w:after="120" w:line="259" w:lineRule="auto"/>
        <w:jc w:val="both"/>
        <w:rPr>
          <w:rFonts w:asciiTheme="minorHAnsi" w:eastAsia="Malgun Gothic" w:hAnsiTheme="minorHAnsi" w:cstheme="minorBidi"/>
          <w:b/>
          <w:bCs/>
          <w:lang w:eastAsia="ko-KR"/>
        </w:rPr>
      </w:pPr>
      <w:r w:rsidRPr="78BCBA87">
        <w:rPr>
          <w:rFonts w:asciiTheme="minorHAnsi" w:eastAsia="Malgun Gothic" w:hAnsiTheme="minorHAnsi" w:cstheme="minorBidi"/>
          <w:lang w:eastAsia="ko-KR"/>
        </w:rPr>
        <w:t xml:space="preserve">Bulletin Board broadcasts need to be universally coordinated, whatever the coordination scheme chosen. IALA recommends a time division scheme for bulletin boards that reuses the AIS FATDMA schemes. The first step in using this bulletin board scheme is to identify the AIS FATDMA scheme (1 to 36) the base station is located in using the FATDMA matrix (6x6). </w:t>
      </w:r>
      <w:r w:rsidRPr="78BCBA87">
        <w:rPr>
          <w:rFonts w:asciiTheme="minorHAnsi" w:eastAsia="Malgun Gothic" w:hAnsiTheme="minorHAnsi" w:cstheme="minorBidi"/>
          <w:highlight w:val="yellow"/>
          <w:lang w:eastAsia="ko-KR"/>
        </w:rPr>
        <w:t>Add reference to A-124 Appendix 14 content once it is transferred in this new document.</w:t>
      </w:r>
      <w:r w:rsidRPr="78BCBA87">
        <w:rPr>
          <w:rFonts w:asciiTheme="minorHAnsi" w:eastAsia="Malgun Gothic" w:hAnsiTheme="minorHAnsi" w:cstheme="minorBidi"/>
          <w:lang w:eastAsia="ko-KR"/>
        </w:rPr>
        <w:t xml:space="preserve"> Once identified, use the table below to identify in which TDMA frame the base station should be transmitting its bulletin board. This table was built to avoid situations where the VDE-TER bulletin board would be planned at the same time as an AIS or ASM transmission which would be catastrophic as the bulletin board would never be transmitted. This is because AIS and ASM transmissions have priority over VDE-TER transmissions. This interference concern applies to co-located / integrated AIS, ASM and VDE-TER services, but IALA recommends to follow this table in all situations to avoid interference and facilitate coordination between VDE-TER base stations.</w:t>
      </w:r>
    </w:p>
    <w:p w14:paraId="1D27F29D" w14:textId="77777777" w:rsidR="008A5A75" w:rsidRPr="00D8496F" w:rsidDel="002823C2" w:rsidRDefault="008A5A75" w:rsidP="008A5A75">
      <w:pPr>
        <w:spacing w:before="240"/>
        <w:jc w:val="center"/>
        <w:rPr>
          <w:rFonts w:eastAsia="Malgun Gothic"/>
          <w:lang w:eastAsia="ko-KR"/>
        </w:rPr>
      </w:pPr>
      <w:r w:rsidRPr="78BCBA87">
        <w:rPr>
          <w:rFonts w:eastAsia="Malgun Gothic"/>
          <w:lang w:eastAsia="ko-KR"/>
        </w:rPr>
        <w:t>Table x Recommended VDE-TER BB Tx TDMA frame versus IALA AIS FATDMA scheme</w:t>
      </w:r>
    </w:p>
    <w:tbl>
      <w:tblPr>
        <w:tblStyle w:val="TableGrid"/>
        <w:tblW w:w="9213" w:type="dxa"/>
        <w:tblInd w:w="411" w:type="dxa"/>
        <w:tblLayout w:type="fixed"/>
        <w:tblLook w:val="06A0" w:firstRow="1" w:lastRow="0" w:firstColumn="1" w:lastColumn="0" w:noHBand="1" w:noVBand="1"/>
      </w:tblPr>
      <w:tblGrid>
        <w:gridCol w:w="1535"/>
        <w:gridCol w:w="1536"/>
        <w:gridCol w:w="1535"/>
        <w:gridCol w:w="1536"/>
        <w:gridCol w:w="1535"/>
        <w:gridCol w:w="1536"/>
      </w:tblGrid>
      <w:tr w:rsidR="008A5A75" w:rsidRPr="00594A89" w:rsidDel="002823C2" w14:paraId="26D59A08" w14:textId="77777777" w:rsidTr="003D0EF9">
        <w:trPr>
          <w:trHeight w:val="300"/>
        </w:trPr>
        <w:tc>
          <w:tcPr>
            <w:tcW w:w="1535" w:type="dxa"/>
          </w:tcPr>
          <w:p w14:paraId="20932CC1"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AIS FATDMA scheme</w:t>
            </w:r>
          </w:p>
        </w:tc>
        <w:tc>
          <w:tcPr>
            <w:tcW w:w="1536" w:type="dxa"/>
          </w:tcPr>
          <w:p w14:paraId="4928B909" w14:textId="77777777" w:rsidR="008A5A75" w:rsidRPr="00D8496F" w:rsidDel="002823C2" w:rsidRDefault="008A5A75" w:rsidP="008A5A75">
            <w:pPr>
              <w:numPr>
                <w:ilvl w:val="0"/>
                <w:numId w:val="28"/>
              </w:numPr>
              <w:ind w:left="992" w:hanging="425"/>
              <w:jc w:val="center"/>
              <w:rPr>
                <w:color w:val="000000" w:themeColor="text1"/>
                <w:sz w:val="20"/>
                <w:szCs w:val="20"/>
              </w:rPr>
            </w:pPr>
            <w:r w:rsidRPr="78BCBA87">
              <w:rPr>
                <w:color w:val="000000" w:themeColor="text1"/>
                <w:sz w:val="20"/>
                <w:szCs w:val="20"/>
              </w:rPr>
              <w:t>VDE-TER BB Tx TDMA frame recommended</w:t>
            </w:r>
          </w:p>
        </w:tc>
        <w:tc>
          <w:tcPr>
            <w:tcW w:w="1535" w:type="dxa"/>
          </w:tcPr>
          <w:p w14:paraId="3A4F6EB4"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AIS FATDMA scheme</w:t>
            </w:r>
          </w:p>
        </w:tc>
        <w:tc>
          <w:tcPr>
            <w:tcW w:w="1536" w:type="dxa"/>
          </w:tcPr>
          <w:p w14:paraId="1456C077"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rPr>
              <w:t>VDE-TER BB Tx TDMA frame recommended</w:t>
            </w:r>
          </w:p>
        </w:tc>
        <w:tc>
          <w:tcPr>
            <w:tcW w:w="1535" w:type="dxa"/>
          </w:tcPr>
          <w:p w14:paraId="5F225D3C"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AIS FATDMA scheme</w:t>
            </w:r>
          </w:p>
        </w:tc>
        <w:tc>
          <w:tcPr>
            <w:tcW w:w="1536" w:type="dxa"/>
          </w:tcPr>
          <w:p w14:paraId="445FB5FE"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rPr>
              <w:t>VDE-TER BB Tx TDMA frame recommended</w:t>
            </w:r>
          </w:p>
        </w:tc>
      </w:tr>
      <w:tr w:rsidR="008A5A75" w:rsidDel="002823C2" w14:paraId="596FFEAF" w14:textId="77777777" w:rsidTr="003D0EF9">
        <w:trPr>
          <w:trHeight w:val="300"/>
        </w:trPr>
        <w:tc>
          <w:tcPr>
            <w:tcW w:w="1535" w:type="dxa"/>
          </w:tcPr>
          <w:p w14:paraId="6B82E6B1"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w:t>
            </w:r>
          </w:p>
        </w:tc>
        <w:tc>
          <w:tcPr>
            <w:tcW w:w="1536" w:type="dxa"/>
          </w:tcPr>
          <w:p w14:paraId="17D90093"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13</w:t>
            </w:r>
          </w:p>
        </w:tc>
        <w:tc>
          <w:tcPr>
            <w:tcW w:w="1535" w:type="dxa"/>
          </w:tcPr>
          <w:p w14:paraId="7AF7CD02"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13</w:t>
            </w:r>
          </w:p>
        </w:tc>
        <w:tc>
          <w:tcPr>
            <w:tcW w:w="1536" w:type="dxa"/>
          </w:tcPr>
          <w:p w14:paraId="0F80BC1E"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12</w:t>
            </w:r>
          </w:p>
        </w:tc>
        <w:tc>
          <w:tcPr>
            <w:tcW w:w="1535" w:type="dxa"/>
          </w:tcPr>
          <w:p w14:paraId="58BD7E13"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25</w:t>
            </w:r>
          </w:p>
        </w:tc>
        <w:tc>
          <w:tcPr>
            <w:tcW w:w="1536" w:type="dxa"/>
          </w:tcPr>
          <w:p w14:paraId="789A7B10"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14</w:t>
            </w:r>
          </w:p>
        </w:tc>
      </w:tr>
      <w:tr w:rsidR="008A5A75" w:rsidDel="002823C2" w14:paraId="077397CF" w14:textId="77777777" w:rsidTr="003D0EF9">
        <w:trPr>
          <w:trHeight w:val="300"/>
        </w:trPr>
        <w:tc>
          <w:tcPr>
            <w:tcW w:w="1535" w:type="dxa"/>
          </w:tcPr>
          <w:p w14:paraId="388A72BD"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w:t>
            </w:r>
          </w:p>
        </w:tc>
        <w:tc>
          <w:tcPr>
            <w:tcW w:w="1536" w:type="dxa"/>
          </w:tcPr>
          <w:p w14:paraId="32609D78"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9</w:t>
            </w:r>
          </w:p>
        </w:tc>
        <w:tc>
          <w:tcPr>
            <w:tcW w:w="1535" w:type="dxa"/>
          </w:tcPr>
          <w:p w14:paraId="3F85D225"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14</w:t>
            </w:r>
          </w:p>
        </w:tc>
        <w:tc>
          <w:tcPr>
            <w:tcW w:w="1536" w:type="dxa"/>
          </w:tcPr>
          <w:p w14:paraId="0BDBAF36"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17</w:t>
            </w:r>
          </w:p>
        </w:tc>
        <w:tc>
          <w:tcPr>
            <w:tcW w:w="1535" w:type="dxa"/>
          </w:tcPr>
          <w:p w14:paraId="05DD4EF6"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26</w:t>
            </w:r>
          </w:p>
        </w:tc>
        <w:tc>
          <w:tcPr>
            <w:tcW w:w="1536" w:type="dxa"/>
          </w:tcPr>
          <w:p w14:paraId="162AEA84"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11</w:t>
            </w:r>
          </w:p>
        </w:tc>
      </w:tr>
      <w:tr w:rsidR="008A5A75" w:rsidDel="002823C2" w14:paraId="2B4FE59A" w14:textId="77777777" w:rsidTr="003D0EF9">
        <w:trPr>
          <w:trHeight w:val="300"/>
        </w:trPr>
        <w:tc>
          <w:tcPr>
            <w:tcW w:w="1535" w:type="dxa"/>
          </w:tcPr>
          <w:p w14:paraId="7893891B"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3</w:t>
            </w:r>
          </w:p>
        </w:tc>
        <w:tc>
          <w:tcPr>
            <w:tcW w:w="1536" w:type="dxa"/>
          </w:tcPr>
          <w:p w14:paraId="4EFFD7C1"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8</w:t>
            </w:r>
          </w:p>
        </w:tc>
        <w:tc>
          <w:tcPr>
            <w:tcW w:w="1535" w:type="dxa"/>
          </w:tcPr>
          <w:p w14:paraId="4804E632"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15</w:t>
            </w:r>
          </w:p>
        </w:tc>
        <w:tc>
          <w:tcPr>
            <w:tcW w:w="1536" w:type="dxa"/>
          </w:tcPr>
          <w:p w14:paraId="7EFFF942"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19</w:t>
            </w:r>
          </w:p>
        </w:tc>
        <w:tc>
          <w:tcPr>
            <w:tcW w:w="1535" w:type="dxa"/>
          </w:tcPr>
          <w:p w14:paraId="3D0A44CD"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27</w:t>
            </w:r>
          </w:p>
        </w:tc>
        <w:tc>
          <w:tcPr>
            <w:tcW w:w="1536" w:type="dxa"/>
          </w:tcPr>
          <w:p w14:paraId="4DFE2EA2"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22</w:t>
            </w:r>
          </w:p>
        </w:tc>
      </w:tr>
      <w:tr w:rsidR="008A5A75" w:rsidDel="002823C2" w14:paraId="156CD4A0" w14:textId="77777777" w:rsidTr="003D0EF9">
        <w:trPr>
          <w:trHeight w:val="300"/>
        </w:trPr>
        <w:tc>
          <w:tcPr>
            <w:tcW w:w="1535" w:type="dxa"/>
          </w:tcPr>
          <w:p w14:paraId="33281C3D"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4</w:t>
            </w:r>
          </w:p>
        </w:tc>
        <w:tc>
          <w:tcPr>
            <w:tcW w:w="1536" w:type="dxa"/>
          </w:tcPr>
          <w:p w14:paraId="24D01B17"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w:t>
            </w:r>
          </w:p>
        </w:tc>
        <w:tc>
          <w:tcPr>
            <w:tcW w:w="1535" w:type="dxa"/>
          </w:tcPr>
          <w:p w14:paraId="5EAC0D68"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16</w:t>
            </w:r>
          </w:p>
        </w:tc>
        <w:tc>
          <w:tcPr>
            <w:tcW w:w="1536" w:type="dxa"/>
          </w:tcPr>
          <w:p w14:paraId="098B36A3"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3</w:t>
            </w:r>
          </w:p>
        </w:tc>
        <w:tc>
          <w:tcPr>
            <w:tcW w:w="1535" w:type="dxa"/>
          </w:tcPr>
          <w:p w14:paraId="3CBBB540"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28</w:t>
            </w:r>
          </w:p>
        </w:tc>
        <w:tc>
          <w:tcPr>
            <w:tcW w:w="1536" w:type="dxa"/>
          </w:tcPr>
          <w:p w14:paraId="08252E45"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10</w:t>
            </w:r>
          </w:p>
        </w:tc>
      </w:tr>
      <w:tr w:rsidR="008A5A75" w:rsidDel="002823C2" w14:paraId="482FE533" w14:textId="77777777" w:rsidTr="003D0EF9">
        <w:trPr>
          <w:trHeight w:val="300"/>
        </w:trPr>
        <w:tc>
          <w:tcPr>
            <w:tcW w:w="1535" w:type="dxa"/>
          </w:tcPr>
          <w:p w14:paraId="0B25C383"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5</w:t>
            </w:r>
          </w:p>
        </w:tc>
        <w:tc>
          <w:tcPr>
            <w:tcW w:w="1536" w:type="dxa"/>
          </w:tcPr>
          <w:p w14:paraId="42CA33B5"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0</w:t>
            </w:r>
          </w:p>
        </w:tc>
        <w:tc>
          <w:tcPr>
            <w:tcW w:w="1535" w:type="dxa"/>
          </w:tcPr>
          <w:p w14:paraId="622E8CA8"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17</w:t>
            </w:r>
          </w:p>
        </w:tc>
        <w:tc>
          <w:tcPr>
            <w:tcW w:w="1536" w:type="dxa"/>
          </w:tcPr>
          <w:p w14:paraId="2ED6E412"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6</w:t>
            </w:r>
          </w:p>
        </w:tc>
        <w:tc>
          <w:tcPr>
            <w:tcW w:w="1535" w:type="dxa"/>
          </w:tcPr>
          <w:p w14:paraId="04F8549E"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29</w:t>
            </w:r>
          </w:p>
        </w:tc>
        <w:tc>
          <w:tcPr>
            <w:tcW w:w="1536" w:type="dxa"/>
          </w:tcPr>
          <w:p w14:paraId="45D2EF37"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5</w:t>
            </w:r>
          </w:p>
        </w:tc>
      </w:tr>
      <w:tr w:rsidR="008A5A75" w:rsidDel="002823C2" w14:paraId="29FF4424" w14:textId="77777777" w:rsidTr="003D0EF9">
        <w:trPr>
          <w:trHeight w:val="300"/>
        </w:trPr>
        <w:tc>
          <w:tcPr>
            <w:tcW w:w="1535" w:type="dxa"/>
          </w:tcPr>
          <w:p w14:paraId="7078B5A8"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6</w:t>
            </w:r>
          </w:p>
        </w:tc>
        <w:tc>
          <w:tcPr>
            <w:tcW w:w="1536" w:type="dxa"/>
          </w:tcPr>
          <w:p w14:paraId="61DDEFF5"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16</w:t>
            </w:r>
          </w:p>
        </w:tc>
        <w:tc>
          <w:tcPr>
            <w:tcW w:w="1535" w:type="dxa"/>
          </w:tcPr>
          <w:p w14:paraId="1A4B62A6"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18</w:t>
            </w:r>
          </w:p>
        </w:tc>
        <w:tc>
          <w:tcPr>
            <w:tcW w:w="1536" w:type="dxa"/>
          </w:tcPr>
          <w:p w14:paraId="59142935"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7</w:t>
            </w:r>
          </w:p>
        </w:tc>
        <w:tc>
          <w:tcPr>
            <w:tcW w:w="1535" w:type="dxa"/>
          </w:tcPr>
          <w:p w14:paraId="757DCB37"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30</w:t>
            </w:r>
          </w:p>
        </w:tc>
        <w:tc>
          <w:tcPr>
            <w:tcW w:w="1536" w:type="dxa"/>
          </w:tcPr>
          <w:p w14:paraId="75E9EB92"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18</w:t>
            </w:r>
          </w:p>
        </w:tc>
      </w:tr>
      <w:tr w:rsidR="008A5A75" w:rsidDel="002823C2" w14:paraId="57FA5484" w14:textId="77777777" w:rsidTr="003D0EF9">
        <w:trPr>
          <w:trHeight w:val="300"/>
        </w:trPr>
        <w:tc>
          <w:tcPr>
            <w:tcW w:w="1535" w:type="dxa"/>
          </w:tcPr>
          <w:p w14:paraId="40E5D58C"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7</w:t>
            </w:r>
          </w:p>
        </w:tc>
        <w:tc>
          <w:tcPr>
            <w:tcW w:w="1536" w:type="dxa"/>
          </w:tcPr>
          <w:p w14:paraId="4C3E25BD"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10</w:t>
            </w:r>
          </w:p>
        </w:tc>
        <w:tc>
          <w:tcPr>
            <w:tcW w:w="1535" w:type="dxa"/>
          </w:tcPr>
          <w:p w14:paraId="073AA140"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19</w:t>
            </w:r>
          </w:p>
        </w:tc>
        <w:tc>
          <w:tcPr>
            <w:tcW w:w="1536" w:type="dxa"/>
          </w:tcPr>
          <w:p w14:paraId="6F48C2B4"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w:t>
            </w:r>
          </w:p>
        </w:tc>
        <w:tc>
          <w:tcPr>
            <w:tcW w:w="1535" w:type="dxa"/>
          </w:tcPr>
          <w:p w14:paraId="556264E8"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31</w:t>
            </w:r>
          </w:p>
        </w:tc>
        <w:tc>
          <w:tcPr>
            <w:tcW w:w="1536" w:type="dxa"/>
          </w:tcPr>
          <w:p w14:paraId="3AC5F950"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20</w:t>
            </w:r>
          </w:p>
        </w:tc>
      </w:tr>
      <w:tr w:rsidR="008A5A75" w:rsidDel="002823C2" w14:paraId="55FC324B" w14:textId="77777777" w:rsidTr="003D0EF9">
        <w:trPr>
          <w:trHeight w:val="300"/>
        </w:trPr>
        <w:tc>
          <w:tcPr>
            <w:tcW w:w="1535" w:type="dxa"/>
          </w:tcPr>
          <w:p w14:paraId="39893FB8"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8</w:t>
            </w:r>
          </w:p>
        </w:tc>
        <w:tc>
          <w:tcPr>
            <w:tcW w:w="1536" w:type="dxa"/>
          </w:tcPr>
          <w:p w14:paraId="615E41AB"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5</w:t>
            </w:r>
          </w:p>
        </w:tc>
        <w:tc>
          <w:tcPr>
            <w:tcW w:w="1535" w:type="dxa"/>
          </w:tcPr>
          <w:p w14:paraId="780A366D"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20</w:t>
            </w:r>
          </w:p>
        </w:tc>
        <w:tc>
          <w:tcPr>
            <w:tcW w:w="1536" w:type="dxa"/>
          </w:tcPr>
          <w:p w14:paraId="3AD6F6B9"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0</w:t>
            </w:r>
          </w:p>
        </w:tc>
        <w:tc>
          <w:tcPr>
            <w:tcW w:w="1535" w:type="dxa"/>
          </w:tcPr>
          <w:p w14:paraId="63C3EC40"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32</w:t>
            </w:r>
          </w:p>
        </w:tc>
        <w:tc>
          <w:tcPr>
            <w:tcW w:w="1536" w:type="dxa"/>
          </w:tcPr>
          <w:p w14:paraId="6E4B334E"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21</w:t>
            </w:r>
          </w:p>
        </w:tc>
      </w:tr>
      <w:tr w:rsidR="008A5A75" w:rsidDel="002823C2" w14:paraId="108FC944" w14:textId="77777777" w:rsidTr="003D0EF9">
        <w:trPr>
          <w:trHeight w:val="300"/>
        </w:trPr>
        <w:tc>
          <w:tcPr>
            <w:tcW w:w="1535" w:type="dxa"/>
          </w:tcPr>
          <w:p w14:paraId="472243EF"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9</w:t>
            </w:r>
          </w:p>
        </w:tc>
        <w:tc>
          <w:tcPr>
            <w:tcW w:w="1536" w:type="dxa"/>
          </w:tcPr>
          <w:p w14:paraId="0894F5C1"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18</w:t>
            </w:r>
          </w:p>
        </w:tc>
        <w:tc>
          <w:tcPr>
            <w:tcW w:w="1535" w:type="dxa"/>
          </w:tcPr>
          <w:p w14:paraId="55A49CFE"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21</w:t>
            </w:r>
          </w:p>
        </w:tc>
        <w:tc>
          <w:tcPr>
            <w:tcW w:w="1536" w:type="dxa"/>
          </w:tcPr>
          <w:p w14:paraId="272798BD"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16</w:t>
            </w:r>
          </w:p>
        </w:tc>
        <w:tc>
          <w:tcPr>
            <w:tcW w:w="1535" w:type="dxa"/>
          </w:tcPr>
          <w:p w14:paraId="351B43AE"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33</w:t>
            </w:r>
          </w:p>
        </w:tc>
        <w:tc>
          <w:tcPr>
            <w:tcW w:w="1536" w:type="dxa"/>
          </w:tcPr>
          <w:p w14:paraId="72004CD0"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w:t>
            </w:r>
          </w:p>
        </w:tc>
      </w:tr>
      <w:tr w:rsidR="008A5A75" w:rsidDel="002823C2" w14:paraId="433D4E0B" w14:textId="77777777" w:rsidTr="003D0EF9">
        <w:trPr>
          <w:trHeight w:val="300"/>
        </w:trPr>
        <w:tc>
          <w:tcPr>
            <w:tcW w:w="1535" w:type="dxa"/>
          </w:tcPr>
          <w:p w14:paraId="7728F95C"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10</w:t>
            </w:r>
          </w:p>
        </w:tc>
        <w:tc>
          <w:tcPr>
            <w:tcW w:w="1536" w:type="dxa"/>
          </w:tcPr>
          <w:p w14:paraId="79F33F72"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14</w:t>
            </w:r>
          </w:p>
        </w:tc>
        <w:tc>
          <w:tcPr>
            <w:tcW w:w="1535" w:type="dxa"/>
          </w:tcPr>
          <w:p w14:paraId="03D5F087"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22</w:t>
            </w:r>
          </w:p>
        </w:tc>
        <w:tc>
          <w:tcPr>
            <w:tcW w:w="1536" w:type="dxa"/>
          </w:tcPr>
          <w:p w14:paraId="4179251D"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13</w:t>
            </w:r>
          </w:p>
        </w:tc>
        <w:tc>
          <w:tcPr>
            <w:tcW w:w="1535" w:type="dxa"/>
          </w:tcPr>
          <w:p w14:paraId="5F919A9B"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34</w:t>
            </w:r>
          </w:p>
        </w:tc>
        <w:tc>
          <w:tcPr>
            <w:tcW w:w="1536" w:type="dxa"/>
          </w:tcPr>
          <w:p w14:paraId="6FE51AAD"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4</w:t>
            </w:r>
          </w:p>
        </w:tc>
      </w:tr>
      <w:tr w:rsidR="008A5A75" w:rsidDel="002823C2" w14:paraId="5AEA86CC" w14:textId="77777777" w:rsidTr="003D0EF9">
        <w:trPr>
          <w:trHeight w:val="300"/>
        </w:trPr>
        <w:tc>
          <w:tcPr>
            <w:tcW w:w="1535" w:type="dxa"/>
          </w:tcPr>
          <w:p w14:paraId="21E7C4C1"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11</w:t>
            </w:r>
          </w:p>
        </w:tc>
        <w:tc>
          <w:tcPr>
            <w:tcW w:w="1536" w:type="dxa"/>
          </w:tcPr>
          <w:p w14:paraId="5373E1E6"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11</w:t>
            </w:r>
          </w:p>
        </w:tc>
        <w:tc>
          <w:tcPr>
            <w:tcW w:w="1535" w:type="dxa"/>
          </w:tcPr>
          <w:p w14:paraId="1FAE20D4"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23</w:t>
            </w:r>
          </w:p>
        </w:tc>
        <w:tc>
          <w:tcPr>
            <w:tcW w:w="1536" w:type="dxa"/>
          </w:tcPr>
          <w:p w14:paraId="762E2A8C"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9</w:t>
            </w:r>
          </w:p>
        </w:tc>
        <w:tc>
          <w:tcPr>
            <w:tcW w:w="1535" w:type="dxa"/>
          </w:tcPr>
          <w:p w14:paraId="64232C47"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35</w:t>
            </w:r>
          </w:p>
        </w:tc>
        <w:tc>
          <w:tcPr>
            <w:tcW w:w="1536" w:type="dxa"/>
          </w:tcPr>
          <w:p w14:paraId="34667D87"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23</w:t>
            </w:r>
          </w:p>
        </w:tc>
      </w:tr>
      <w:tr w:rsidR="008A5A75" w:rsidDel="002823C2" w14:paraId="369AF0FF" w14:textId="77777777" w:rsidTr="003D0EF9">
        <w:trPr>
          <w:trHeight w:val="300"/>
        </w:trPr>
        <w:tc>
          <w:tcPr>
            <w:tcW w:w="1535" w:type="dxa"/>
          </w:tcPr>
          <w:p w14:paraId="72422962"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12</w:t>
            </w:r>
          </w:p>
        </w:tc>
        <w:tc>
          <w:tcPr>
            <w:tcW w:w="1536" w:type="dxa"/>
          </w:tcPr>
          <w:p w14:paraId="6F3A764E"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22</w:t>
            </w:r>
          </w:p>
        </w:tc>
        <w:tc>
          <w:tcPr>
            <w:tcW w:w="1535" w:type="dxa"/>
          </w:tcPr>
          <w:p w14:paraId="30D98925"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24</w:t>
            </w:r>
          </w:p>
        </w:tc>
        <w:tc>
          <w:tcPr>
            <w:tcW w:w="1536" w:type="dxa"/>
          </w:tcPr>
          <w:p w14:paraId="246F1F31"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8</w:t>
            </w:r>
          </w:p>
        </w:tc>
        <w:tc>
          <w:tcPr>
            <w:tcW w:w="1535" w:type="dxa"/>
          </w:tcPr>
          <w:p w14:paraId="560C70F8"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36</w:t>
            </w:r>
          </w:p>
        </w:tc>
        <w:tc>
          <w:tcPr>
            <w:tcW w:w="1536" w:type="dxa"/>
          </w:tcPr>
          <w:p w14:paraId="3656AF96" w14:textId="77777777" w:rsidR="008A5A75" w:rsidRPr="00D8496F" w:rsidDel="002823C2" w:rsidRDefault="008A5A75" w:rsidP="008A5A75">
            <w:pPr>
              <w:numPr>
                <w:ilvl w:val="0"/>
                <w:numId w:val="28"/>
              </w:numPr>
              <w:ind w:left="992" w:hanging="425"/>
              <w:jc w:val="center"/>
              <w:rPr>
                <w:color w:val="000000" w:themeColor="text1"/>
                <w:sz w:val="20"/>
                <w:szCs w:val="20"/>
                <w:lang w:val="en-US"/>
              </w:rPr>
            </w:pPr>
            <w:r w:rsidRPr="78BCBA87">
              <w:rPr>
                <w:color w:val="000000" w:themeColor="text1"/>
                <w:sz w:val="20"/>
                <w:szCs w:val="20"/>
                <w:lang w:val="en-US"/>
              </w:rPr>
              <w:t>15</w:t>
            </w:r>
          </w:p>
        </w:tc>
      </w:tr>
    </w:tbl>
    <w:p w14:paraId="711C48DD" w14:textId="77777777" w:rsidR="008A5A75" w:rsidDel="002823C2" w:rsidRDefault="008A5A75" w:rsidP="008A5A75">
      <w:pPr>
        <w:pStyle w:val="BodyText"/>
        <w:rPr>
          <w:lang w:eastAsia="ko-KR"/>
        </w:rPr>
      </w:pPr>
    </w:p>
    <w:p w14:paraId="65244B81" w14:textId="2348E916" w:rsidR="008A5A75" w:rsidRPr="001D3560" w:rsidDel="002823C2" w:rsidRDefault="008A5A75" w:rsidP="00461DF6">
      <w:pPr>
        <w:pStyle w:val="AnnexHead5"/>
        <w:rPr>
          <w:rFonts w:eastAsia="Malgun Gothic"/>
        </w:rPr>
      </w:pPr>
      <w:r w:rsidRPr="78BCBA87">
        <w:t>Coordination with own AIS / ASM / VDE-TER transmissions</w:t>
      </w:r>
    </w:p>
    <w:p w14:paraId="3C719291" w14:textId="77777777" w:rsidR="008A5A75" w:rsidRPr="00D8496F" w:rsidDel="002823C2" w:rsidRDefault="008A5A75" w:rsidP="008A5A75">
      <w:pPr>
        <w:pStyle w:val="BodyText"/>
        <w:rPr>
          <w:rFonts w:eastAsia="Malgun Gothic"/>
          <w:color w:val="000000" w:themeColor="text1"/>
          <w:lang w:eastAsia="ko-KR"/>
        </w:rPr>
      </w:pPr>
      <w:r w:rsidRPr="78BCBA87">
        <w:rPr>
          <w:rFonts w:eastAsia="Malgun Gothic"/>
          <w:color w:val="000000" w:themeColor="text1"/>
          <w:lang w:eastAsia="ko-KR"/>
        </w:rPr>
        <w:t>This type of coordination must happen in both duplex mode and simplex mode if the AIS/ASM and VDE-TER stations are co-located and share a single transmitter. This coordination is not required if a different transceiver is used for each service (AIS, ASM and VDE-TER) or if the services are not co-located. The reason for this is that all VDES units (ship and shore) have multiple receivers and can listen to all services at the same time. Having a station with multiple transmitters may require careful RF engineering to achieve proper isolation between transmitters and receivers to avoid desensitizing the receivers or even damaging them, but it then becomes possible to transmit and receive at the same time on different services (AIS, ASM and VDE-TER).</w:t>
      </w:r>
    </w:p>
    <w:p w14:paraId="6C10A46F" w14:textId="77777777" w:rsidR="008A5A75" w:rsidDel="002823C2" w:rsidRDefault="008A5A75" w:rsidP="008A5A75">
      <w:pPr>
        <w:pStyle w:val="BodyText"/>
        <w:rPr>
          <w:rFonts w:eastAsia="Malgun Gothic"/>
          <w:color w:val="000000" w:themeColor="text1"/>
          <w:lang w:eastAsia="ko-KR"/>
        </w:rPr>
      </w:pPr>
      <w:r w:rsidRPr="78BCBA87">
        <w:rPr>
          <w:rFonts w:eastAsia="Malgun Gothic"/>
          <w:color w:val="000000" w:themeColor="text1"/>
          <w:lang w:eastAsia="ko-KR"/>
        </w:rPr>
        <w:t>The logical channel assignment for VDE-TER transmission is performed by the VDE-TER network Central Processing Unit (more in section 7.3.1) or in the case of OTA coordination (see section 7.3.2) by the base station amongst the logical channels available. Once the logical channel has been assigned,  transmission on VDE-TER must also consider the own AIS and ASM transmissions schedule and interference.</w:t>
      </w:r>
    </w:p>
    <w:p w14:paraId="55811568" w14:textId="77777777" w:rsidR="008A5A75" w:rsidRPr="00D8496F" w:rsidDel="002823C2" w:rsidRDefault="008A5A75" w:rsidP="008A5A75">
      <w:pPr>
        <w:pStyle w:val="BodyText"/>
        <w:rPr>
          <w:rFonts w:eastAsia="Malgun Gothic"/>
          <w:color w:val="000000" w:themeColor="text1"/>
          <w:lang w:eastAsia="ko-KR"/>
        </w:rPr>
      </w:pPr>
      <w:r w:rsidRPr="78BCBA87">
        <w:rPr>
          <w:rFonts w:eastAsia="Malgun Gothic"/>
          <w:color w:val="000000" w:themeColor="text1"/>
          <w:lang w:eastAsia="ko-KR"/>
        </w:rPr>
        <w:t>To achieve this coordination, a VDE-TER station unit (base station or mobile) must monitor the future slots in the current TDMA frame for own AIS and ASM transmissions and adjust the number of fragments (slots) used in the logical channel accordingly. During the transmission of the Start Fragment (message type #74) message, the number of fragments used (up to 14) will be announced. The announced number of fragments must be decreased by one for every own AIS or ASM message transmission conflict during the assigned logical channel.</w:t>
      </w:r>
    </w:p>
    <w:p w14:paraId="541F23F3" w14:textId="77777777" w:rsidR="008A5A75" w:rsidDel="002823C2" w:rsidRDefault="008A5A75" w:rsidP="008A5A75">
      <w:pPr>
        <w:pStyle w:val="BodyText"/>
        <w:rPr>
          <w:rFonts w:eastAsia="Malgun Gothic"/>
          <w:color w:val="000000" w:themeColor="text1"/>
          <w:lang w:eastAsia="ko-KR"/>
        </w:rPr>
      </w:pPr>
    </w:p>
    <w:p w14:paraId="49B31411" w14:textId="77777777" w:rsidR="008A5A75" w:rsidDel="002823C2" w:rsidRDefault="008A5A75" w:rsidP="008A5A75">
      <w:r>
        <w:rPr>
          <w:noProof/>
        </w:rPr>
        <w:drawing>
          <wp:inline distT="0" distB="0" distL="0" distR="0" wp14:anchorId="785DE0D5" wp14:editId="4487413E">
            <wp:extent cx="5943600" cy="1543050"/>
            <wp:effectExtent l="0" t="0" r="0" b="0"/>
            <wp:docPr id="1477721920" name="Image 1477721920" descr="텍스트, 스크린샷, 라인, 그래프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721920" name="Image 1477721920" descr="텍스트, 스크린샷, 라인, 그래프이(가) 표시된 사진&#10;&#10;AI가 생성한 콘텐츠는 부정확할 수 있습니다."/>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1543050"/>
                    </a:xfrm>
                    <a:prstGeom prst="rect">
                      <a:avLst/>
                    </a:prstGeom>
                  </pic:spPr>
                </pic:pic>
              </a:graphicData>
            </a:graphic>
          </wp:inline>
        </w:drawing>
      </w:r>
    </w:p>
    <w:p w14:paraId="7615B480" w14:textId="77777777" w:rsidR="008A5A75" w:rsidDel="002823C2" w:rsidRDefault="008A5A75" w:rsidP="008A5A75">
      <w:pPr>
        <w:jc w:val="center"/>
        <w:rPr>
          <w:rFonts w:cs="Arial"/>
          <w:b/>
          <w:bCs/>
          <w:color w:val="000000" w:themeColor="text1"/>
          <w:sz w:val="20"/>
          <w:szCs w:val="20"/>
          <w:lang w:val="en-US"/>
        </w:rPr>
      </w:pPr>
      <w:r w:rsidRPr="78BCBA87">
        <w:rPr>
          <w:rFonts w:cs="Arial"/>
          <w:b/>
          <w:bCs/>
          <w:color w:val="000000" w:themeColor="text1"/>
          <w:sz w:val="20"/>
          <w:szCs w:val="20"/>
          <w:lang w:val="en-US"/>
        </w:rPr>
        <w:t>Figure x – Example of Hexslot and logical channel arrangement</w:t>
      </w:r>
    </w:p>
    <w:p w14:paraId="39BA9B05" w14:textId="77777777" w:rsidR="008A5A75" w:rsidRPr="003D60C1" w:rsidDel="002823C2" w:rsidRDefault="008A5A75" w:rsidP="008A5A75">
      <w:pPr>
        <w:pStyle w:val="BodyText"/>
        <w:rPr>
          <w:rFonts w:eastAsia="Malgun Gothic"/>
          <w:color w:val="000000" w:themeColor="text1"/>
          <w:lang w:val="en-US" w:eastAsia="ko-KR"/>
        </w:rPr>
      </w:pPr>
    </w:p>
    <w:p w14:paraId="46D9E6DB" w14:textId="77777777" w:rsidR="008A5A75" w:rsidRPr="00D8496F" w:rsidDel="002823C2" w:rsidRDefault="008A5A75" w:rsidP="008A5A75">
      <w:pPr>
        <w:pStyle w:val="BodyText"/>
        <w:rPr>
          <w:rFonts w:eastAsia="Malgun Gothic"/>
          <w:color w:val="000000" w:themeColor="text1"/>
          <w:lang w:eastAsia="ko-KR"/>
        </w:rPr>
      </w:pPr>
      <w:r w:rsidRPr="78BCBA87">
        <w:rPr>
          <w:rFonts w:eastAsia="Malgun Gothic"/>
          <w:color w:val="000000" w:themeColor="text1"/>
          <w:lang w:eastAsia="ko-KR"/>
        </w:rPr>
        <w:t>For example, using the logical channel arrangement example in Figure x above, if the base station assigns itself the 14 slots logical channel available on TDMA channel #3,  if the transmitting station wants to transmit start fragment (#74) with an announcement of 14 fragments but detects one own AIS message transmission conflict with one of the VDE data fragments, then the transmitting station must transmit start fragment (#74) with an announcement of 13 fragments. This way the transmitting station will avoid the data session retry from happening and slowing down the data transfer.</w:t>
      </w:r>
    </w:p>
    <w:p w14:paraId="307A49CF" w14:textId="77777777" w:rsidR="008A5A75" w:rsidRPr="00D8496F" w:rsidDel="002823C2" w:rsidRDefault="008A5A75" w:rsidP="008A5A75">
      <w:pPr>
        <w:pStyle w:val="BodyText"/>
        <w:rPr>
          <w:rFonts w:eastAsia="Malgun Gothic"/>
          <w:color w:val="000000" w:themeColor="text1"/>
          <w:lang w:eastAsia="ko-KR"/>
        </w:rPr>
      </w:pPr>
      <w:r w:rsidRPr="78BCBA87">
        <w:rPr>
          <w:rFonts w:eastAsia="Malgun Gothic"/>
          <w:color w:val="000000" w:themeColor="text1"/>
          <w:lang w:eastAsia="ko-KR"/>
        </w:rPr>
        <w:t xml:space="preserve">It is to be noted that access to VDE Random Access Channels (RAC) available on TDMA channel 0, does not require such coordination as it is already subject to rules for slot selection that have been designed to protect the AIS and ASM services as a priority. As a result, a base station will not consider a RAC slot available if there is an own transmission planned on that slot on the AIS or ASM service.  </w:t>
      </w:r>
    </w:p>
    <w:p w14:paraId="5E6E5367" w14:textId="77777777" w:rsidR="008A5A75" w:rsidDel="002823C2" w:rsidRDefault="008A5A75" w:rsidP="008A5A75">
      <w:pPr>
        <w:pStyle w:val="BodyText"/>
        <w:rPr>
          <w:rFonts w:eastAsia="Malgun Gothic"/>
          <w:color w:val="000000" w:themeColor="text1"/>
          <w:lang w:eastAsia="ko-KR"/>
        </w:rPr>
      </w:pPr>
      <w:r w:rsidRPr="78BCBA87">
        <w:rPr>
          <w:rFonts w:eastAsia="Malgun Gothic"/>
          <w:color w:val="000000" w:themeColor="text1"/>
          <w:lang w:eastAsia="ko-KR"/>
        </w:rPr>
        <w:t>The coordination explained above should happen automatically within the VDES base station unit and the mobile VDES unit.</w:t>
      </w:r>
    </w:p>
    <w:p w14:paraId="49828204" w14:textId="77777777" w:rsidR="008A5A75" w:rsidRPr="003D60C1" w:rsidDel="002823C2" w:rsidRDefault="008A5A75" w:rsidP="008A5A75">
      <w:pPr>
        <w:pStyle w:val="BodyText"/>
        <w:rPr>
          <w:lang w:eastAsia="ko-KR"/>
        </w:rPr>
      </w:pPr>
    </w:p>
    <w:p w14:paraId="2EC2A700" w14:textId="77777777" w:rsidR="008A5A75" w:rsidDel="002823C2" w:rsidRDefault="008A5A75" w:rsidP="008A5A75">
      <w:pPr>
        <w:pStyle w:val="BodyText"/>
        <w:rPr>
          <w:lang w:eastAsia="ko-KR"/>
        </w:rPr>
      </w:pPr>
    </w:p>
    <w:p w14:paraId="7C8D72C7" w14:textId="19E956AF" w:rsidR="008A5A75" w:rsidRPr="003D60C1" w:rsidDel="002823C2" w:rsidRDefault="008A5A75" w:rsidP="00461DF6">
      <w:pPr>
        <w:pStyle w:val="AnnexHead5"/>
      </w:pPr>
      <w:r w:rsidRPr="78BCBA87">
        <w:t>VDE-TER coordination between VDE-TER base stations using different link IDs and/or different physical channels.</w:t>
      </w:r>
    </w:p>
    <w:p w14:paraId="59793CF2" w14:textId="77777777" w:rsidR="008A5A75" w:rsidDel="002823C2" w:rsidRDefault="008A5A75" w:rsidP="008A5A75">
      <w:pPr>
        <w:pStyle w:val="BodyText"/>
        <w:rPr>
          <w:lang w:eastAsia="ko-KR"/>
        </w:rPr>
      </w:pPr>
    </w:p>
    <w:p w14:paraId="1B23E51C" w14:textId="77777777" w:rsidR="008A5A75" w:rsidDel="002823C2" w:rsidRDefault="008A5A75" w:rsidP="008A5A75">
      <w:pPr>
        <w:pStyle w:val="BodyText"/>
        <w:rPr>
          <w:lang w:eastAsia="ko-KR"/>
        </w:rPr>
      </w:pPr>
      <w:r w:rsidRPr="78BCBA87">
        <w:rPr>
          <w:lang w:eastAsia="ko-KR"/>
        </w:rPr>
        <w:t>Since adjacent VDE-TER base stations can use different link IDs, and even different physical VDE channels (frequency arrangement), the complexity of coordination across VDE-TER base station is very high. This is especially true for ship-to-ship communications between two ships controlled by different base stations. In the figure above, this would represent a scenario where ship C, controlled by station #4, would need to send information (e.g. weather report or intended route) to Ship A, B or D. Using a broadcast message would not be recommended because the 3 other ships are possibly using different link ID and different physical channels. Using an addressed message to each ship is possible but highly complex as ship C’s controlling base station (VDES station #4) would need to know the link ID and physical channel for each targeted ship. This is possible if VDES station #4 receives the bulleting board of each controlling VDE-TER station, but unlikely. The chance that VDES station #4 can build a slot map for each controlling base station, also considering the AIS and ASM transmissions of addressed ships and select a resource (logical channel) for ship C to perform a ship-to-ship transmission while avoiding packet collision is low.</w:t>
      </w:r>
    </w:p>
    <w:p w14:paraId="4B192ACE" w14:textId="77777777" w:rsidR="008A5A75" w:rsidDel="002823C2" w:rsidRDefault="008A5A75" w:rsidP="008A5A75">
      <w:pPr>
        <w:pStyle w:val="BodyText"/>
        <w:rPr>
          <w:lang w:eastAsia="ko-KR"/>
        </w:rPr>
      </w:pPr>
      <w:r w:rsidRPr="78BCBA87">
        <w:rPr>
          <w:lang w:eastAsia="ko-KR"/>
        </w:rPr>
        <w:t xml:space="preserve">Given the difficulty to coordinate a transmission across different controlling stations, IALA recommends that any safety related ship-to-ship communication, such as exchanging intended routes, happens on the AIS service using existing ASM messages or through some other guaranteed means (e.g. Maritime Connectivity Platform). </w:t>
      </w:r>
    </w:p>
    <w:p w14:paraId="1F8BED31" w14:textId="77777777" w:rsidR="008A5A75" w:rsidDel="002823C2" w:rsidRDefault="008A5A75" w:rsidP="008A5A75">
      <w:pPr>
        <w:pStyle w:val="BodyText"/>
        <w:rPr>
          <w:lang w:eastAsia="ko-KR"/>
        </w:rPr>
      </w:pPr>
    </w:p>
    <w:p w14:paraId="561727CC" w14:textId="77777777" w:rsidR="008A5A75" w:rsidDel="002823C2" w:rsidRDefault="008A5A75" w:rsidP="008A5A75">
      <w:pPr>
        <w:pStyle w:val="BodyText"/>
        <w:rPr>
          <w:lang w:eastAsia="ko-KR"/>
        </w:rPr>
      </w:pPr>
      <w:r w:rsidRPr="78BCBA87">
        <w:rPr>
          <w:lang w:eastAsia="ko-KR"/>
        </w:rPr>
        <w:t>To avoid the difficulties of coordination explained above, IALA also recommends that shore authorities strive to use the same link ID and physical channel for all their coastal waters and if possible, with their neighbouring authorities as well. This would make it possible to rely on OTA coordination between stations being controlled by base stations from different shore authorities, reducing the chances of a packet collision.</w:t>
      </w:r>
    </w:p>
    <w:p w14:paraId="515EA363" w14:textId="77777777" w:rsidR="008A5A75" w:rsidDel="002823C2" w:rsidRDefault="008A5A75" w:rsidP="008A5A75">
      <w:pPr>
        <w:pStyle w:val="BodyText"/>
        <w:rPr>
          <w:lang w:eastAsia="ko-KR"/>
        </w:rPr>
      </w:pPr>
    </w:p>
    <w:p w14:paraId="36AEE47B" w14:textId="77777777" w:rsidR="008A5A75" w:rsidDel="002823C2" w:rsidRDefault="008A5A75" w:rsidP="008A5A75">
      <w:pPr>
        <w:pStyle w:val="BodyText"/>
        <w:rPr>
          <w:lang w:eastAsia="ko-KR"/>
        </w:rPr>
      </w:pPr>
      <w:r w:rsidRPr="78BCBA87">
        <w:rPr>
          <w:lang w:eastAsia="ko-KR"/>
        </w:rPr>
        <w:t>If using the same link ID and physical channel is not possible or desirable, it is possible to use different frequency and / or time coordination methods. Unfortunately,  there are only 2 x 50khz or 4 x 25khz channels available (on each band), which may not be sufficient to cover all options and this strategy may lead to inefficient use of the available VDE-TER capability. In addition, this strategy may require significant cross-border frequency coordination.</w:t>
      </w:r>
    </w:p>
    <w:p w14:paraId="6E802284" w14:textId="77777777" w:rsidR="008A5A75" w:rsidDel="002823C2" w:rsidRDefault="008A5A75" w:rsidP="008A5A75">
      <w:pPr>
        <w:pStyle w:val="BodyText"/>
        <w:rPr>
          <w:lang w:eastAsia="ko-KR"/>
        </w:rPr>
      </w:pPr>
      <w:r w:rsidRPr="78BCBA87">
        <w:rPr>
          <w:lang w:eastAsia="ko-KR"/>
        </w:rPr>
        <w:t>It is also possible to plan a sharing of VDE-TER resources in the time domain (which is similar to AIS and the strategy explained above for ASM). The benefit of this type of sharing is that, similar to AIS time sharing, the result is universal and reduces cross-border coordination to a minimum. It should be noted that it is possible to combine frequency separation and time separation. For example, 2 adjacent authorities could decide to use one 50khz channel each and then use time separation for their own shore stations.</w:t>
      </w:r>
    </w:p>
    <w:p w14:paraId="44B90801" w14:textId="77777777" w:rsidR="008A5A75" w:rsidDel="002823C2" w:rsidRDefault="008A5A75" w:rsidP="008A5A75">
      <w:pPr>
        <w:pStyle w:val="BodyText"/>
        <w:rPr>
          <w:lang w:eastAsia="ko-KR"/>
        </w:rPr>
      </w:pPr>
    </w:p>
    <w:p w14:paraId="0974F77E" w14:textId="77777777" w:rsidR="008A5A75" w:rsidDel="002823C2" w:rsidRDefault="008A5A75" w:rsidP="008A5A75">
      <w:pPr>
        <w:pStyle w:val="BodyText"/>
        <w:rPr>
          <w:lang w:eastAsia="ko-KR"/>
        </w:rPr>
      </w:pPr>
      <w:r w:rsidRPr="78BCBA87">
        <w:rPr>
          <w:lang w:eastAsia="ko-KR"/>
        </w:rPr>
        <w:t xml:space="preserve">Please refer to sections 7.4.2 and 7.4.3 for recommendations on using those coordination methods. </w:t>
      </w:r>
    </w:p>
    <w:p w14:paraId="67474A2E" w14:textId="77777777" w:rsidR="008A5A75" w:rsidDel="002823C2" w:rsidRDefault="008A5A75" w:rsidP="008A5A75">
      <w:pPr>
        <w:pStyle w:val="BodyText"/>
        <w:rPr>
          <w:lang w:eastAsia="ko-KR"/>
        </w:rPr>
      </w:pPr>
    </w:p>
    <w:p w14:paraId="34F5A366" w14:textId="148A02DE" w:rsidR="008A5A75" w:rsidDel="002823C2" w:rsidRDefault="008A5A75" w:rsidP="00461DF6">
      <w:pPr>
        <w:pStyle w:val="AnnexHead5"/>
      </w:pPr>
      <w:r w:rsidRPr="78BCBA87">
        <w:t>VDE-TER coordination between VDE-TER base stations using the same link ID and physical channel.</w:t>
      </w:r>
    </w:p>
    <w:p w14:paraId="4E8A4DFB" w14:textId="77777777" w:rsidR="008A5A75" w:rsidDel="002823C2" w:rsidRDefault="008A5A75" w:rsidP="008A5A75">
      <w:pPr>
        <w:pStyle w:val="BodyText"/>
        <w:rPr>
          <w:rFonts w:eastAsia="Malgun Gothic"/>
          <w:color w:val="000000" w:themeColor="text1"/>
          <w:lang w:eastAsia="ko-KR"/>
        </w:rPr>
      </w:pPr>
      <w:r w:rsidRPr="78BCBA87">
        <w:rPr>
          <w:rFonts w:eastAsia="Malgun Gothic"/>
          <w:color w:val="000000" w:themeColor="text1"/>
          <w:lang w:eastAsia="ko-KR"/>
        </w:rPr>
        <w:t xml:space="preserve">To achieve the highest efficiency of the VDE-TER channels, VDE-TER coordination needs to happen dynamically over the shore network or even over-the-air (OTA). There are currently no protocols or standards </w:t>
      </w:r>
      <w:commentRangeStart w:id="159"/>
      <w:r w:rsidRPr="78BCBA87">
        <w:rPr>
          <w:rFonts w:eastAsia="Malgun Gothic"/>
          <w:color w:val="000000" w:themeColor="text1"/>
          <w:lang w:eastAsia="ko-KR"/>
        </w:rPr>
        <w:t>defined for OTA or network coordination of VDE-TER stations</w:t>
      </w:r>
      <w:commentRangeEnd w:id="159"/>
      <w:r w:rsidRPr="78BCBA87">
        <w:rPr>
          <w:rStyle w:val="CommentReference"/>
          <w:rFonts w:eastAsia="Malgun Gothic"/>
          <w:color w:val="000000" w:themeColor="text1"/>
          <w:sz w:val="22"/>
          <w:szCs w:val="22"/>
          <w:lang w:eastAsia="ko-KR"/>
        </w:rPr>
        <w:commentReference w:id="159"/>
      </w:r>
      <w:r w:rsidRPr="78BCBA87">
        <w:rPr>
          <w:rFonts w:eastAsia="Malgun Gothic"/>
          <w:color w:val="000000" w:themeColor="text1"/>
          <w:lang w:eastAsia="ko-KR"/>
        </w:rPr>
        <w:t xml:space="preserve">. In addition, if a competent authority is considering OTA coordination, it is important to ensure that all adjacent pertinent shore stations can hear each other’s channel assignments to properly coordinate. As for over the network coordination, this seems possible only within the same organization and may be limited when coordination is required cross-borders. OTA coordination can also serve as a last resort coordination method in case of network outage or central processing unit failure. </w:t>
      </w:r>
    </w:p>
    <w:p w14:paraId="2ADE6C6D" w14:textId="77777777" w:rsidR="008A5A75" w:rsidRPr="00880626" w:rsidDel="002823C2" w:rsidRDefault="008A5A75" w:rsidP="008A5A75">
      <w:pPr>
        <w:pStyle w:val="BodyText"/>
        <w:rPr>
          <w:rFonts w:eastAsia="Malgun Gothic"/>
          <w:color w:val="000000" w:themeColor="text1"/>
          <w:lang w:eastAsia="ko-KR"/>
        </w:rPr>
      </w:pPr>
      <w:r w:rsidRPr="78BCBA87">
        <w:rPr>
          <w:rFonts w:eastAsia="Malgun Gothic"/>
          <w:color w:val="000000" w:themeColor="text1"/>
          <w:lang w:eastAsia="ko-KR"/>
        </w:rPr>
        <w:t>As such, IALA recommends that all VDES base stations be capable of OTA coordination and that this be the default behavior of the station if no other means of coordination is available. This means that all VDES base stations should immediately take into account received assignments from other sources on AIS, ASM and VDE-TER in their internal slot map.</w:t>
      </w:r>
    </w:p>
    <w:p w14:paraId="31F26E0F" w14:textId="77777777" w:rsidR="008A5A75" w:rsidRPr="00081AA4" w:rsidDel="002823C2" w:rsidRDefault="008A5A75" w:rsidP="008A5A75">
      <w:pPr>
        <w:spacing w:after="120"/>
        <w:rPr>
          <w:color w:val="000000" w:themeColor="text1"/>
          <w:lang w:val="en-US" w:eastAsia="ko-KR"/>
        </w:rPr>
      </w:pPr>
      <w:r w:rsidRPr="78BCBA87">
        <w:rPr>
          <w:color w:val="000000" w:themeColor="text1"/>
          <w:lang w:val="en-US"/>
        </w:rPr>
        <w:t xml:space="preserve">Centralized network coordination remains the preferred coordination method when possible as it will yield the highest VHF Data Link (VDL) usage efficiency. </w:t>
      </w:r>
    </w:p>
    <w:p w14:paraId="3C7514D5" w14:textId="10525E4F" w:rsidR="008A5A75" w:rsidRDefault="008A5A75" w:rsidP="00461DF6">
      <w:pPr>
        <w:pStyle w:val="AnnexHead3"/>
        <w:rPr>
          <w:rFonts w:eastAsia="Malgun Gothic"/>
          <w:color w:val="000000" w:themeColor="text1"/>
        </w:rPr>
      </w:pPr>
      <w:r>
        <w:rPr>
          <w:rFonts w:hint="eastAsia"/>
        </w:rPr>
        <w:t>vde-ter cOORDINATION METHODS</w:t>
      </w:r>
    </w:p>
    <w:p w14:paraId="72AD11FB" w14:textId="77777777" w:rsidR="008A5A75" w:rsidRPr="00081AA4" w:rsidRDefault="008A5A75" w:rsidP="008A5A75">
      <w:pPr>
        <w:rPr>
          <w:rFonts w:cs="Arial"/>
          <w:color w:val="000000" w:themeColor="text1"/>
          <w:sz w:val="20"/>
          <w:szCs w:val="20"/>
          <w:lang w:val="en-US" w:eastAsia="ko-KR"/>
        </w:rPr>
      </w:pPr>
    </w:p>
    <w:p w14:paraId="7497CBE2" w14:textId="77777777" w:rsidR="008A5A75" w:rsidRDefault="008A5A75" w:rsidP="00461DF6">
      <w:pPr>
        <w:pStyle w:val="AnnexHead3"/>
      </w:pPr>
      <w:r>
        <w:t xml:space="preserve">7.3.1  </w:t>
      </w:r>
      <w:r>
        <w:tab/>
      </w:r>
      <w:r w:rsidRPr="00333DAC">
        <w:t xml:space="preserve">Centralized </w:t>
      </w:r>
      <w:r>
        <w:t>N</w:t>
      </w:r>
      <w:r w:rsidRPr="00333DAC">
        <w:t xml:space="preserve">etwork </w:t>
      </w:r>
      <w:r>
        <w:t>C</w:t>
      </w:r>
      <w:r w:rsidRPr="00333DAC">
        <w:t>oordination</w:t>
      </w:r>
      <w:r w:rsidRPr="00333DAC">
        <w:rPr>
          <w:rFonts w:hint="eastAsia"/>
        </w:rPr>
        <w:t xml:space="preserve">: </w:t>
      </w:r>
    </w:p>
    <w:p w14:paraId="7E75871F" w14:textId="77777777" w:rsidR="008A5A75" w:rsidRPr="00333DAC" w:rsidRDefault="008A5A75" w:rsidP="008A5A75">
      <w:pPr>
        <w:pStyle w:val="ListParagraph"/>
        <w:widowControl w:val="0"/>
        <w:autoSpaceDE w:val="0"/>
        <w:autoSpaceDN w:val="0"/>
        <w:spacing w:after="120" w:line="259" w:lineRule="auto"/>
        <w:ind w:left="357"/>
        <w:contextualSpacing w:val="0"/>
        <w:jc w:val="both"/>
        <w:rPr>
          <w:b/>
          <w:bCs/>
          <w:lang w:eastAsia="ko-KR"/>
        </w:rPr>
      </w:pPr>
      <w:r w:rsidRPr="00333DAC">
        <w:rPr>
          <w:b/>
          <w:bCs/>
          <w:lang w:eastAsia="ko-KR"/>
        </w:rPr>
        <w:t xml:space="preserve">Centralized </w:t>
      </w:r>
      <w:r w:rsidRPr="00333DAC">
        <w:rPr>
          <w:lang w:eastAsia="ko-KR"/>
        </w:rPr>
        <w:t xml:space="preserve">network coordination makes use of a centralized processing capability that receives all VDE-TER resource access requests from shore stations and mobile stations and coordinates assignments of logical channels to reduce the risk of packet collision and maximize the use of the VHF Data Link available, also considering AIS and ASM. In this coordination scheme, shore stations share the same link ID and physical channel arrangement to provide a single extended VDE-TER coverage. The centralized processing unit will need to listen to the AIS and ASM data feed from within the extended coverage zone to be able to build an internal slot map for each shore station as well as to be able to receive the most recent position of all mobile VDE-TERstations. Whenever a VDE-TER station (mobile or shore) requests access to the VDE-TER, the centralized processing unit will need  to calculate the radius within which the coordination with the AIS slot map for AIS, ASM and VDE-TER needs to happen to avoid packet collisions. IALA recommends a radius of at least 120nm, to avoid two ships that are far away from each other but are under the same base station coverage to be allocated the same logical channel and create a packet collision at the base station receiver. This 120nm value may be adjusted by the shore authority depending on the specifics of the area. The centralized processing unit is also responsible to deconflict duplicate resource requests received from multiple base station at the same time. Shore authorities shall also consider network latency and processing time in this coordination method to make sure the stations requesting channel access receive a response within a </w:t>
      </w:r>
      <w:commentRangeStart w:id="160"/>
      <w:r w:rsidRPr="003D60C1">
        <w:rPr>
          <w:highlight w:val="yellow"/>
          <w:lang w:eastAsia="ko-KR"/>
        </w:rPr>
        <w:t>reasonable amount of time</w:t>
      </w:r>
      <w:commentRangeEnd w:id="160"/>
      <w:r w:rsidRPr="00333DAC">
        <w:rPr>
          <w:rStyle w:val="CommentReference"/>
          <w:sz w:val="22"/>
          <w:szCs w:val="22"/>
          <w:lang w:eastAsia="ko-KR"/>
        </w:rPr>
        <w:commentReference w:id="160"/>
      </w:r>
      <w:r w:rsidRPr="00333DAC">
        <w:rPr>
          <w:lang w:eastAsia="ko-KR"/>
        </w:rPr>
        <w:t xml:space="preserve"> and re-transmission of the request is avoided.</w:t>
      </w:r>
    </w:p>
    <w:p w14:paraId="7DCDB15C" w14:textId="77777777" w:rsidR="008A5A75" w:rsidRDefault="008A5A75" w:rsidP="008A5A75">
      <w:pPr>
        <w:pStyle w:val="BodyText"/>
        <w:rPr>
          <w:rFonts w:eastAsia="Malgun Gothic" w:cstheme="minorHAnsi"/>
          <w:color w:val="FF0000"/>
          <w:lang w:val="en-US" w:eastAsia="ko-KR"/>
        </w:rPr>
      </w:pPr>
      <w:r>
        <w:rPr>
          <w:rFonts w:eastAsia="Malgun Gothic" w:cstheme="minorHAnsi"/>
          <w:noProof/>
          <w:color w:val="FF0000"/>
          <w:lang w:val="en-US" w:eastAsia="ko-KR"/>
        </w:rPr>
        <w:drawing>
          <wp:inline distT="0" distB="0" distL="0" distR="0" wp14:anchorId="13DEB6BA" wp14:editId="4488F949">
            <wp:extent cx="6220011" cy="3621532"/>
            <wp:effectExtent l="0" t="0" r="0" b="0"/>
            <wp:docPr id="491614819" name="Image 4" descr="라인, 빛, 밤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14819" name="Image 4" descr="라인, 빛, 밤이(가) 표시된 사진&#10;&#10;AI가 생성한 콘텐츠는 부정확할 수 있습니다."/>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220629" cy="3621892"/>
                    </a:xfrm>
                    <a:prstGeom prst="rect">
                      <a:avLst/>
                    </a:prstGeom>
                    <a:noFill/>
                  </pic:spPr>
                </pic:pic>
              </a:graphicData>
            </a:graphic>
          </wp:inline>
        </w:drawing>
      </w:r>
    </w:p>
    <w:p w14:paraId="571A156D" w14:textId="77777777" w:rsidR="008A5A75" w:rsidRDefault="008A5A75" w:rsidP="008A5A75">
      <w:pPr>
        <w:pStyle w:val="BodyText"/>
        <w:rPr>
          <w:rFonts w:eastAsia="Malgun Gothic" w:cstheme="minorHAnsi"/>
          <w:color w:val="FF0000"/>
          <w:lang w:val="en-US" w:eastAsia="ko-KR"/>
        </w:rPr>
      </w:pPr>
    </w:p>
    <w:p w14:paraId="1EB4CBF1" w14:textId="77777777" w:rsidR="008A5A75" w:rsidRDefault="008A5A75" w:rsidP="008A5A75">
      <w:pPr>
        <w:pStyle w:val="BodyText"/>
        <w:rPr>
          <w:rFonts w:eastAsia="Malgun Gothic" w:cstheme="minorHAnsi"/>
          <w:color w:val="FF0000"/>
          <w:lang w:val="en-US" w:eastAsia="ko-KR"/>
        </w:rPr>
      </w:pPr>
      <w:r>
        <w:rPr>
          <w:rFonts w:eastAsia="Malgun Gothic" w:cstheme="minorHAnsi"/>
          <w:color w:val="FF0000"/>
          <w:lang w:val="en-US" w:eastAsia="ko-KR"/>
        </w:rPr>
        <w:t>As described in the figure above, upon reception of a resource request by a VDE-TER station, the central processing unit will need to establish the list of stations within 120nm of the requesting station. The resource request will need an indicator if the request is for a broadcast message or an addressed message. In case of an addressed message the MMSI of the station the message is intended for must be provided as part of the resource access to ensure its slot map is considered in the selection of an available logical channel. The Central Processing Unit should then attempt to find a logical channel assignment that has no conflicts (AIS, ASM or VDE-TER) with any station (if a broadcast) or with the targeted station (for assigned messages).</w:t>
      </w:r>
    </w:p>
    <w:p w14:paraId="1900B21F" w14:textId="77777777" w:rsidR="008A5A75" w:rsidRDefault="008A5A75" w:rsidP="008A5A75">
      <w:pPr>
        <w:pStyle w:val="BodyText"/>
        <w:rPr>
          <w:rFonts w:eastAsia="Malgun Gothic" w:cstheme="minorHAnsi"/>
          <w:color w:val="FF0000"/>
          <w:lang w:val="en-US" w:eastAsia="ko-KR"/>
        </w:rPr>
      </w:pPr>
      <w:r>
        <w:rPr>
          <w:rFonts w:eastAsia="Malgun Gothic" w:cstheme="minorHAnsi"/>
          <w:color w:val="FF0000"/>
          <w:lang w:val="en-US" w:eastAsia="ko-KR"/>
        </w:rPr>
        <w:t>For efficiency, and considering the complexity of selecting logical channels, broadcasts should be rare and used only for short messages. If it is impossible to find a logical channel free of conflicts, the central processing unit should prioritize logical channels that offer no conflicts for stations that are closer to the requesting station. Similar to the shrinking cell concept utilized in AIS slot selection.</w:t>
      </w:r>
    </w:p>
    <w:p w14:paraId="4ABE135F" w14:textId="77777777" w:rsidR="008A5A75" w:rsidRDefault="008A5A75" w:rsidP="008A5A75">
      <w:pPr>
        <w:pStyle w:val="BodyText"/>
        <w:rPr>
          <w:rFonts w:eastAsia="Malgun Gothic" w:cstheme="minorHAnsi"/>
          <w:color w:val="FF0000"/>
          <w:lang w:val="en-US" w:eastAsia="ko-KR"/>
        </w:rPr>
      </w:pPr>
    </w:p>
    <w:p w14:paraId="37FB7E62" w14:textId="531B9BBC" w:rsidR="008A5A75" w:rsidRPr="00807C14" w:rsidRDefault="008A5A75" w:rsidP="00807C14">
      <w:pPr>
        <w:pStyle w:val="BodyText"/>
        <w:rPr>
          <w:rFonts w:eastAsia="Malgun Gothic" w:cstheme="minorHAnsi"/>
          <w:color w:val="FF0000"/>
          <w:lang w:val="en-US" w:eastAsia="ko-KR"/>
        </w:rPr>
      </w:pPr>
      <w:r>
        <w:rPr>
          <w:rFonts w:eastAsia="Malgun Gothic" w:cstheme="minorHAnsi"/>
          <w:color w:val="FF0000"/>
          <w:lang w:val="en-US" w:eastAsia="ko-KR"/>
        </w:rPr>
        <w:t>For addressed messages, the Central Processing Unit should stive to find an available logical channel with little to no conflicts with AIS and ASM. If the Centralize Processing Unit is unable to build a slot map for the recipient of the addressed message (the mobile station may be out of range of the base station, but within range of the requesting station, it should assign a logical channel free of any other conflicts and let the VDE-TER acknowledgment mechanism ensure delivery of the message with required re-transmissions if required.</w:t>
      </w:r>
      <w:r w:rsidRPr="001D3560">
        <w:tab/>
      </w:r>
    </w:p>
    <w:p w14:paraId="462C39C9" w14:textId="3C67DCD4" w:rsidR="008A5A75" w:rsidRPr="001D3560" w:rsidRDefault="008A5A75" w:rsidP="005463D0">
      <w:pPr>
        <w:pStyle w:val="AnnexHead4"/>
        <w:rPr>
          <w:rFonts w:eastAsia="Malgun Gothic"/>
        </w:rPr>
      </w:pPr>
      <w:r w:rsidRPr="001D3560">
        <w:rPr>
          <w:rFonts w:hint="eastAsia"/>
        </w:rPr>
        <w:t>Over the Air (OTA) coordination</w:t>
      </w:r>
    </w:p>
    <w:p w14:paraId="29B1B919" w14:textId="77777777" w:rsidR="008A5A75" w:rsidRDefault="008A5A75" w:rsidP="008A5A75">
      <w:pPr>
        <w:pStyle w:val="BodyText"/>
        <w:rPr>
          <w:rFonts w:eastAsia="Malgun Gothic" w:cstheme="minorHAnsi"/>
          <w:color w:val="000000" w:themeColor="text1"/>
          <w:lang w:eastAsia="ko-KR"/>
        </w:rPr>
      </w:pPr>
      <w:r w:rsidRPr="001D3560">
        <w:rPr>
          <w:rFonts w:eastAsia="Malgun Gothic" w:cstheme="minorHAnsi"/>
          <w:color w:val="000000" w:themeColor="text1"/>
          <w:lang w:eastAsia="ko-KR"/>
        </w:rPr>
        <w:t xml:space="preserve">OTA coordination consists of shore stations listening on the VDE-TER channel for other assignments to build their own local slot map and use it to assign logical channels to stations requesting access. This will require all participating shore station to broadcast, in advance, the allocations they’ve assigned to themselves. In this coordination scheme, shore stations share the same link ID and VHF channel arrangement to provide a single extended VDE-TER </w:t>
      </w:r>
      <w:r>
        <w:rPr>
          <w:rFonts w:eastAsia="Malgun Gothic" w:cstheme="minorHAnsi"/>
          <w:color w:val="000000" w:themeColor="text1"/>
          <w:lang w:eastAsia="ko-KR"/>
        </w:rPr>
        <w:t>coverage by multiple individual base stations</w:t>
      </w:r>
      <w:r w:rsidRPr="001D3560">
        <w:rPr>
          <w:rFonts w:eastAsia="Malgun Gothic" w:cstheme="minorHAnsi"/>
          <w:color w:val="000000" w:themeColor="text1"/>
          <w:lang w:eastAsia="ko-KR"/>
        </w:rPr>
        <w:t>. The use of a radius is not required or recommended for OTA coordination, the assignment should be broadcasted by the shore station and considered by all stations (shore and mobile) receiving the assignment message, whatever the distance. This is because if the assignment was received, chances are that the data itself will also reach the listening unit. This coordination scheme should be used in an environment where shore stations can hear each other’s transmissions with a fairly high level of certainty.</w:t>
      </w:r>
    </w:p>
    <w:p w14:paraId="2216CF32" w14:textId="77777777" w:rsidR="008A5A75" w:rsidRPr="001D3560" w:rsidRDefault="008A5A75" w:rsidP="008A5A75">
      <w:pPr>
        <w:pStyle w:val="BodyText"/>
        <w:rPr>
          <w:rFonts w:eastAsia="Malgun Gothic" w:cstheme="minorHAnsi"/>
          <w:color w:val="000000" w:themeColor="text1"/>
          <w:lang w:eastAsia="ko-KR"/>
        </w:rPr>
      </w:pPr>
      <w:r w:rsidRPr="001D3560">
        <w:rPr>
          <w:rFonts w:eastAsia="Malgun Gothic" w:cstheme="minorHAnsi"/>
          <w:color w:val="000000" w:themeColor="text1"/>
          <w:lang w:eastAsia="ko-KR"/>
        </w:rPr>
        <w:t xml:space="preserve">OTA coordination can also serve as a last resort coordination method in case of network outage or central processing unit failure. As such, IALA recommends that all VDES base stations be capable of OTA coordination and that this be the default behavior of the station if no other means of coordination is available. This means that all VDES base stations should immediately take into account received assignments from other sources in their internal slot map. It also means that all VDES base stations should broadcast all assignments for its own usage in advance. </w:t>
      </w:r>
      <w:commentRangeStart w:id="161"/>
      <w:r>
        <w:rPr>
          <w:rFonts w:eastAsia="Malgun Gothic" w:cstheme="minorHAnsi"/>
          <w:color w:val="000000" w:themeColor="text1"/>
          <w:lang w:eastAsia="ko-KR"/>
        </w:rPr>
        <w:t xml:space="preserve">IALA recommends that the VDES base station broadcasts channel assignment messages for its own transmission at least two frames in advance so that other VDES stations can consider the “reservation” in their internal slot map management. </w:t>
      </w:r>
      <w:commentRangeEnd w:id="161"/>
      <w:r w:rsidRPr="001D3560">
        <w:rPr>
          <w:rStyle w:val="CommentReference"/>
          <w:rFonts w:eastAsia="Malgun Gothic" w:cstheme="minorHAnsi"/>
          <w:color w:val="000000" w:themeColor="text1"/>
          <w:sz w:val="22"/>
          <w:szCs w:val="22"/>
          <w:lang w:eastAsia="ko-KR"/>
        </w:rPr>
        <w:commentReference w:id="161"/>
      </w:r>
      <w:r w:rsidRPr="001D3560">
        <w:rPr>
          <w:rFonts w:eastAsia="Malgun Gothic" w:cstheme="minorHAnsi"/>
          <w:color w:val="000000" w:themeColor="text1"/>
          <w:lang w:eastAsia="ko-KR"/>
        </w:rPr>
        <w:t xml:space="preserve">But OTA coordination is not perfect as there will always be overlapping coverage </w:t>
      </w:r>
      <w:commentRangeStart w:id="162"/>
      <w:r w:rsidRPr="001D3560">
        <w:rPr>
          <w:rFonts w:eastAsia="Malgun Gothic" w:cstheme="minorHAnsi"/>
          <w:color w:val="000000" w:themeColor="text1"/>
          <w:lang w:eastAsia="ko-KR"/>
        </w:rPr>
        <w:t xml:space="preserve">where 2 base stations can’t hear each </w:t>
      </w:r>
      <w:commentRangeEnd w:id="162"/>
      <w:r w:rsidRPr="001D3560">
        <w:rPr>
          <w:rStyle w:val="CommentReference"/>
          <w:rFonts w:eastAsia="Malgun Gothic" w:cstheme="minorHAnsi"/>
          <w:color w:val="000000" w:themeColor="text1"/>
          <w:sz w:val="22"/>
          <w:szCs w:val="22"/>
          <w:lang w:eastAsia="ko-KR"/>
        </w:rPr>
        <w:commentReference w:id="162"/>
      </w:r>
      <w:r w:rsidRPr="001D3560">
        <w:rPr>
          <w:rFonts w:eastAsia="Malgun Gothic" w:cstheme="minorHAnsi"/>
          <w:color w:val="000000" w:themeColor="text1"/>
          <w:lang w:eastAsia="ko-KR"/>
        </w:rPr>
        <w:t>other and conflicts will happen.</w:t>
      </w:r>
    </w:p>
    <w:p w14:paraId="60178635" w14:textId="77777777" w:rsidR="008A5A75" w:rsidRDefault="008A5A75" w:rsidP="008A5A75">
      <w:pPr>
        <w:pStyle w:val="BodyText"/>
        <w:rPr>
          <w:rFonts w:eastAsia="Malgun Gothic" w:cstheme="minorHAnsi"/>
          <w:color w:val="000000" w:themeColor="text1"/>
          <w:lang w:val="en-US" w:eastAsia="ko-KR"/>
        </w:rPr>
      </w:pPr>
    </w:p>
    <w:p w14:paraId="01847F51" w14:textId="77777777" w:rsidR="008A5A75" w:rsidRPr="00BD60B4" w:rsidRDefault="008A5A75" w:rsidP="008A5A75">
      <w:pPr>
        <w:jc w:val="center"/>
        <w:rPr>
          <w:rFonts w:eastAsia="Malgun Gothic" w:cstheme="minorHAnsi"/>
          <w:lang w:eastAsia="ko-KR"/>
        </w:rPr>
      </w:pPr>
      <w:r>
        <w:rPr>
          <w:rFonts w:eastAsia="Malgun Gothic" w:cstheme="minorHAnsi" w:hint="eastAsia"/>
          <w:lang w:eastAsia="ko-KR"/>
        </w:rPr>
        <w:t>Figure</w:t>
      </w:r>
      <w:r w:rsidRPr="006D3F50">
        <w:rPr>
          <w:rFonts w:eastAsia="Malgun Gothic" w:cstheme="minorHAnsi"/>
          <w:lang w:eastAsia="ko-KR"/>
        </w:rPr>
        <w:t xml:space="preserve"> </w:t>
      </w:r>
      <w:r>
        <w:rPr>
          <w:rFonts w:eastAsia="Malgun Gothic" w:cstheme="minorHAnsi" w:hint="eastAsia"/>
          <w:lang w:eastAsia="ko-KR"/>
        </w:rPr>
        <w:t>x</w:t>
      </w:r>
      <w:r w:rsidRPr="006D3F50">
        <w:rPr>
          <w:rFonts w:eastAsia="Malgun Gothic" w:cstheme="minorHAnsi" w:hint="eastAsia"/>
          <w:lang w:eastAsia="ko-KR"/>
        </w:rPr>
        <w:t xml:space="preserve"> </w:t>
      </w:r>
      <w:r>
        <w:rPr>
          <w:rFonts w:eastAsia="Malgun Gothic" w:cstheme="minorHAnsi" w:hint="eastAsia"/>
          <w:lang w:eastAsia="ko-KR"/>
        </w:rPr>
        <w:t>OTA Coordination scheme</w:t>
      </w:r>
    </w:p>
    <w:p w14:paraId="5314F4A8" w14:textId="77777777" w:rsidR="008A5A75" w:rsidRPr="001737F8" w:rsidRDefault="008A5A75" w:rsidP="008A5A75">
      <w:pPr>
        <w:pStyle w:val="BodyText"/>
        <w:rPr>
          <w:rFonts w:eastAsia="Malgun Gothic" w:cstheme="minorHAnsi"/>
          <w:color w:val="000000" w:themeColor="text1"/>
          <w:lang w:eastAsia="ko-KR"/>
        </w:rPr>
      </w:pPr>
    </w:p>
    <w:p w14:paraId="65FAADA4" w14:textId="5194EAFD" w:rsidR="008A5A75" w:rsidRPr="001D3560" w:rsidRDefault="008A5A75" w:rsidP="005463D0">
      <w:pPr>
        <w:pStyle w:val="AnnexHead4"/>
        <w:rPr>
          <w:rFonts w:eastAsia="Malgun Gothic"/>
        </w:rPr>
      </w:pPr>
      <w:r w:rsidRPr="001D3560">
        <w:rPr>
          <w:rFonts w:hint="eastAsia"/>
        </w:rPr>
        <w:t>Frequency domain sharing</w:t>
      </w:r>
    </w:p>
    <w:p w14:paraId="5CE4655C" w14:textId="77777777" w:rsidR="008A5A75" w:rsidRPr="001737F8" w:rsidRDefault="008A5A75" w:rsidP="008A5A75">
      <w:pPr>
        <w:pStyle w:val="BodyText"/>
        <w:rPr>
          <w:rFonts w:eastAsia="Malgun Gothic" w:cstheme="minorHAnsi"/>
          <w:color w:val="000000" w:themeColor="text1"/>
          <w:lang w:eastAsia="ko-KR"/>
        </w:rPr>
      </w:pPr>
      <w:r w:rsidRPr="001737F8">
        <w:rPr>
          <w:rFonts w:eastAsia="Malgun Gothic" w:cstheme="minorHAnsi"/>
          <w:color w:val="000000" w:themeColor="text1"/>
          <w:lang w:eastAsia="ko-KR"/>
        </w:rPr>
        <w:t>Each station gets a different 25khz channel in sequence (24-84-25-85-24-84-25-85 etc)</w:t>
      </w:r>
    </w:p>
    <w:p w14:paraId="41117322" w14:textId="77777777" w:rsidR="008A5A75" w:rsidRPr="001737F8" w:rsidRDefault="008A5A75" w:rsidP="008A5A75">
      <w:pPr>
        <w:pStyle w:val="BodyText"/>
        <w:rPr>
          <w:rFonts w:eastAsia="Malgun Gothic" w:cstheme="minorHAnsi"/>
          <w:color w:val="000000" w:themeColor="text1"/>
          <w:lang w:eastAsia="ko-KR"/>
        </w:rPr>
      </w:pPr>
      <w:r w:rsidRPr="001737F8">
        <w:rPr>
          <w:rFonts w:eastAsia="Malgun Gothic" w:cstheme="minorHAnsi"/>
          <w:color w:val="000000" w:themeColor="text1"/>
          <w:lang w:eastAsia="ko-KR"/>
        </w:rPr>
        <w:t>Or two organization each get 50khz physical channel and they coordinate their own base stations internally (OTA or network or time domain sharing).</w:t>
      </w:r>
    </w:p>
    <w:p w14:paraId="557AAABA" w14:textId="77777777" w:rsidR="008A5A75" w:rsidRDefault="008A5A75" w:rsidP="008A5A75">
      <w:pPr>
        <w:widowControl w:val="0"/>
        <w:autoSpaceDE w:val="0"/>
        <w:autoSpaceDN w:val="0"/>
        <w:spacing w:after="120" w:line="259" w:lineRule="auto"/>
        <w:jc w:val="both"/>
        <w:rPr>
          <w:rFonts w:cstheme="minorHAnsi"/>
          <w:lang w:val="en-US" w:eastAsia="ko-KR"/>
        </w:rPr>
      </w:pPr>
    </w:p>
    <w:p w14:paraId="5DF4976E" w14:textId="77777777" w:rsidR="008A5A75" w:rsidRPr="00BD60B4" w:rsidRDefault="008A5A75" w:rsidP="008A5A75">
      <w:pPr>
        <w:jc w:val="center"/>
        <w:rPr>
          <w:rFonts w:eastAsia="Malgun Gothic" w:cstheme="minorHAnsi"/>
          <w:lang w:eastAsia="ko-KR"/>
        </w:rPr>
      </w:pPr>
      <w:r>
        <w:rPr>
          <w:rFonts w:eastAsia="Malgun Gothic" w:cstheme="minorHAnsi" w:hint="eastAsia"/>
          <w:lang w:eastAsia="ko-KR"/>
        </w:rPr>
        <w:t>Figure</w:t>
      </w:r>
      <w:r w:rsidRPr="006D3F50">
        <w:rPr>
          <w:rFonts w:eastAsia="Malgun Gothic" w:cstheme="minorHAnsi"/>
          <w:lang w:eastAsia="ko-KR"/>
        </w:rPr>
        <w:t xml:space="preserve"> </w:t>
      </w:r>
      <w:r>
        <w:rPr>
          <w:rFonts w:eastAsia="Malgun Gothic" w:cstheme="minorHAnsi" w:hint="eastAsia"/>
          <w:lang w:eastAsia="ko-KR"/>
        </w:rPr>
        <w:t>x</w:t>
      </w:r>
      <w:r w:rsidRPr="006D3F50">
        <w:rPr>
          <w:rFonts w:eastAsia="Malgun Gothic" w:cstheme="minorHAnsi" w:hint="eastAsia"/>
          <w:lang w:eastAsia="ko-KR"/>
        </w:rPr>
        <w:t xml:space="preserve"> </w:t>
      </w:r>
      <w:r>
        <w:rPr>
          <w:rFonts w:eastAsia="Malgun Gothic" w:cstheme="minorHAnsi" w:hint="eastAsia"/>
          <w:lang w:eastAsia="ko-KR"/>
        </w:rPr>
        <w:t>Frequency Domain Sharing scheme</w:t>
      </w:r>
    </w:p>
    <w:p w14:paraId="0B624C74" w14:textId="77777777" w:rsidR="008A5A75" w:rsidRDefault="008A5A75" w:rsidP="008A5A75">
      <w:pPr>
        <w:widowControl w:val="0"/>
        <w:autoSpaceDE w:val="0"/>
        <w:autoSpaceDN w:val="0"/>
        <w:spacing w:after="120" w:line="259" w:lineRule="auto"/>
        <w:jc w:val="both"/>
        <w:rPr>
          <w:rFonts w:cstheme="minorHAnsi"/>
          <w:lang w:eastAsia="ko-KR"/>
        </w:rPr>
      </w:pPr>
    </w:p>
    <w:p w14:paraId="551BAA6C" w14:textId="3209FADC" w:rsidR="008A5A75" w:rsidRPr="001D3560" w:rsidRDefault="008A5A75" w:rsidP="005463D0">
      <w:pPr>
        <w:pStyle w:val="AnnexHead4"/>
        <w:rPr>
          <w:rFonts w:eastAsia="Malgun Gothic"/>
        </w:rPr>
      </w:pPr>
      <w:r>
        <w:rPr>
          <w:rFonts w:hint="eastAsia"/>
        </w:rPr>
        <w:t>time</w:t>
      </w:r>
      <w:r w:rsidRPr="001D3560">
        <w:rPr>
          <w:rFonts w:hint="eastAsia"/>
        </w:rPr>
        <w:t xml:space="preserve"> domain sharing</w:t>
      </w:r>
    </w:p>
    <w:p w14:paraId="2165D87D" w14:textId="77777777" w:rsidR="008A5A75" w:rsidRDefault="008A5A75" w:rsidP="008A5A75">
      <w:pPr>
        <w:pStyle w:val="BodyText"/>
        <w:rPr>
          <w:rFonts w:eastAsia="Malgun Gothic" w:cstheme="minorHAnsi"/>
          <w:color w:val="000000" w:themeColor="text1"/>
          <w:lang w:eastAsia="ko-KR"/>
        </w:rPr>
      </w:pPr>
      <w:r w:rsidRPr="001737F8">
        <w:rPr>
          <w:rFonts w:eastAsia="Malgun Gothic" w:cstheme="minorHAnsi"/>
          <w:color w:val="000000" w:themeColor="text1"/>
          <w:lang w:eastAsia="ko-KR"/>
        </w:rPr>
        <w:t>If a competent authority decides to share VDE-TER in the time domain, whether it is as the main separation scheme or within a frequency separation scheme, IALA recommends the following logical channel arrangements within any physical channels.</w:t>
      </w:r>
    </w:p>
    <w:p w14:paraId="5B2EF26C" w14:textId="77777777" w:rsidR="008A5A75" w:rsidRPr="001737F8" w:rsidRDefault="008A5A75" w:rsidP="008A5A75">
      <w:pPr>
        <w:spacing w:before="240"/>
        <w:jc w:val="center"/>
        <w:rPr>
          <w:rFonts w:eastAsia="Malgun Gothic" w:cstheme="minorHAnsi"/>
          <w:lang w:eastAsia="ko-KR"/>
        </w:rPr>
      </w:pPr>
      <w:r w:rsidRPr="00D8496F">
        <w:rPr>
          <w:rFonts w:eastAsia="Malgun Gothic" w:cstheme="minorHAnsi"/>
          <w:lang w:eastAsia="ko-KR"/>
        </w:rPr>
        <w:t xml:space="preserve">Table </w:t>
      </w:r>
      <w:r w:rsidRPr="00D8496F">
        <w:rPr>
          <w:rFonts w:eastAsia="Malgun Gothic" w:cstheme="minorHAnsi" w:hint="eastAsia"/>
          <w:lang w:eastAsia="ko-KR"/>
        </w:rPr>
        <w:t xml:space="preserve">x </w:t>
      </w:r>
      <w:r>
        <w:rPr>
          <w:rFonts w:eastAsia="Malgun Gothic" w:cstheme="minorHAnsi" w:hint="eastAsia"/>
          <w:lang w:eastAsia="ko-KR"/>
        </w:rPr>
        <w:t>Logical channel arrangements</w:t>
      </w:r>
    </w:p>
    <w:tbl>
      <w:tblPr>
        <w:tblStyle w:val="TableGrid"/>
        <w:tblW w:w="0" w:type="auto"/>
        <w:jc w:val="center"/>
        <w:tblLayout w:type="fixed"/>
        <w:tblLook w:val="06A0" w:firstRow="1" w:lastRow="0" w:firstColumn="1" w:lastColumn="0" w:noHBand="1" w:noVBand="1"/>
      </w:tblPr>
      <w:tblGrid>
        <w:gridCol w:w="2351"/>
        <w:gridCol w:w="6426"/>
      </w:tblGrid>
      <w:tr w:rsidR="008A5A75" w:rsidRPr="00E93BED" w14:paraId="0325B1DA" w14:textId="77777777" w:rsidTr="003D0EF9">
        <w:trPr>
          <w:trHeight w:val="300"/>
          <w:jc w:val="center"/>
        </w:trPr>
        <w:tc>
          <w:tcPr>
            <w:tcW w:w="2351" w:type="dxa"/>
          </w:tcPr>
          <w:p w14:paraId="33171039"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 xml:space="preserve">TDMA channel 0 </w:t>
            </w:r>
          </w:p>
        </w:tc>
        <w:tc>
          <w:tcPr>
            <w:tcW w:w="6426" w:type="dxa"/>
          </w:tcPr>
          <w:p w14:paraId="16D61F45"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 xml:space="preserve">Slots 0-2 reserved for BB followed by </w:t>
            </w:r>
          </w:p>
          <w:p w14:paraId="2F7A5543"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12 single slots alternating between RAC and ASC.</w:t>
            </w:r>
          </w:p>
        </w:tc>
      </w:tr>
      <w:tr w:rsidR="008A5A75" w14:paraId="41F74830" w14:textId="77777777" w:rsidTr="003D0EF9">
        <w:trPr>
          <w:trHeight w:val="300"/>
          <w:jc w:val="center"/>
        </w:trPr>
        <w:tc>
          <w:tcPr>
            <w:tcW w:w="2351" w:type="dxa"/>
          </w:tcPr>
          <w:p w14:paraId="5824A8BF"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TDMA channel 1</w:t>
            </w:r>
          </w:p>
        </w:tc>
        <w:tc>
          <w:tcPr>
            <w:tcW w:w="6426" w:type="dxa"/>
          </w:tcPr>
          <w:p w14:paraId="116A9C35"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1 x 14 slots logical channel</w:t>
            </w:r>
          </w:p>
        </w:tc>
      </w:tr>
      <w:tr w:rsidR="008A5A75" w14:paraId="2D393023" w14:textId="77777777" w:rsidTr="003D0EF9">
        <w:trPr>
          <w:trHeight w:val="300"/>
          <w:jc w:val="center"/>
        </w:trPr>
        <w:tc>
          <w:tcPr>
            <w:tcW w:w="2351" w:type="dxa"/>
          </w:tcPr>
          <w:p w14:paraId="46993659"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TDMA channel 2</w:t>
            </w:r>
          </w:p>
        </w:tc>
        <w:tc>
          <w:tcPr>
            <w:tcW w:w="6426" w:type="dxa"/>
          </w:tcPr>
          <w:p w14:paraId="7EC6D729"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1 x 14 slots logical channel</w:t>
            </w:r>
          </w:p>
        </w:tc>
      </w:tr>
      <w:tr w:rsidR="008A5A75" w14:paraId="11081CAF" w14:textId="77777777" w:rsidTr="003D0EF9">
        <w:trPr>
          <w:trHeight w:val="300"/>
          <w:jc w:val="center"/>
        </w:trPr>
        <w:tc>
          <w:tcPr>
            <w:tcW w:w="2351" w:type="dxa"/>
          </w:tcPr>
          <w:p w14:paraId="05F88C74"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TDMA channel 3</w:t>
            </w:r>
          </w:p>
        </w:tc>
        <w:tc>
          <w:tcPr>
            <w:tcW w:w="6426" w:type="dxa"/>
          </w:tcPr>
          <w:p w14:paraId="2B30FA89"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1 x 14 slots logical channel</w:t>
            </w:r>
          </w:p>
        </w:tc>
      </w:tr>
      <w:tr w:rsidR="008A5A75" w14:paraId="7C043FAC" w14:textId="77777777" w:rsidTr="003D0EF9">
        <w:trPr>
          <w:trHeight w:val="300"/>
          <w:jc w:val="center"/>
        </w:trPr>
        <w:tc>
          <w:tcPr>
            <w:tcW w:w="2351" w:type="dxa"/>
          </w:tcPr>
          <w:p w14:paraId="7F4120EA"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TDMA channel 4</w:t>
            </w:r>
          </w:p>
        </w:tc>
        <w:tc>
          <w:tcPr>
            <w:tcW w:w="6426" w:type="dxa"/>
          </w:tcPr>
          <w:p w14:paraId="0098ABD2"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2 x 7 slots logical channels</w:t>
            </w:r>
          </w:p>
        </w:tc>
      </w:tr>
      <w:tr w:rsidR="008A5A75" w14:paraId="05D41F82" w14:textId="77777777" w:rsidTr="003D0EF9">
        <w:trPr>
          <w:trHeight w:val="300"/>
          <w:jc w:val="center"/>
        </w:trPr>
        <w:tc>
          <w:tcPr>
            <w:tcW w:w="2351" w:type="dxa"/>
          </w:tcPr>
          <w:p w14:paraId="4A0BA604"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TDMA channel 5</w:t>
            </w:r>
          </w:p>
        </w:tc>
        <w:tc>
          <w:tcPr>
            <w:tcW w:w="6426" w:type="dxa"/>
          </w:tcPr>
          <w:p w14:paraId="3BECC87C" w14:textId="77777777" w:rsidR="008A5A75" w:rsidRPr="001737F8" w:rsidRDefault="008A5A75" w:rsidP="008A5A75">
            <w:pPr>
              <w:numPr>
                <w:ilvl w:val="0"/>
                <w:numId w:val="28"/>
              </w:numPr>
              <w:ind w:left="992" w:hanging="425"/>
              <w:rPr>
                <w:rFonts w:cstheme="minorHAnsi"/>
                <w:color w:val="000000" w:themeColor="text1"/>
                <w:lang w:val="en-US"/>
              </w:rPr>
            </w:pPr>
            <w:r w:rsidRPr="001737F8">
              <w:rPr>
                <w:rFonts w:cstheme="minorHAnsi"/>
                <w:color w:val="000000" w:themeColor="text1"/>
                <w:lang w:val="en-US"/>
              </w:rPr>
              <w:t>7 x 2 slots logical channels</w:t>
            </w:r>
          </w:p>
        </w:tc>
      </w:tr>
    </w:tbl>
    <w:p w14:paraId="35C96544" w14:textId="77777777" w:rsidR="008A5A75" w:rsidRDefault="008A5A75" w:rsidP="008A5A75">
      <w:pPr>
        <w:widowControl w:val="0"/>
        <w:autoSpaceDE w:val="0"/>
        <w:autoSpaceDN w:val="0"/>
        <w:spacing w:after="120" w:line="259" w:lineRule="auto"/>
        <w:jc w:val="both"/>
        <w:rPr>
          <w:rFonts w:cstheme="minorHAnsi"/>
          <w:lang w:val="en-US" w:eastAsia="ko-KR"/>
        </w:rPr>
      </w:pPr>
    </w:p>
    <w:p w14:paraId="0A3EAD89" w14:textId="77777777" w:rsidR="008A5A75" w:rsidRPr="00422531" w:rsidRDefault="008A5A75" w:rsidP="008A5A75">
      <w:pPr>
        <w:pStyle w:val="BodyText"/>
        <w:rPr>
          <w:rFonts w:eastAsia="Malgun Gothic" w:cstheme="minorHAnsi"/>
          <w:color w:val="000000" w:themeColor="text1"/>
          <w:lang w:eastAsia="ko-KR"/>
        </w:rPr>
      </w:pPr>
      <w:r w:rsidRPr="00422531">
        <w:rPr>
          <w:rFonts w:eastAsia="Malgun Gothic" w:cstheme="minorHAnsi"/>
          <w:color w:val="000000" w:themeColor="text1"/>
          <w:lang w:eastAsia="ko-KR"/>
        </w:rPr>
        <w:t>This recommended logical channel arrangement will yield for each frame:</w:t>
      </w:r>
    </w:p>
    <w:p w14:paraId="21940D5B" w14:textId="77777777" w:rsidR="008A5A75" w:rsidRPr="00422531" w:rsidRDefault="008A5A75" w:rsidP="008A5A75">
      <w:pPr>
        <w:pStyle w:val="ListParagraph"/>
        <w:widowControl w:val="0"/>
        <w:numPr>
          <w:ilvl w:val="0"/>
          <w:numId w:val="47"/>
        </w:numPr>
        <w:autoSpaceDE w:val="0"/>
        <w:autoSpaceDN w:val="0"/>
        <w:spacing w:before="120" w:after="120" w:line="259" w:lineRule="auto"/>
        <w:contextualSpacing w:val="0"/>
        <w:jc w:val="both"/>
        <w:rPr>
          <w:rFonts w:asciiTheme="minorHAnsi" w:eastAsia="Malgun Gothic" w:hAnsiTheme="minorHAnsi" w:cstheme="minorHAnsi"/>
          <w:lang w:eastAsia="ko-KR"/>
        </w:rPr>
      </w:pPr>
      <w:r w:rsidRPr="00422531">
        <w:rPr>
          <w:rFonts w:asciiTheme="minorHAnsi" w:eastAsia="Malgun Gothic" w:hAnsiTheme="minorHAnsi" w:cstheme="minorHAnsi"/>
          <w:lang w:eastAsia="ko-KR"/>
        </w:rPr>
        <w:t>72 x 14 slots logical channels that will be shared by 36 different schemes (2 each)</w:t>
      </w:r>
    </w:p>
    <w:p w14:paraId="47D11275" w14:textId="77777777" w:rsidR="008A5A75" w:rsidRPr="00422531" w:rsidRDefault="008A5A75" w:rsidP="008A5A75">
      <w:pPr>
        <w:pStyle w:val="ListParagraph"/>
        <w:widowControl w:val="0"/>
        <w:numPr>
          <w:ilvl w:val="0"/>
          <w:numId w:val="47"/>
        </w:numPr>
        <w:autoSpaceDE w:val="0"/>
        <w:autoSpaceDN w:val="0"/>
        <w:spacing w:before="120" w:after="120" w:line="259" w:lineRule="auto"/>
        <w:contextualSpacing w:val="0"/>
        <w:jc w:val="both"/>
        <w:rPr>
          <w:rFonts w:asciiTheme="minorHAnsi" w:eastAsia="Malgun Gothic" w:hAnsiTheme="minorHAnsi" w:cstheme="minorHAnsi"/>
          <w:lang w:eastAsia="ko-KR"/>
        </w:rPr>
      </w:pPr>
      <w:r w:rsidRPr="00422531">
        <w:rPr>
          <w:rFonts w:asciiTheme="minorHAnsi" w:eastAsia="Malgun Gothic" w:hAnsiTheme="minorHAnsi" w:cstheme="minorHAnsi"/>
          <w:lang w:eastAsia="ko-KR"/>
        </w:rPr>
        <w:t>48 x 7 slots logical channels that will be shared by 36 different schemes (1 each + 12 spares)</w:t>
      </w:r>
    </w:p>
    <w:p w14:paraId="3ABDE766" w14:textId="77777777" w:rsidR="008A5A75" w:rsidRPr="00422531" w:rsidRDefault="008A5A75" w:rsidP="008A5A75">
      <w:pPr>
        <w:pStyle w:val="ListParagraph"/>
        <w:widowControl w:val="0"/>
        <w:numPr>
          <w:ilvl w:val="0"/>
          <w:numId w:val="47"/>
        </w:numPr>
        <w:autoSpaceDE w:val="0"/>
        <w:autoSpaceDN w:val="0"/>
        <w:spacing w:before="120" w:after="120" w:line="259" w:lineRule="auto"/>
        <w:contextualSpacing w:val="0"/>
        <w:jc w:val="both"/>
        <w:rPr>
          <w:rFonts w:asciiTheme="minorHAnsi" w:eastAsia="Malgun Gothic" w:hAnsiTheme="minorHAnsi" w:cstheme="minorHAnsi"/>
          <w:lang w:eastAsia="ko-KR"/>
        </w:rPr>
      </w:pPr>
      <w:r w:rsidRPr="00422531">
        <w:rPr>
          <w:rFonts w:asciiTheme="minorHAnsi" w:eastAsia="Malgun Gothic" w:hAnsiTheme="minorHAnsi" w:cstheme="minorHAnsi"/>
          <w:lang w:eastAsia="ko-KR"/>
        </w:rPr>
        <w:t>168 x 2 slots logical channels that will be shared by 36 different schemes (4 each + 24 spares)</w:t>
      </w:r>
    </w:p>
    <w:p w14:paraId="2263062E" w14:textId="77777777" w:rsidR="008A5A75" w:rsidRDefault="008A5A75" w:rsidP="008A5A75">
      <w:pPr>
        <w:pStyle w:val="BodyText"/>
        <w:rPr>
          <w:rFonts w:eastAsia="Malgun Gothic" w:cstheme="minorHAnsi"/>
          <w:color w:val="000000" w:themeColor="text1"/>
          <w:lang w:eastAsia="ko-KR"/>
        </w:rPr>
      </w:pPr>
      <w:r w:rsidRPr="00422531">
        <w:rPr>
          <w:rFonts w:eastAsia="Malgun Gothic" w:cstheme="minorHAnsi"/>
          <w:color w:val="000000" w:themeColor="text1"/>
          <w:lang w:eastAsia="ko-KR"/>
        </w:rPr>
        <w:t xml:space="preserve">The table below shows the assignments of logical channels for each coordination scheme (1 to 36). They have been selected to avoid, as much as possible, own AIS and ASM transmission interference. </w:t>
      </w:r>
      <w:r>
        <w:rPr>
          <w:rFonts w:eastAsia="Malgun Gothic" w:cstheme="minorHAnsi"/>
          <w:color w:val="000000" w:themeColor="text1"/>
          <w:lang w:eastAsia="ko-KR"/>
        </w:rPr>
        <w:t xml:space="preserve">IALA strongly recommends the use of the table below for all shore authorities wanting to use time domain sharing as these need to be universal to ensure compatibility between shore authorities. </w:t>
      </w:r>
      <w:r w:rsidRPr="00422531">
        <w:rPr>
          <w:rFonts w:eastAsia="Malgun Gothic" w:cstheme="minorHAnsi"/>
          <w:color w:val="000000" w:themeColor="text1"/>
          <w:lang w:eastAsia="ko-KR"/>
        </w:rPr>
        <w:t xml:space="preserve">These logical channels </w:t>
      </w:r>
      <w:r>
        <w:rPr>
          <w:rFonts w:eastAsia="Malgun Gothic" w:cstheme="minorHAnsi"/>
          <w:color w:val="000000" w:themeColor="text1"/>
          <w:lang w:eastAsia="ko-KR"/>
        </w:rPr>
        <w:t>should</w:t>
      </w:r>
      <w:r w:rsidRPr="00422531">
        <w:rPr>
          <w:rFonts w:eastAsia="Malgun Gothic" w:cstheme="minorHAnsi"/>
          <w:color w:val="000000" w:themeColor="text1"/>
          <w:lang w:eastAsia="ko-KR"/>
        </w:rPr>
        <w:t xml:space="preserve"> be used for own base station transmission and also to assign to mobile units resources on the VDE-TER. Hence, it is best to avoid assigning VDE-TER logical channels that will conflict with the base station’s own transmissions</w:t>
      </w:r>
      <w:r>
        <w:rPr>
          <w:rFonts w:eastAsia="Malgun Gothic" w:cstheme="minorHAnsi"/>
          <w:color w:val="000000" w:themeColor="text1"/>
          <w:lang w:eastAsia="ko-KR"/>
        </w:rPr>
        <w:t xml:space="preserve"> on AIS and ASM</w:t>
      </w:r>
      <w:r w:rsidRPr="00422531">
        <w:rPr>
          <w:rFonts w:eastAsia="Malgun Gothic" w:cstheme="minorHAnsi"/>
          <w:color w:val="000000" w:themeColor="text1"/>
          <w:lang w:eastAsia="ko-KR"/>
        </w:rPr>
        <w:t xml:space="preserve"> as it will reduce the efficiency of the channel as the mobile station will have to avoid slots that are reserved by the base station for transmission on AIS and ASM as these have priority.</w:t>
      </w:r>
    </w:p>
    <w:p w14:paraId="4BF0C92F" w14:textId="77777777" w:rsidR="008A5A75" w:rsidRPr="00422531" w:rsidRDefault="008A5A75" w:rsidP="008A5A75">
      <w:pPr>
        <w:pStyle w:val="BodyText"/>
        <w:rPr>
          <w:rFonts w:eastAsia="Malgun Gothic" w:cstheme="minorHAnsi"/>
          <w:color w:val="000000" w:themeColor="text1"/>
          <w:lang w:eastAsia="ko-KR"/>
        </w:rPr>
      </w:pPr>
      <w:r w:rsidRPr="00422531">
        <w:rPr>
          <w:rFonts w:eastAsia="Malgun Gothic" w:cstheme="minorHAnsi"/>
          <w:color w:val="000000" w:themeColor="text1"/>
          <w:lang w:eastAsia="ko-KR"/>
        </w:rPr>
        <w:t>Note that this sharing of slots applies to both upper and lower legs for duplex mode, and of course to the lower legs for simplex mode.</w:t>
      </w:r>
    </w:p>
    <w:p w14:paraId="6F62EBEF" w14:textId="77777777" w:rsidR="008A5A75" w:rsidRPr="00422531" w:rsidRDefault="008A5A75" w:rsidP="008A5A75">
      <w:pPr>
        <w:spacing w:before="240"/>
        <w:jc w:val="center"/>
        <w:rPr>
          <w:rFonts w:eastAsia="Malgun Gothic" w:cstheme="minorHAnsi"/>
          <w:lang w:eastAsia="ko-KR"/>
        </w:rPr>
      </w:pPr>
      <w:r>
        <w:rPr>
          <w:rFonts w:eastAsia="Malgun Gothic" w:cstheme="minorHAnsi" w:hint="eastAsia"/>
          <w:lang w:eastAsia="ko-KR"/>
        </w:rPr>
        <w:t>Table</w:t>
      </w:r>
      <w:r w:rsidRPr="006D3F50">
        <w:rPr>
          <w:rFonts w:eastAsia="Malgun Gothic" w:cstheme="minorHAnsi"/>
          <w:lang w:eastAsia="ko-KR"/>
        </w:rPr>
        <w:t xml:space="preserve"> </w:t>
      </w:r>
      <w:r>
        <w:rPr>
          <w:rFonts w:eastAsia="Malgun Gothic" w:cstheme="minorHAnsi" w:hint="eastAsia"/>
          <w:lang w:eastAsia="ko-KR"/>
        </w:rPr>
        <w:t>x</w:t>
      </w:r>
      <w:r w:rsidRPr="006D3F50">
        <w:rPr>
          <w:rFonts w:eastAsia="Malgun Gothic" w:cstheme="minorHAnsi" w:hint="eastAsia"/>
          <w:lang w:eastAsia="ko-KR"/>
        </w:rPr>
        <w:t xml:space="preserve"> </w:t>
      </w:r>
      <w:r>
        <w:rPr>
          <w:rFonts w:eastAsia="Malgun Gothic" w:cstheme="minorHAnsi" w:hint="eastAsia"/>
          <w:lang w:eastAsia="ko-KR"/>
        </w:rPr>
        <w:t>TDMA frames to be used for VDE-TER by FATDMA scheme</w:t>
      </w:r>
    </w:p>
    <w:p w14:paraId="41022430" w14:textId="77777777" w:rsidR="008A5A75" w:rsidRPr="00422531" w:rsidRDefault="008A5A75" w:rsidP="008A5A75">
      <w:pPr>
        <w:widowControl w:val="0"/>
        <w:autoSpaceDE w:val="0"/>
        <w:autoSpaceDN w:val="0"/>
        <w:spacing w:after="120" w:line="259" w:lineRule="auto"/>
        <w:jc w:val="center"/>
        <w:rPr>
          <w:rFonts w:cstheme="minorHAnsi"/>
          <w:lang w:val="en-US" w:eastAsia="ko-KR"/>
        </w:rPr>
      </w:pPr>
      <w:r w:rsidRPr="00AE264D">
        <w:rPr>
          <w:noProof/>
        </w:rPr>
        <w:drawing>
          <wp:inline distT="0" distB="0" distL="0" distR="0" wp14:anchorId="4ED04B6B" wp14:editId="27EA2DA0">
            <wp:extent cx="6141438" cy="4451230"/>
            <wp:effectExtent l="0" t="0" r="0" b="6985"/>
            <wp:docPr id="1477721929" name="Image 147772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61279" cy="4465611"/>
                    </a:xfrm>
                    <a:prstGeom prst="rect">
                      <a:avLst/>
                    </a:prstGeom>
                    <a:noFill/>
                    <a:ln>
                      <a:noFill/>
                    </a:ln>
                  </pic:spPr>
                </pic:pic>
              </a:graphicData>
            </a:graphic>
          </wp:inline>
        </w:drawing>
      </w:r>
    </w:p>
    <w:p w14:paraId="0A3322BA" w14:textId="77777777" w:rsidR="008A5A75" w:rsidRPr="001737F8" w:rsidRDefault="008A5A75" w:rsidP="008A5A75">
      <w:pPr>
        <w:widowControl w:val="0"/>
        <w:autoSpaceDE w:val="0"/>
        <w:autoSpaceDN w:val="0"/>
        <w:spacing w:after="120" w:line="259" w:lineRule="auto"/>
        <w:jc w:val="both"/>
        <w:rPr>
          <w:rFonts w:cstheme="minorHAnsi"/>
          <w:lang w:eastAsia="ko-KR"/>
        </w:rPr>
      </w:pPr>
      <w:r w:rsidRPr="009A09F5">
        <w:rPr>
          <w:noProof/>
        </w:rPr>
        <w:drawing>
          <wp:inline distT="0" distB="0" distL="0" distR="0" wp14:anchorId="5DE5203A" wp14:editId="3A122763">
            <wp:extent cx="2635857" cy="1437580"/>
            <wp:effectExtent l="0" t="0" r="0" b="0"/>
            <wp:docPr id="1477721930" name="Image 147772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49829" cy="1445200"/>
                    </a:xfrm>
                    <a:prstGeom prst="rect">
                      <a:avLst/>
                    </a:prstGeom>
                    <a:noFill/>
                    <a:ln>
                      <a:noFill/>
                    </a:ln>
                  </pic:spPr>
                </pic:pic>
              </a:graphicData>
            </a:graphic>
          </wp:inline>
        </w:drawing>
      </w:r>
    </w:p>
    <w:p w14:paraId="66C7F284" w14:textId="77777777" w:rsidR="008A5A75" w:rsidRDefault="008A5A75" w:rsidP="008A5A75">
      <w:pPr>
        <w:pStyle w:val="Bullet1"/>
        <w:numPr>
          <w:ilvl w:val="0"/>
          <w:numId w:val="0"/>
        </w:numPr>
      </w:pPr>
    </w:p>
    <w:p w14:paraId="4BC1DC3F" w14:textId="77777777" w:rsidR="00807C14" w:rsidRDefault="00807C14">
      <w:pPr>
        <w:spacing w:after="200" w:line="276" w:lineRule="auto"/>
        <w:rPr>
          <w:b/>
          <w:caps/>
          <w:color w:val="00558C"/>
          <w:sz w:val="28"/>
        </w:rPr>
      </w:pPr>
      <w:r>
        <w:br w:type="page"/>
      </w:r>
    </w:p>
    <w:p w14:paraId="7DD9FA18" w14:textId="7A989CBC" w:rsidR="00D709F5" w:rsidRDefault="00D709F5" w:rsidP="00807C14">
      <w:pPr>
        <w:pStyle w:val="Annex"/>
      </w:pPr>
      <w:commentRangeStart w:id="163"/>
      <w:r>
        <w:t>DrafTING GUIDELINE (To be removed</w:t>
      </w:r>
      <w:r w:rsidR="00671204">
        <w:t xml:space="preserve"> when draft finished)</w:t>
      </w:r>
      <w:commentRangeEnd w:id="163"/>
      <w:r w:rsidR="00CB38CA">
        <w:rPr>
          <w:rStyle w:val="CommentReference"/>
          <w:sz w:val="28"/>
          <w:szCs w:val="22"/>
        </w:rPr>
        <w:commentReference w:id="163"/>
      </w:r>
    </w:p>
    <w:p w14:paraId="0F02109B" w14:textId="77777777" w:rsidR="00362816" w:rsidRPr="002100B2" w:rsidRDefault="00362816" w:rsidP="00CB1D11">
      <w:pPr>
        <w:pStyle w:val="BodyText"/>
        <w:suppressAutoHyphens/>
      </w:pPr>
      <w:r w:rsidRPr="002100B2">
        <w:t>Sections should be typed continuously, and generally page breaks or section breaks should not be entered between main sections. It may be necessary sometimes to insert a page break to allow for aesthetic layout e.g.</w:t>
      </w:r>
      <w:r w:rsidR="00983287" w:rsidRPr="002100B2">
        <w:t>,</w:t>
      </w:r>
      <w:r w:rsidRPr="002100B2">
        <w:t xml:space="preserve"> not breaking a list over two pages.</w:t>
      </w:r>
    </w:p>
    <w:p w14:paraId="7F85941C" w14:textId="77777777" w:rsidR="00362816" w:rsidRPr="002100B2" w:rsidRDefault="00362816" w:rsidP="00CB1D11">
      <w:pPr>
        <w:pStyle w:val="BodyText"/>
        <w:suppressAutoHyphens/>
      </w:pPr>
      <w:bookmarkStart w:id="164" w:name="_Hlk59200362"/>
      <w:r w:rsidRPr="002100B2">
        <w:t xml:space="preserve">Tables should be centred on the page. The table label should be created using the </w:t>
      </w:r>
      <w:r w:rsidRPr="002100B2">
        <w:rPr>
          <w:b/>
          <w:bCs/>
        </w:rPr>
        <w:t>Table caption</w:t>
      </w:r>
      <w:r w:rsidRPr="002100B2">
        <w:t xml:space="preserve"> style and the caption should be positioned above the table. </w:t>
      </w:r>
    </w:p>
    <w:p w14:paraId="428FE5E4" w14:textId="77777777" w:rsidR="004D6C87" w:rsidRPr="002100B2" w:rsidRDefault="00362816" w:rsidP="00CB1D11">
      <w:pPr>
        <w:pStyle w:val="BodyText"/>
        <w:suppressAutoHyphens/>
      </w:pPr>
      <w:r w:rsidRPr="002100B2">
        <w:t xml:space="preserve">Table text should be </w:t>
      </w:r>
      <w:r w:rsidRPr="002100B2">
        <w:rPr>
          <w:b/>
          <w:bCs/>
        </w:rPr>
        <w:t>Table heading</w:t>
      </w:r>
      <w:r w:rsidRPr="002100B2">
        <w:t xml:space="preserve"> style for the column or row headings and </w:t>
      </w:r>
      <w:r w:rsidRPr="002100B2">
        <w:rPr>
          <w:b/>
          <w:bCs/>
        </w:rPr>
        <w:t xml:space="preserve">Table text </w:t>
      </w:r>
      <w:r w:rsidRPr="002100B2">
        <w:t xml:space="preserve">style for the content. </w:t>
      </w:r>
      <w:bookmarkStart w:id="165" w:name="_Hlk60412431"/>
      <w:bookmarkEnd w:id="164"/>
      <w:r w:rsidR="004D6C87" w:rsidRPr="002100B2">
        <w:t xml:space="preserve">The style </w:t>
      </w:r>
      <w:r w:rsidR="004D6C87" w:rsidRPr="002100B2">
        <w:rPr>
          <w:b/>
          <w:bCs/>
        </w:rPr>
        <w:t>Table inset list</w:t>
      </w:r>
      <w:r w:rsidR="004D6C87" w:rsidRPr="002100B2">
        <w:t xml:space="preserve"> can be used for bulleted content within a table. The default table layout is for left justified and vertically centred table text but this can be amended using the table Layout menu to suit the content.</w:t>
      </w:r>
    </w:p>
    <w:p w14:paraId="25732F13" w14:textId="77777777" w:rsidR="0046464D" w:rsidRPr="002100B2" w:rsidRDefault="00362816" w:rsidP="00CB1D11">
      <w:pPr>
        <w:pStyle w:val="Tablecaption"/>
        <w:suppressAutoHyphens/>
      </w:pPr>
      <w:bookmarkStart w:id="166" w:name="_Toc222477605"/>
      <w:bookmarkEnd w:id="165"/>
      <w:r w:rsidRPr="002100B2">
        <w:t>Example of table with row headers</w:t>
      </w:r>
      <w:bookmarkEnd w:id="166"/>
    </w:p>
    <w:tbl>
      <w:tblPr>
        <w:tblStyle w:val="TableGrid"/>
        <w:tblW w:w="0" w:type="auto"/>
        <w:jc w:val="center"/>
        <w:tblLook w:val="04A0" w:firstRow="1" w:lastRow="0" w:firstColumn="1" w:lastColumn="0" w:noHBand="0" w:noVBand="1"/>
      </w:tblPr>
      <w:tblGrid>
        <w:gridCol w:w="2541"/>
        <w:gridCol w:w="6701"/>
      </w:tblGrid>
      <w:tr w:rsidR="00854BCE" w:rsidRPr="002100B2" w14:paraId="31104E19" w14:textId="77777777" w:rsidTr="004D6C87">
        <w:trPr>
          <w:tblHeader/>
          <w:jc w:val="center"/>
        </w:trPr>
        <w:tc>
          <w:tcPr>
            <w:tcW w:w="2541" w:type="dxa"/>
          </w:tcPr>
          <w:p w14:paraId="4EE1BE2C" w14:textId="77777777" w:rsidR="00854BCE" w:rsidRPr="002100B2" w:rsidRDefault="00C1400A" w:rsidP="00CB1D11">
            <w:pPr>
              <w:pStyle w:val="Tableheading"/>
              <w:suppressAutoHyphens/>
              <w:rPr>
                <w:lang w:val="en-GB"/>
              </w:rPr>
            </w:pPr>
            <w:r w:rsidRPr="002100B2">
              <w:rPr>
                <w:lang w:val="en-GB"/>
              </w:rPr>
              <w:t>Table heading</w:t>
            </w:r>
          </w:p>
        </w:tc>
        <w:tc>
          <w:tcPr>
            <w:tcW w:w="6701" w:type="dxa"/>
          </w:tcPr>
          <w:p w14:paraId="454988C2" w14:textId="77777777" w:rsidR="00854BCE" w:rsidRPr="002100B2" w:rsidRDefault="00C1400A" w:rsidP="00CB1D11">
            <w:pPr>
              <w:pStyle w:val="Tabletext"/>
              <w:suppressAutoHyphens/>
            </w:pPr>
            <w:r w:rsidRPr="002100B2">
              <w:t>Table text</w:t>
            </w:r>
          </w:p>
        </w:tc>
      </w:tr>
      <w:tr w:rsidR="00854BCE" w:rsidRPr="002100B2" w14:paraId="4663285A" w14:textId="77777777" w:rsidTr="004D6C87">
        <w:trPr>
          <w:jc w:val="center"/>
        </w:trPr>
        <w:tc>
          <w:tcPr>
            <w:tcW w:w="2541" w:type="dxa"/>
          </w:tcPr>
          <w:p w14:paraId="5990E3D5" w14:textId="77777777" w:rsidR="00854BCE" w:rsidRPr="002100B2" w:rsidRDefault="00C1400A" w:rsidP="00CB1D11">
            <w:pPr>
              <w:pStyle w:val="Tableheading"/>
              <w:suppressAutoHyphens/>
              <w:rPr>
                <w:lang w:val="en-GB"/>
              </w:rPr>
            </w:pPr>
            <w:r w:rsidRPr="002100B2">
              <w:rPr>
                <w:lang w:val="en-GB"/>
              </w:rPr>
              <w:t>Table heading</w:t>
            </w:r>
          </w:p>
        </w:tc>
        <w:tc>
          <w:tcPr>
            <w:tcW w:w="6701" w:type="dxa"/>
          </w:tcPr>
          <w:p w14:paraId="2681388C" w14:textId="77777777" w:rsidR="00854BCE" w:rsidRPr="002100B2" w:rsidRDefault="00C1400A" w:rsidP="00CB1D11">
            <w:pPr>
              <w:pStyle w:val="Tabletext"/>
              <w:suppressAutoHyphens/>
            </w:pPr>
            <w:r w:rsidRPr="002100B2">
              <w:rPr>
                <w:color w:val="000000"/>
              </w:rPr>
              <w:t>Table text</w:t>
            </w:r>
          </w:p>
        </w:tc>
      </w:tr>
      <w:tr w:rsidR="005F1314" w:rsidRPr="002100B2" w14:paraId="2D47C756" w14:textId="77777777" w:rsidTr="004D6C87">
        <w:trPr>
          <w:trHeight w:val="359"/>
          <w:jc w:val="center"/>
        </w:trPr>
        <w:tc>
          <w:tcPr>
            <w:tcW w:w="2541" w:type="dxa"/>
          </w:tcPr>
          <w:p w14:paraId="650FE833" w14:textId="77777777" w:rsidR="005F1314" w:rsidRPr="002100B2" w:rsidRDefault="005F1314" w:rsidP="00CB1D11">
            <w:pPr>
              <w:pStyle w:val="Tableheading"/>
              <w:suppressAutoHyphens/>
              <w:rPr>
                <w:lang w:val="en-GB"/>
              </w:rPr>
            </w:pPr>
            <w:r w:rsidRPr="002100B2">
              <w:rPr>
                <w:lang w:val="en-GB"/>
              </w:rPr>
              <w:t>Table heading</w:t>
            </w:r>
          </w:p>
        </w:tc>
        <w:tc>
          <w:tcPr>
            <w:tcW w:w="6701" w:type="dxa"/>
          </w:tcPr>
          <w:p w14:paraId="2E4BCEC2" w14:textId="77777777" w:rsidR="005F1314" w:rsidRPr="002100B2" w:rsidRDefault="005F1314" w:rsidP="00CB1D11">
            <w:pPr>
              <w:pStyle w:val="Tabletext"/>
              <w:suppressAutoHyphens/>
              <w:rPr>
                <w:color w:val="000000"/>
              </w:rPr>
            </w:pPr>
            <w:r w:rsidRPr="002100B2">
              <w:t>Table text</w:t>
            </w:r>
          </w:p>
        </w:tc>
      </w:tr>
    </w:tbl>
    <w:p w14:paraId="35B7066F" w14:textId="77777777" w:rsidR="00362816" w:rsidRPr="002100B2" w:rsidRDefault="00362816" w:rsidP="00CB1D11">
      <w:pPr>
        <w:pStyle w:val="BodyText"/>
        <w:suppressAutoHyphens/>
      </w:pPr>
    </w:p>
    <w:p w14:paraId="497EA225" w14:textId="77777777" w:rsidR="00854BCE" w:rsidRPr="002100B2" w:rsidRDefault="00362816" w:rsidP="00CB1D11">
      <w:pPr>
        <w:pStyle w:val="BodyText"/>
        <w:suppressAutoHyphens/>
      </w:pPr>
      <w:r w:rsidRPr="002100B2">
        <w:t>Space below the table should be maintained or inserted as necessary for clarity.</w:t>
      </w:r>
    </w:p>
    <w:p w14:paraId="1A1F4CC5" w14:textId="77777777" w:rsidR="00380F88" w:rsidRPr="002100B2" w:rsidRDefault="00362816" w:rsidP="00CB1D11">
      <w:pPr>
        <w:pStyle w:val="Tablecaption"/>
        <w:suppressAutoHyphens/>
      </w:pPr>
      <w:bookmarkStart w:id="167" w:name="_Toc222477606"/>
      <w:r w:rsidRPr="002100B2">
        <w:t>Example of table with column headers</w:t>
      </w:r>
      <w:bookmarkEnd w:id="167"/>
    </w:p>
    <w:tbl>
      <w:tblPr>
        <w:tblStyle w:val="TableGrid"/>
        <w:tblW w:w="0" w:type="auto"/>
        <w:jc w:val="center"/>
        <w:tblLook w:val="04A0" w:firstRow="1" w:lastRow="0" w:firstColumn="1" w:lastColumn="0" w:noHBand="0" w:noVBand="1"/>
      </w:tblPr>
      <w:tblGrid>
        <w:gridCol w:w="1908"/>
        <w:gridCol w:w="2907"/>
        <w:gridCol w:w="2551"/>
        <w:gridCol w:w="2210"/>
      </w:tblGrid>
      <w:tr w:rsidR="005F1314" w:rsidRPr="002100B2" w14:paraId="319975D2" w14:textId="77777777" w:rsidTr="00B75110">
        <w:trPr>
          <w:cantSplit/>
          <w:tblHeader/>
          <w:jc w:val="center"/>
        </w:trPr>
        <w:tc>
          <w:tcPr>
            <w:tcW w:w="1908" w:type="dxa"/>
          </w:tcPr>
          <w:p w14:paraId="3DD0E78D" w14:textId="77777777" w:rsidR="005F1314" w:rsidRPr="002100B2" w:rsidRDefault="005F1314" w:rsidP="00CB1D11">
            <w:pPr>
              <w:pStyle w:val="Tableheading"/>
              <w:suppressAutoHyphens/>
              <w:rPr>
                <w:lang w:val="en-GB"/>
              </w:rPr>
            </w:pPr>
            <w:r w:rsidRPr="002100B2">
              <w:rPr>
                <w:lang w:val="en-GB"/>
              </w:rPr>
              <w:t>Table heading</w:t>
            </w:r>
          </w:p>
        </w:tc>
        <w:tc>
          <w:tcPr>
            <w:tcW w:w="2907" w:type="dxa"/>
          </w:tcPr>
          <w:p w14:paraId="124FD8BA" w14:textId="77777777" w:rsidR="005F1314" w:rsidRPr="002100B2" w:rsidRDefault="005F1314" w:rsidP="00CB1D11">
            <w:pPr>
              <w:pStyle w:val="Tableheading"/>
              <w:suppressAutoHyphens/>
              <w:rPr>
                <w:lang w:val="en-GB"/>
              </w:rPr>
            </w:pPr>
            <w:r w:rsidRPr="002100B2">
              <w:rPr>
                <w:lang w:val="en-GB"/>
              </w:rPr>
              <w:t>Table heading</w:t>
            </w:r>
          </w:p>
        </w:tc>
        <w:tc>
          <w:tcPr>
            <w:tcW w:w="2551" w:type="dxa"/>
          </w:tcPr>
          <w:p w14:paraId="1C3A1C82" w14:textId="77777777" w:rsidR="005F1314" w:rsidRPr="002100B2" w:rsidRDefault="005F1314" w:rsidP="00CB1D11">
            <w:pPr>
              <w:pStyle w:val="Tableheading"/>
              <w:suppressAutoHyphens/>
              <w:rPr>
                <w:lang w:val="en-GB"/>
              </w:rPr>
            </w:pPr>
            <w:r w:rsidRPr="002100B2">
              <w:rPr>
                <w:lang w:val="en-GB"/>
              </w:rPr>
              <w:t>Table heading</w:t>
            </w:r>
          </w:p>
        </w:tc>
        <w:tc>
          <w:tcPr>
            <w:tcW w:w="2210" w:type="dxa"/>
          </w:tcPr>
          <w:p w14:paraId="7C645EE5" w14:textId="77777777" w:rsidR="005F1314" w:rsidRPr="002100B2" w:rsidRDefault="005F1314" w:rsidP="00CB1D11">
            <w:pPr>
              <w:pStyle w:val="Tableheading"/>
              <w:suppressAutoHyphens/>
              <w:rPr>
                <w:lang w:val="en-GB"/>
              </w:rPr>
            </w:pPr>
            <w:r w:rsidRPr="002100B2">
              <w:rPr>
                <w:lang w:val="en-GB"/>
              </w:rPr>
              <w:t>Table heading</w:t>
            </w:r>
          </w:p>
        </w:tc>
      </w:tr>
      <w:tr w:rsidR="004D6C87" w:rsidRPr="002100B2" w14:paraId="64A1DB36" w14:textId="77777777" w:rsidTr="004D6C87">
        <w:trPr>
          <w:cantSplit/>
          <w:jc w:val="center"/>
        </w:trPr>
        <w:tc>
          <w:tcPr>
            <w:tcW w:w="1908" w:type="dxa"/>
          </w:tcPr>
          <w:p w14:paraId="6749D23A" w14:textId="77777777" w:rsidR="004D6C87" w:rsidRPr="002100B2" w:rsidRDefault="004D6C87" w:rsidP="00CB1D11">
            <w:pPr>
              <w:pStyle w:val="Tabletext"/>
              <w:suppressAutoHyphens/>
            </w:pPr>
            <w:r w:rsidRPr="002100B2">
              <w:t>Table text</w:t>
            </w:r>
          </w:p>
        </w:tc>
        <w:tc>
          <w:tcPr>
            <w:tcW w:w="2907" w:type="dxa"/>
          </w:tcPr>
          <w:p w14:paraId="1612EC37" w14:textId="77777777" w:rsidR="004D6C87" w:rsidRPr="002100B2" w:rsidRDefault="004D6C87" w:rsidP="00CB1D11">
            <w:pPr>
              <w:pStyle w:val="Tabletext"/>
              <w:suppressAutoHyphens/>
            </w:pPr>
            <w:r w:rsidRPr="002100B2">
              <w:t>Table text</w:t>
            </w:r>
          </w:p>
        </w:tc>
        <w:tc>
          <w:tcPr>
            <w:tcW w:w="2551" w:type="dxa"/>
          </w:tcPr>
          <w:p w14:paraId="6EFCB818" w14:textId="77777777" w:rsidR="004D6C87" w:rsidRPr="002100B2" w:rsidRDefault="004D6C87" w:rsidP="00CB1D11">
            <w:pPr>
              <w:pStyle w:val="Tabletext"/>
              <w:suppressAutoHyphens/>
            </w:pPr>
            <w:r w:rsidRPr="002100B2">
              <w:t>Table text</w:t>
            </w:r>
          </w:p>
        </w:tc>
        <w:tc>
          <w:tcPr>
            <w:tcW w:w="2210" w:type="dxa"/>
          </w:tcPr>
          <w:p w14:paraId="702F60CF" w14:textId="77777777" w:rsidR="004D6C87" w:rsidRPr="002100B2" w:rsidRDefault="004D6C87" w:rsidP="00CB1D11">
            <w:pPr>
              <w:pStyle w:val="Tabletext"/>
              <w:suppressAutoHyphens/>
            </w:pPr>
            <w:r w:rsidRPr="002100B2">
              <w:t>Table text</w:t>
            </w:r>
          </w:p>
        </w:tc>
      </w:tr>
      <w:tr w:rsidR="004D6C87" w:rsidRPr="002100B2" w14:paraId="0F072554" w14:textId="77777777" w:rsidTr="004D6C87">
        <w:trPr>
          <w:cantSplit/>
          <w:jc w:val="center"/>
        </w:trPr>
        <w:tc>
          <w:tcPr>
            <w:tcW w:w="1908" w:type="dxa"/>
          </w:tcPr>
          <w:p w14:paraId="306383C1" w14:textId="77777777" w:rsidR="004D6C87" w:rsidRPr="002100B2" w:rsidRDefault="004D6C87" w:rsidP="00CB1D11">
            <w:pPr>
              <w:pStyle w:val="Tabletext"/>
              <w:suppressAutoHyphens/>
              <w:rPr>
                <w:color w:val="000000"/>
              </w:rPr>
            </w:pPr>
            <w:r w:rsidRPr="002100B2">
              <w:t>Table text</w:t>
            </w:r>
          </w:p>
        </w:tc>
        <w:tc>
          <w:tcPr>
            <w:tcW w:w="2907" w:type="dxa"/>
          </w:tcPr>
          <w:p w14:paraId="74C2547C" w14:textId="77777777" w:rsidR="004D6C87" w:rsidRPr="002100B2" w:rsidRDefault="004D6C87" w:rsidP="00CB1D11">
            <w:pPr>
              <w:pStyle w:val="Tabletext"/>
              <w:suppressAutoHyphens/>
              <w:rPr>
                <w:color w:val="000000"/>
              </w:rPr>
            </w:pPr>
            <w:r w:rsidRPr="002100B2">
              <w:t>Table text</w:t>
            </w:r>
          </w:p>
        </w:tc>
        <w:tc>
          <w:tcPr>
            <w:tcW w:w="2551" w:type="dxa"/>
          </w:tcPr>
          <w:p w14:paraId="5E2FFCED" w14:textId="77777777" w:rsidR="004D6C87" w:rsidRPr="002100B2" w:rsidRDefault="004D6C87" w:rsidP="00CB1D11">
            <w:pPr>
              <w:pStyle w:val="Tabletext"/>
              <w:suppressAutoHyphens/>
              <w:rPr>
                <w:color w:val="000000"/>
              </w:rPr>
            </w:pPr>
            <w:r w:rsidRPr="002100B2">
              <w:t>Table text</w:t>
            </w:r>
          </w:p>
        </w:tc>
        <w:tc>
          <w:tcPr>
            <w:tcW w:w="2210" w:type="dxa"/>
          </w:tcPr>
          <w:p w14:paraId="7206EEE1" w14:textId="77777777" w:rsidR="004D6C87" w:rsidRPr="002100B2" w:rsidRDefault="004D6C87" w:rsidP="00CB1D11">
            <w:pPr>
              <w:pStyle w:val="Tabletext"/>
              <w:suppressAutoHyphens/>
              <w:rPr>
                <w:color w:val="000000"/>
              </w:rPr>
            </w:pPr>
            <w:r w:rsidRPr="002100B2">
              <w:t>Table text</w:t>
            </w:r>
          </w:p>
        </w:tc>
      </w:tr>
      <w:tr w:rsidR="004D6C87" w:rsidRPr="002100B2" w14:paraId="2629A32C" w14:textId="77777777" w:rsidTr="004D6C87">
        <w:trPr>
          <w:cantSplit/>
          <w:jc w:val="center"/>
        </w:trPr>
        <w:tc>
          <w:tcPr>
            <w:tcW w:w="1908" w:type="dxa"/>
          </w:tcPr>
          <w:p w14:paraId="202FB719" w14:textId="77777777" w:rsidR="004D6C87" w:rsidRPr="002100B2" w:rsidRDefault="004D6C87" w:rsidP="00CB1D11">
            <w:pPr>
              <w:pStyle w:val="Tabletext"/>
              <w:suppressAutoHyphens/>
            </w:pPr>
            <w:r w:rsidRPr="002100B2">
              <w:t>Table text</w:t>
            </w:r>
          </w:p>
        </w:tc>
        <w:tc>
          <w:tcPr>
            <w:tcW w:w="2907" w:type="dxa"/>
          </w:tcPr>
          <w:p w14:paraId="618FFAAB" w14:textId="77777777" w:rsidR="004D6C87" w:rsidRPr="002100B2" w:rsidRDefault="004D6C87" w:rsidP="00CB1D11">
            <w:pPr>
              <w:pStyle w:val="Tableinsetlist"/>
              <w:suppressAutoHyphens/>
              <w:jc w:val="left"/>
            </w:pPr>
            <w:r w:rsidRPr="002100B2">
              <w:t>Table inset list</w:t>
            </w:r>
          </w:p>
          <w:p w14:paraId="6B9061FD" w14:textId="77777777" w:rsidR="004D6C87" w:rsidRPr="002100B2" w:rsidRDefault="004D6C87" w:rsidP="00CB1D11">
            <w:pPr>
              <w:pStyle w:val="Tableinsetlist"/>
              <w:suppressAutoHyphens/>
              <w:jc w:val="left"/>
            </w:pPr>
            <w:r w:rsidRPr="002100B2">
              <w:t>Table inset list</w:t>
            </w:r>
          </w:p>
          <w:p w14:paraId="1D0C0805" w14:textId="77777777" w:rsidR="004D6C87" w:rsidRPr="002100B2" w:rsidRDefault="004D6C87" w:rsidP="00CB1D11">
            <w:pPr>
              <w:pStyle w:val="Tableinsetlist"/>
              <w:suppressAutoHyphens/>
              <w:jc w:val="left"/>
            </w:pPr>
            <w:r w:rsidRPr="002100B2">
              <w:t>Table inset list</w:t>
            </w:r>
          </w:p>
        </w:tc>
        <w:tc>
          <w:tcPr>
            <w:tcW w:w="2551" w:type="dxa"/>
          </w:tcPr>
          <w:p w14:paraId="719C6AE0" w14:textId="77777777" w:rsidR="004D6C87" w:rsidRPr="002100B2" w:rsidRDefault="004D6C87" w:rsidP="00CB1D11">
            <w:pPr>
              <w:pStyle w:val="Tabletext"/>
              <w:suppressAutoHyphens/>
            </w:pPr>
            <w:r w:rsidRPr="002100B2">
              <w:t>Table text</w:t>
            </w:r>
          </w:p>
        </w:tc>
        <w:tc>
          <w:tcPr>
            <w:tcW w:w="2210" w:type="dxa"/>
          </w:tcPr>
          <w:p w14:paraId="18BD0305" w14:textId="77777777" w:rsidR="004D6C87" w:rsidRPr="002100B2" w:rsidRDefault="004D6C87" w:rsidP="00CB1D11">
            <w:pPr>
              <w:pStyle w:val="Tabletext"/>
              <w:suppressAutoHyphens/>
            </w:pPr>
            <w:r w:rsidRPr="002100B2">
              <w:t>Table text</w:t>
            </w:r>
          </w:p>
        </w:tc>
      </w:tr>
    </w:tbl>
    <w:p w14:paraId="266585FC" w14:textId="77777777" w:rsidR="00380F88" w:rsidRPr="002100B2" w:rsidRDefault="00380F88" w:rsidP="00CB1D11">
      <w:pPr>
        <w:pStyle w:val="BodyText"/>
        <w:suppressAutoHyphens/>
      </w:pPr>
    </w:p>
    <w:p w14:paraId="1FD1D477" w14:textId="77777777" w:rsidR="00F52277" w:rsidRPr="002100B2" w:rsidRDefault="00F52277" w:rsidP="00CB1D11">
      <w:pPr>
        <w:pStyle w:val="BodyText"/>
        <w:suppressAutoHyphens/>
      </w:pPr>
      <w:bookmarkStart w:id="168" w:name="_Hlk59200431"/>
      <w:r w:rsidRPr="002100B2">
        <w:t>If no tables are included in the guideline, the respective table on the contents page should be deleted.</w:t>
      </w:r>
      <w:bookmarkEnd w:id="168"/>
    </w:p>
    <w:p w14:paraId="4DD9ED07" w14:textId="77777777" w:rsidR="005D329D" w:rsidRPr="002100B2" w:rsidRDefault="005D329D" w:rsidP="00CB1D11">
      <w:pPr>
        <w:pStyle w:val="BodyText"/>
        <w:suppressAutoHyphens/>
      </w:pPr>
      <w:bookmarkStart w:id="169" w:name="_Hlk59196357"/>
      <w:r w:rsidRPr="002100B2">
        <w:t xml:space="preserve">The choice of numbered or bullet point lists depends on the context and content of the text and further guidance is given in the </w:t>
      </w:r>
      <w:r w:rsidRPr="002100B2">
        <w:rPr>
          <w:i/>
          <w:iCs/>
        </w:rPr>
        <w:t>IALA Style Guide</w:t>
      </w:r>
      <w:r w:rsidRPr="002100B2">
        <w:t xml:space="preserve">.  </w:t>
      </w:r>
      <w:r w:rsidR="001535C6" w:rsidRPr="002100B2">
        <w:t xml:space="preserve">Bullets are preferred unless it is important that the list is numbered </w:t>
      </w:r>
      <w:r w:rsidR="00BC7FE0" w:rsidRPr="002100B2">
        <w:t>e.g.,</w:t>
      </w:r>
      <w:r w:rsidR="001535C6" w:rsidRPr="002100B2">
        <w:t xml:space="preserve"> for future reference or for a sequence.</w:t>
      </w:r>
    </w:p>
    <w:p w14:paraId="3C670A79" w14:textId="77777777" w:rsidR="00F52277" w:rsidRPr="002100B2" w:rsidRDefault="005D329D" w:rsidP="00CB1D11">
      <w:pPr>
        <w:pStyle w:val="BodyText"/>
        <w:suppressAutoHyphens/>
      </w:pPr>
      <w:bookmarkStart w:id="170" w:name="_Hlk59199279"/>
      <w:bookmarkEnd w:id="169"/>
      <w:r w:rsidRPr="002100B2">
        <w:t>Three levels of list</w:t>
      </w:r>
      <w:r w:rsidR="001535C6" w:rsidRPr="002100B2">
        <w:t xml:space="preserve"> styles</w:t>
      </w:r>
      <w:r w:rsidRPr="002100B2">
        <w:t xml:space="preserve"> are provided</w:t>
      </w:r>
      <w:r w:rsidR="001535C6" w:rsidRPr="002100B2">
        <w:t xml:space="preserve"> and these styles should be used rather than the default Microsoft Word numbering lists</w:t>
      </w:r>
      <w:r w:rsidR="00F52277" w:rsidRPr="002100B2">
        <w:t>:</w:t>
      </w:r>
      <w:r w:rsidRPr="002100B2">
        <w:t xml:space="preserve"> </w:t>
      </w:r>
    </w:p>
    <w:bookmarkEnd w:id="170"/>
    <w:p w14:paraId="58099122" w14:textId="77777777" w:rsidR="005D329D" w:rsidRPr="002100B2" w:rsidRDefault="005D329D" w:rsidP="00CB1D11">
      <w:pPr>
        <w:pStyle w:val="List1"/>
        <w:suppressAutoHyphens/>
      </w:pPr>
      <w:r w:rsidRPr="002100B2">
        <w:t xml:space="preserve">List 1 </w:t>
      </w:r>
      <w:r w:rsidR="001535C6" w:rsidRPr="002100B2">
        <w:t xml:space="preserve">style </w:t>
      </w:r>
      <w:r w:rsidRPr="002100B2">
        <w:t>example</w:t>
      </w:r>
    </w:p>
    <w:p w14:paraId="0211A2A4" w14:textId="77777777" w:rsidR="005D329D" w:rsidRPr="002100B2" w:rsidRDefault="005D329D" w:rsidP="00CB1D11">
      <w:pPr>
        <w:pStyle w:val="List1text"/>
        <w:suppressAutoHyphens/>
      </w:pPr>
      <w:r w:rsidRPr="002100B2">
        <w:rPr>
          <w:b/>
          <w:bCs/>
        </w:rPr>
        <w:t>List 1 text</w:t>
      </w:r>
      <w:r w:rsidRPr="002100B2">
        <w:t xml:space="preserve"> </w:t>
      </w:r>
      <w:r w:rsidR="001535C6" w:rsidRPr="002100B2">
        <w:t xml:space="preserve">style </w:t>
      </w:r>
      <w:r w:rsidRPr="002100B2">
        <w:t>example</w:t>
      </w:r>
    </w:p>
    <w:p w14:paraId="79992685" w14:textId="77777777" w:rsidR="005D329D" w:rsidRPr="002100B2" w:rsidRDefault="005D329D" w:rsidP="00CB1D11">
      <w:pPr>
        <w:pStyle w:val="Lista"/>
        <w:suppressAutoHyphens/>
      </w:pPr>
      <w:r w:rsidRPr="002100B2">
        <w:rPr>
          <w:b/>
          <w:bCs/>
        </w:rPr>
        <w:t xml:space="preserve">List a </w:t>
      </w:r>
      <w:r w:rsidR="001535C6" w:rsidRPr="002100B2">
        <w:t xml:space="preserve">style </w:t>
      </w:r>
      <w:r w:rsidRPr="002100B2">
        <w:t>example</w:t>
      </w:r>
    </w:p>
    <w:p w14:paraId="0367BE53" w14:textId="77777777" w:rsidR="005D329D" w:rsidRPr="002100B2" w:rsidRDefault="005D329D" w:rsidP="00CB1D11">
      <w:pPr>
        <w:pStyle w:val="Listatext"/>
        <w:suppressAutoHyphens/>
      </w:pPr>
      <w:r w:rsidRPr="002100B2">
        <w:rPr>
          <w:b/>
          <w:bCs/>
        </w:rPr>
        <w:t xml:space="preserve">List a text </w:t>
      </w:r>
      <w:r w:rsidR="001535C6" w:rsidRPr="002100B2">
        <w:t xml:space="preserve">style </w:t>
      </w:r>
      <w:r w:rsidRPr="002100B2">
        <w:t>example</w:t>
      </w:r>
    </w:p>
    <w:p w14:paraId="3DFD1FE3" w14:textId="77777777" w:rsidR="005D329D" w:rsidRPr="002100B2" w:rsidRDefault="005D329D" w:rsidP="00CB1D11">
      <w:pPr>
        <w:pStyle w:val="Listi"/>
        <w:suppressAutoHyphens/>
      </w:pPr>
      <w:r w:rsidRPr="002100B2">
        <w:rPr>
          <w:b/>
          <w:bCs/>
        </w:rPr>
        <w:t>List i</w:t>
      </w:r>
      <w:r w:rsidRPr="002100B2">
        <w:t xml:space="preserve"> </w:t>
      </w:r>
      <w:r w:rsidR="001535C6" w:rsidRPr="002100B2">
        <w:t xml:space="preserve">style </w:t>
      </w:r>
      <w:r w:rsidRPr="002100B2">
        <w:t>example</w:t>
      </w:r>
    </w:p>
    <w:p w14:paraId="32BD27F9" w14:textId="77777777" w:rsidR="005D329D" w:rsidRPr="002100B2" w:rsidRDefault="005D329D" w:rsidP="00CB1D11">
      <w:pPr>
        <w:pStyle w:val="Bullet3text"/>
      </w:pPr>
      <w:r w:rsidRPr="002100B2">
        <w:rPr>
          <w:b/>
          <w:bCs/>
        </w:rPr>
        <w:t>List i text</w:t>
      </w:r>
      <w:r w:rsidRPr="002100B2">
        <w:t xml:space="preserve"> </w:t>
      </w:r>
      <w:r w:rsidR="001535C6" w:rsidRPr="002100B2">
        <w:t xml:space="preserve">style </w:t>
      </w:r>
      <w:r w:rsidRPr="002100B2">
        <w:t>example</w:t>
      </w:r>
    </w:p>
    <w:p w14:paraId="1DB35380" w14:textId="77777777" w:rsidR="00F52277" w:rsidRPr="002100B2" w:rsidRDefault="00F52277" w:rsidP="00CB1D11">
      <w:pPr>
        <w:pStyle w:val="BodyText"/>
        <w:suppressAutoHyphens/>
      </w:pPr>
      <w:bookmarkStart w:id="171" w:name="_Hlk59199741"/>
      <w:r w:rsidRPr="002100B2">
        <w:t xml:space="preserve">Each </w:t>
      </w:r>
      <w:r w:rsidR="005F1314" w:rsidRPr="002100B2">
        <w:t>l</w:t>
      </w:r>
      <w:r w:rsidRPr="002100B2">
        <w:t xml:space="preserve">ist style has a corresponding </w:t>
      </w:r>
      <w:r w:rsidR="005F1314" w:rsidRPr="002100B2">
        <w:t>l</w:t>
      </w:r>
      <w:r w:rsidRPr="002100B2">
        <w:t>ist text style that can be used for example, if the list requires more than one paragraph and the subsequent text needs to be aligned.</w:t>
      </w:r>
      <w:r w:rsidR="001535C6" w:rsidRPr="002100B2">
        <w:t xml:space="preserve"> If more than one list is used throughout the document it may be necessary to right click and select </w:t>
      </w:r>
      <w:r w:rsidR="001535C6" w:rsidRPr="002100B2">
        <w:rPr>
          <w:b/>
          <w:bCs/>
        </w:rPr>
        <w:t xml:space="preserve">Restart at 1 </w:t>
      </w:r>
      <w:r w:rsidR="001535C6" w:rsidRPr="002100B2">
        <w:t>for subsequent lists.</w:t>
      </w:r>
    </w:p>
    <w:bookmarkEnd w:id="171"/>
    <w:p w14:paraId="56B5B42B" w14:textId="77777777" w:rsidR="00F52277" w:rsidRPr="002100B2" w:rsidRDefault="00F52277" w:rsidP="00CB1D11">
      <w:pPr>
        <w:pStyle w:val="Heading2separationline"/>
        <w:suppressAutoHyphens/>
      </w:pPr>
    </w:p>
    <w:p w14:paraId="13CDC139" w14:textId="77777777" w:rsidR="00F52277" w:rsidRPr="002100B2" w:rsidRDefault="00F52277" w:rsidP="00CB1D11">
      <w:pPr>
        <w:pStyle w:val="BodyText"/>
        <w:suppressAutoHyphens/>
      </w:pPr>
      <w:r w:rsidRPr="002100B2">
        <w:t>There are three levels of bullet point</w:t>
      </w:r>
      <w:r w:rsidR="001535C6" w:rsidRPr="002100B2">
        <w:t xml:space="preserve"> style</w:t>
      </w:r>
      <w:r w:rsidRPr="002100B2">
        <w:t>s available:</w:t>
      </w:r>
    </w:p>
    <w:p w14:paraId="577A54E3" w14:textId="77777777" w:rsidR="00062874" w:rsidRPr="002100B2" w:rsidRDefault="00D603BF" w:rsidP="00CB1D11">
      <w:pPr>
        <w:pStyle w:val="Bullet1"/>
        <w:suppressAutoHyphens/>
      </w:pPr>
      <w:r w:rsidRPr="002100B2">
        <w:rPr>
          <w:b/>
          <w:bCs/>
        </w:rPr>
        <w:t>Bullet 1</w:t>
      </w:r>
      <w:r w:rsidR="001535C6" w:rsidRPr="002100B2">
        <w:t xml:space="preserve"> style</w:t>
      </w:r>
    </w:p>
    <w:p w14:paraId="0B17769D" w14:textId="77777777" w:rsidR="00723824" w:rsidRPr="002100B2" w:rsidRDefault="00723824" w:rsidP="00CB1D11">
      <w:pPr>
        <w:pStyle w:val="Bullet1text"/>
      </w:pPr>
      <w:r w:rsidRPr="002100B2">
        <w:rPr>
          <w:b/>
          <w:bCs/>
        </w:rPr>
        <w:t>Bullet 1 text</w:t>
      </w:r>
      <w:r w:rsidR="001535C6" w:rsidRPr="002100B2">
        <w:t xml:space="preserve"> style</w:t>
      </w:r>
    </w:p>
    <w:p w14:paraId="1E2E18F6" w14:textId="77777777" w:rsidR="00062874" w:rsidRPr="002100B2" w:rsidRDefault="00D603BF" w:rsidP="00CB1D11">
      <w:pPr>
        <w:pStyle w:val="Bullet2"/>
        <w:suppressAutoHyphens/>
      </w:pPr>
      <w:r w:rsidRPr="002100B2">
        <w:rPr>
          <w:b/>
          <w:bCs/>
        </w:rPr>
        <w:t xml:space="preserve">Bullet </w:t>
      </w:r>
      <w:r w:rsidR="00723824" w:rsidRPr="002100B2">
        <w:rPr>
          <w:b/>
          <w:bCs/>
        </w:rPr>
        <w:t>2</w:t>
      </w:r>
      <w:r w:rsidR="001535C6" w:rsidRPr="002100B2">
        <w:t xml:space="preserve"> style</w:t>
      </w:r>
    </w:p>
    <w:p w14:paraId="69806A7C" w14:textId="77777777" w:rsidR="00723824" w:rsidRPr="002100B2" w:rsidRDefault="00723824" w:rsidP="00CB1D11">
      <w:pPr>
        <w:pStyle w:val="Bullet2text"/>
      </w:pPr>
      <w:r w:rsidRPr="002100B2">
        <w:rPr>
          <w:b/>
          <w:bCs/>
        </w:rPr>
        <w:t>Bullet 2</w:t>
      </w:r>
      <w:r w:rsidRPr="002100B2">
        <w:t xml:space="preserve"> </w:t>
      </w:r>
      <w:r w:rsidRPr="002100B2">
        <w:rPr>
          <w:b/>
          <w:bCs/>
        </w:rPr>
        <w:t>text</w:t>
      </w:r>
      <w:r w:rsidR="001535C6" w:rsidRPr="002100B2">
        <w:t xml:space="preserve"> style</w:t>
      </w:r>
    </w:p>
    <w:p w14:paraId="7E81FE12" w14:textId="77777777" w:rsidR="00827301" w:rsidRPr="002100B2" w:rsidRDefault="00950B15" w:rsidP="00CB1D11">
      <w:pPr>
        <w:pStyle w:val="Bullet3"/>
        <w:suppressAutoHyphens/>
      </w:pPr>
      <w:r w:rsidRPr="002100B2">
        <w:rPr>
          <w:b/>
          <w:bCs/>
        </w:rPr>
        <w:t>Bullet 3</w:t>
      </w:r>
      <w:r w:rsidR="001535C6" w:rsidRPr="002100B2">
        <w:rPr>
          <w:b/>
          <w:bCs/>
        </w:rPr>
        <w:t xml:space="preserve"> </w:t>
      </w:r>
      <w:r w:rsidR="001535C6" w:rsidRPr="002100B2">
        <w:t>style</w:t>
      </w:r>
    </w:p>
    <w:p w14:paraId="5BFCEF60" w14:textId="77777777" w:rsidR="00950B15" w:rsidRPr="002100B2" w:rsidRDefault="00950B15" w:rsidP="00CB1D11">
      <w:pPr>
        <w:pStyle w:val="Bullet3text"/>
      </w:pPr>
      <w:r w:rsidRPr="002100B2">
        <w:rPr>
          <w:b/>
          <w:bCs/>
        </w:rPr>
        <w:t>Bullet 3 text</w:t>
      </w:r>
      <w:r w:rsidR="001535C6" w:rsidRPr="002100B2">
        <w:t xml:space="preserve"> style</w:t>
      </w:r>
    </w:p>
    <w:p w14:paraId="11781304" w14:textId="77777777" w:rsidR="00835EA0" w:rsidRPr="002100B2" w:rsidRDefault="005D329D" w:rsidP="00CB1D11">
      <w:pPr>
        <w:pStyle w:val="BodyText"/>
        <w:suppressAutoHyphens/>
      </w:pPr>
      <w:bookmarkStart w:id="172" w:name="_Hlk57209154"/>
      <w:bookmarkStart w:id="173" w:name="_Hlk59199236"/>
      <w:r w:rsidRPr="002100B2">
        <w:t xml:space="preserve">Each </w:t>
      </w:r>
      <w:r w:rsidR="00835EA0" w:rsidRPr="002100B2">
        <w:t>b</w:t>
      </w:r>
      <w:r w:rsidRPr="002100B2">
        <w:t xml:space="preserve">ullet style has a corresponding </w:t>
      </w:r>
      <w:r w:rsidR="00835EA0" w:rsidRPr="002100B2">
        <w:t>b</w:t>
      </w:r>
      <w:r w:rsidRPr="002100B2">
        <w:t>ullet text style that can be used for example, if the bullet requires more than one paragraph and the subsequent text needs to be aligned</w:t>
      </w:r>
      <w:bookmarkEnd w:id="172"/>
      <w:r w:rsidR="007A4FEF" w:rsidRPr="002100B2">
        <w:t>.</w:t>
      </w:r>
    </w:p>
    <w:bookmarkEnd w:id="173"/>
    <w:p w14:paraId="12BF4B19" w14:textId="77777777" w:rsidR="00F52277" w:rsidRPr="002100B2" w:rsidRDefault="00F52277" w:rsidP="00DB6FB1">
      <w:pPr>
        <w:pStyle w:val="AnnexHead4"/>
      </w:pPr>
      <w:r w:rsidRPr="002100B2">
        <w:t>Equations</w:t>
      </w:r>
    </w:p>
    <w:p w14:paraId="4FB0C856" w14:textId="77777777" w:rsidR="001E32E5" w:rsidRPr="002100B2" w:rsidRDefault="001E32E5" w:rsidP="00DB6FB1">
      <w:pPr>
        <w:pStyle w:val="AnnexHead5"/>
      </w:pPr>
      <w:r w:rsidRPr="002100B2">
        <w:t>Layout</w:t>
      </w:r>
    </w:p>
    <w:p w14:paraId="4C02654E" w14:textId="77777777" w:rsidR="00835EA0" w:rsidRPr="002100B2" w:rsidRDefault="00835EA0" w:rsidP="00CB1D11">
      <w:pPr>
        <w:pStyle w:val="BodyText"/>
        <w:suppressAutoHyphens/>
      </w:pPr>
      <w:bookmarkStart w:id="174" w:name="_Hlk59179146"/>
      <w:r w:rsidRPr="002100B2">
        <w:t>If equations are included in the main body of the text, they should be explicitly referred to in the running text and centred on the page.  Equations should be numbered consecutively with a right justified number in brackets e.g. (1) on the same line as the equation.</w:t>
      </w:r>
    </w:p>
    <w:p w14:paraId="12F547EA" w14:textId="77777777" w:rsidR="00835EA0" w:rsidRPr="002100B2" w:rsidRDefault="00835EA0" w:rsidP="00CB1D11">
      <w:pPr>
        <w:pStyle w:val="BodyText"/>
        <w:suppressAutoHyphens/>
      </w:pPr>
      <w:r w:rsidRPr="002100B2">
        <w:t>Any explanatory terms should be indented immediately below the equation starting with the non-capitalised term “where” and each term punctuated with a semi-colon until the penultimate term which should also include a semi-colon and the non-capitalised word “and”. For example:</w:t>
      </w:r>
    </w:p>
    <w:p w14:paraId="66D4A908" w14:textId="77777777" w:rsidR="00835EA0" w:rsidRPr="002100B2" w:rsidRDefault="00835EA0" w:rsidP="00CB1D11">
      <w:pPr>
        <w:pStyle w:val="BodyText"/>
        <w:suppressAutoHyphens/>
      </w:pPr>
      <w:r w:rsidRPr="002100B2">
        <w:t>The modified impulse response function is expressed by Equation (1):</w:t>
      </w:r>
    </w:p>
    <w:p w14:paraId="07658D9F" w14:textId="77777777" w:rsidR="00835EA0" w:rsidRPr="002100B2" w:rsidRDefault="00000000" w:rsidP="00CB1D11">
      <w:pPr>
        <w:pStyle w:val="BodyText"/>
        <w:suppressAutoHyphens/>
      </w:pPr>
      <m:oMathPara>
        <m:oMath>
          <m:eqArr>
            <m:eqArrPr>
              <m:maxDist m:val="1"/>
              <m:ctrlPr>
                <w:rPr>
                  <w:rFonts w:ascii="Cambria Math" w:hAnsi="Cambria Math"/>
                </w:rPr>
              </m:ctrlPr>
            </m:eqArrPr>
            <m:e>
              <m:r>
                <w:rPr>
                  <w:rFonts w:ascii="Cambria Math" w:hAnsi="Cambria Math"/>
                </w:rPr>
                <m:t>q</m:t>
              </m:r>
              <m:d>
                <m:dPr>
                  <m:ctrlPr>
                    <w:rPr>
                      <w:rFonts w:ascii="Cambria Math" w:hAnsi="Cambria Math"/>
                      <w:i/>
                    </w:rPr>
                  </m:ctrlPr>
                </m:dPr>
                <m:e>
                  <m:r>
                    <w:rPr>
                      <w:rFonts w:ascii="Cambria Math" w:hAnsi="Cambria Math"/>
                    </w:rPr>
                    <m:t>t</m:t>
                  </m:r>
                </m:e>
              </m:d>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1</m:t>
                      </m:r>
                    </m:sub>
                  </m:sSub>
                </m:num>
                <m:den>
                  <m:sSub>
                    <m:sSubPr>
                      <m:ctrlPr>
                        <w:rPr>
                          <w:rFonts w:ascii="Cambria Math" w:hAnsi="Cambria Math"/>
                          <w:i/>
                        </w:rPr>
                      </m:ctrlPr>
                    </m:sSubPr>
                    <m:e>
                      <m:r>
                        <w:rPr>
                          <w:rFonts w:ascii="Cambria Math" w:hAnsi="Cambria Math"/>
                        </w:rPr>
                        <m:t>a</m:t>
                      </m:r>
                    </m:e>
                    <m:sub>
                      <m:r>
                        <w:rPr>
                          <w:rFonts w:ascii="Cambria Math" w:hAnsi="Cambria Math"/>
                        </w:rPr>
                        <m:t>1</m:t>
                      </m:r>
                    </m:sub>
                  </m:sSub>
                </m:den>
              </m:f>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t</m:t>
                      </m:r>
                    </m:num>
                    <m:den>
                      <m:sSub>
                        <m:sSubPr>
                          <m:ctrlPr>
                            <w:rPr>
                              <w:rFonts w:ascii="Cambria Math" w:hAnsi="Cambria Math"/>
                              <w:i/>
                            </w:rPr>
                          </m:ctrlPr>
                        </m:sSubPr>
                        <m:e>
                          <m:r>
                            <w:rPr>
                              <w:rFonts w:ascii="Cambria Math" w:hAnsi="Cambria Math"/>
                            </w:rPr>
                            <m:t>a</m:t>
                          </m:r>
                        </m:e>
                        <m:sub>
                          <m:r>
                            <w:rPr>
                              <w:rFonts w:ascii="Cambria Math" w:hAnsi="Cambria Math"/>
                            </w:rPr>
                            <m:t>1</m:t>
                          </m:r>
                        </m:sub>
                      </m:sSub>
                    </m:den>
                  </m:f>
                </m:sup>
              </m:s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2</m:t>
                      </m:r>
                    </m:sub>
                  </m:sSub>
                </m:num>
                <m:den>
                  <m:sSub>
                    <m:sSubPr>
                      <m:ctrlPr>
                        <w:rPr>
                          <w:rFonts w:ascii="Cambria Math" w:hAnsi="Cambria Math"/>
                          <w:i/>
                        </w:rPr>
                      </m:ctrlPr>
                    </m:sSubPr>
                    <m:e>
                      <m:r>
                        <w:rPr>
                          <w:rFonts w:ascii="Cambria Math" w:hAnsi="Cambria Math"/>
                        </w:rPr>
                        <m:t>a</m:t>
                      </m:r>
                    </m:e>
                    <m:sub>
                      <m:r>
                        <w:rPr>
                          <w:rFonts w:ascii="Cambria Math" w:hAnsi="Cambria Math"/>
                        </w:rPr>
                        <m:t>2</m:t>
                      </m:r>
                    </m:sub>
                  </m:sSub>
                </m:den>
              </m:f>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t</m:t>
                      </m:r>
                    </m:num>
                    <m:den>
                      <m:sSub>
                        <m:sSubPr>
                          <m:ctrlPr>
                            <w:rPr>
                              <w:rFonts w:ascii="Cambria Math" w:hAnsi="Cambria Math"/>
                              <w:i/>
                            </w:rPr>
                          </m:ctrlPr>
                        </m:sSubPr>
                        <m:e>
                          <m:r>
                            <w:rPr>
                              <w:rFonts w:ascii="Cambria Math" w:hAnsi="Cambria Math"/>
                            </w:rPr>
                            <m:t>a</m:t>
                          </m:r>
                        </m:e>
                        <m:sub>
                          <m:r>
                            <w:rPr>
                              <w:rFonts w:ascii="Cambria Math" w:hAnsi="Cambria Math"/>
                            </w:rPr>
                            <m:t>2</m:t>
                          </m:r>
                        </m:sub>
                      </m:sSub>
                    </m:den>
                  </m:f>
                </m:sup>
              </m:sSup>
              <m:r>
                <w:rPr>
                  <w:rFonts w:ascii="Cambria Math" w:hAnsi="Cambria Math"/>
                </w:rPr>
                <m:t>#</m:t>
              </m:r>
              <m:d>
                <m:dPr>
                  <m:ctrlPr>
                    <w:rPr>
                      <w:rFonts w:ascii="Cambria Math" w:hAnsi="Cambria Math"/>
                    </w:rPr>
                  </m:ctrlPr>
                </m:dPr>
                <m:e>
                  <m:r>
                    <m:rPr>
                      <m:sty m:val="p"/>
                    </m:rPr>
                    <w:rPr>
                      <w:rFonts w:ascii="Cambria Math" w:hAnsi="Cambria Math"/>
                    </w:rPr>
                    <m:t>1</m:t>
                  </m:r>
                </m:e>
              </m:d>
              <m:ctrlPr>
                <w:rPr>
                  <w:rFonts w:ascii="Cambria Math" w:hAnsi="Cambria Math"/>
                  <w:i/>
                </w:rPr>
              </m:ctrlPr>
            </m:e>
          </m:eqArr>
        </m:oMath>
      </m:oMathPara>
    </w:p>
    <w:p w14:paraId="5DF6CDF3" w14:textId="77777777" w:rsidR="00835EA0" w:rsidRPr="002100B2" w:rsidRDefault="00835EA0" w:rsidP="00CB1D11">
      <w:pPr>
        <w:pStyle w:val="BodyText"/>
        <w:suppressAutoHyphens/>
      </w:pPr>
      <w:r w:rsidRPr="002100B2">
        <w:t>where</w:t>
      </w:r>
    </w:p>
    <w:p w14:paraId="6047BE2A" w14:textId="77777777" w:rsidR="00835EA0" w:rsidRPr="002100B2" w:rsidRDefault="00835EA0" w:rsidP="00CB1D11">
      <w:pPr>
        <w:pStyle w:val="BodyText"/>
        <w:suppressAutoHyphens/>
      </w:pPr>
      <w:r w:rsidRPr="002100B2">
        <w:tab/>
      </w:r>
      <m:oMath>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1</m:t>
                </m:r>
              </m:sub>
            </m:sSub>
          </m:num>
          <m:den>
            <m:sSub>
              <m:sSubPr>
                <m:ctrlPr>
                  <w:rPr>
                    <w:rFonts w:ascii="Cambria Math" w:hAnsi="Cambria Math"/>
                    <w:i/>
                  </w:rPr>
                </m:ctrlPr>
              </m:sSubPr>
              <m:e>
                <m:r>
                  <w:rPr>
                    <w:rFonts w:ascii="Cambria Math" w:hAnsi="Cambria Math"/>
                  </w:rPr>
                  <m:t>a</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2</m:t>
                </m:r>
              </m:sub>
            </m:sSub>
          </m:num>
          <m:den>
            <m:sSub>
              <m:sSubPr>
                <m:ctrlPr>
                  <w:rPr>
                    <w:rFonts w:ascii="Cambria Math" w:hAnsi="Cambria Math"/>
                    <w:i/>
                  </w:rPr>
                </m:ctrlPr>
              </m:sSubPr>
              <m:e>
                <m:r>
                  <w:rPr>
                    <w:rFonts w:ascii="Cambria Math" w:hAnsi="Cambria Math"/>
                  </w:rPr>
                  <m:t>a</m:t>
                </m:r>
              </m:e>
              <m:sub>
                <m:r>
                  <w:rPr>
                    <w:rFonts w:ascii="Cambria Math" w:hAnsi="Cambria Math"/>
                  </w:rPr>
                  <m:t>2</m:t>
                </m:r>
              </m:sub>
            </m:sSub>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a</m:t>
            </m:r>
          </m:den>
        </m:f>
      </m:oMath>
      <w:r w:rsidRPr="002100B2">
        <w:rPr>
          <w:i/>
        </w:rPr>
        <w:t xml:space="preserve"> ;</w:t>
      </w:r>
    </w:p>
    <w:p w14:paraId="3B5737C3" w14:textId="77777777" w:rsidR="00835EA0" w:rsidRPr="002100B2" w:rsidRDefault="00835EA0" w:rsidP="00CB1D11">
      <w:pPr>
        <w:pStyle w:val="BodyText"/>
        <w:suppressAutoHyphens/>
      </w:pPr>
      <w:r w:rsidRPr="002100B2">
        <w:tab/>
      </w:r>
      <m:oMath>
        <m:sSub>
          <m:sSubPr>
            <m:ctrlPr>
              <w:rPr>
                <w:rFonts w:ascii="Cambria Math" w:hAnsi="Cambria Math"/>
                <w:i/>
              </w:rPr>
            </m:ctrlPr>
          </m:sSubPr>
          <m:e>
            <m:r>
              <w:rPr>
                <w:rFonts w:ascii="Cambria Math" w:hAnsi="Cambria Math"/>
              </w:rPr>
              <m:t>w</m:t>
            </m:r>
          </m:e>
          <m:sub>
            <m:r>
              <w:rPr>
                <w:rFonts w:ascii="Cambria Math" w:hAnsi="Cambria Math"/>
              </w:rPr>
              <m:t xml:space="preserve">1 </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rsidRPr="002100B2">
        <w:rPr>
          <w:i/>
        </w:rPr>
        <w:t>;</w:t>
      </w:r>
    </w:p>
    <w:p w14:paraId="1C02F9E6" w14:textId="77777777" w:rsidR="00835EA0" w:rsidRPr="002100B2" w:rsidRDefault="00835EA0" w:rsidP="00CB1D11">
      <w:pPr>
        <w:pStyle w:val="BodyText"/>
        <w:suppressAutoHyphens/>
        <w:rPr>
          <w:i/>
        </w:rPr>
      </w:pPr>
      <w:r w:rsidRPr="002100B2">
        <w:tab/>
      </w:r>
      <m:oMath>
        <m:r>
          <w:rPr>
            <w:rFonts w:ascii="Cambria Math" w:hAnsi="Cambria Math"/>
          </w:rPr>
          <m:t>a=0.2s</m:t>
        </m:r>
      </m:oMath>
      <w:r w:rsidRPr="002100B2">
        <w:rPr>
          <w:i/>
        </w:rPr>
        <w:t>; and</w:t>
      </w:r>
    </w:p>
    <w:p w14:paraId="3939C007" w14:textId="77777777" w:rsidR="00835EA0" w:rsidRPr="002100B2" w:rsidRDefault="00835EA0" w:rsidP="00CB1D11">
      <w:pPr>
        <w:pStyle w:val="BodyText"/>
        <w:suppressAutoHyphens/>
        <w:rPr>
          <w:iCs/>
        </w:rPr>
      </w:pPr>
      <w:r w:rsidRPr="002100B2">
        <w:tab/>
      </w:r>
      <m:oMath>
        <m:r>
          <w:rPr>
            <w:rFonts w:ascii="Cambria Math" w:hAnsi="Cambria Math"/>
          </w:rPr>
          <m:t>q</m:t>
        </m:r>
        <m:d>
          <m:dPr>
            <m:ctrlPr>
              <w:rPr>
                <w:rFonts w:ascii="Cambria Math" w:hAnsi="Cambria Math"/>
                <w:i/>
              </w:rPr>
            </m:ctrlPr>
          </m:dPr>
          <m:e>
            <m:r>
              <w:rPr>
                <w:rFonts w:ascii="Cambria Math" w:hAnsi="Cambria Math"/>
              </w:rPr>
              <m:t>t</m:t>
            </m:r>
          </m:e>
        </m:d>
        <m:r>
          <w:rPr>
            <w:rFonts w:ascii="Cambria Math" w:hAnsi="Cambria Math"/>
          </w:rPr>
          <m:t>=0, when t&lt;0</m:t>
        </m:r>
      </m:oMath>
      <w:r w:rsidRPr="002100B2">
        <w:rPr>
          <w:i/>
        </w:rPr>
        <w:t>.</w:t>
      </w:r>
    </w:p>
    <w:p w14:paraId="77888D5A" w14:textId="77777777" w:rsidR="001E32E5" w:rsidRPr="002100B2" w:rsidRDefault="001E32E5" w:rsidP="00DB6FB1">
      <w:pPr>
        <w:pStyle w:val="AnnexHead5"/>
      </w:pPr>
      <w:r w:rsidRPr="002100B2">
        <w:t>Numbering</w:t>
      </w:r>
    </w:p>
    <w:p w14:paraId="4CA3BA78" w14:textId="77777777" w:rsidR="00835EA0" w:rsidRPr="002100B2" w:rsidRDefault="00835EA0" w:rsidP="00CB1D11">
      <w:pPr>
        <w:pStyle w:val="BodyText"/>
        <w:suppressAutoHyphens/>
      </w:pPr>
      <w:r w:rsidRPr="002100B2">
        <w:t xml:space="preserve">The preferred method for including equations in the template documents is the Microsoft Word Equation </w:t>
      </w:r>
      <w:r w:rsidR="00456DE1" w:rsidRPr="002100B2">
        <w:t>Editor found</w:t>
      </w:r>
      <w:r w:rsidRPr="002100B2">
        <w:t xml:space="preserve"> in the </w:t>
      </w:r>
      <w:r w:rsidRPr="002100B2">
        <w:rPr>
          <w:b/>
          <w:bCs/>
        </w:rPr>
        <w:t>Insert</w:t>
      </w:r>
      <w:r w:rsidRPr="002100B2">
        <w:t xml:space="preserve"> menu. The preferred layout and number reference described above can be achieved by typing #(x) where x is the number required immediately after the equation.</w:t>
      </w:r>
    </w:p>
    <w:p w14:paraId="40356257" w14:textId="77777777" w:rsidR="00835EA0" w:rsidRPr="002100B2" w:rsidRDefault="00835EA0" w:rsidP="00CB1D11">
      <w:pPr>
        <w:pStyle w:val="BodyText"/>
        <w:suppressAutoHyphens/>
        <w:jc w:val="center"/>
      </w:pPr>
      <w:r w:rsidRPr="002100B2">
        <w:rPr>
          <w:noProof/>
        </w:rPr>
        <w:drawing>
          <wp:inline distT="0" distB="0" distL="0" distR="0" wp14:anchorId="54E8D0A7" wp14:editId="029980FF">
            <wp:extent cx="846033" cy="17946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1" r="3454" b="14357"/>
                    <a:stretch/>
                  </pic:blipFill>
                  <pic:spPr bwMode="auto">
                    <a:xfrm>
                      <a:off x="0" y="0"/>
                      <a:ext cx="846033" cy="179461"/>
                    </a:xfrm>
                    <a:prstGeom prst="rect">
                      <a:avLst/>
                    </a:prstGeom>
                    <a:ln>
                      <a:noFill/>
                    </a:ln>
                    <a:extLst>
                      <a:ext uri="{53640926-AAD7-44D8-BBD7-CCE9431645EC}">
                        <a14:shadowObscured xmlns:a14="http://schemas.microsoft.com/office/drawing/2010/main"/>
                      </a:ext>
                    </a:extLst>
                  </pic:spPr>
                </pic:pic>
              </a:graphicData>
            </a:graphic>
          </wp:inline>
        </w:drawing>
      </w:r>
    </w:p>
    <w:p w14:paraId="5B0A67CA" w14:textId="77777777" w:rsidR="00835EA0" w:rsidRPr="002100B2" w:rsidRDefault="00835EA0" w:rsidP="00CB1D11">
      <w:pPr>
        <w:pStyle w:val="Figurecaption"/>
        <w:suppressAutoHyphens/>
      </w:pPr>
      <w:bookmarkStart w:id="175" w:name="_Toc58508722"/>
      <w:bookmarkStart w:id="176" w:name="_Toc222475859"/>
      <w:r w:rsidRPr="002100B2">
        <w:t>Example of how to achieve right justified equation number</w:t>
      </w:r>
      <w:bookmarkEnd w:id="175"/>
      <w:bookmarkEnd w:id="176"/>
    </w:p>
    <w:p w14:paraId="393C9576" w14:textId="77777777" w:rsidR="00835EA0" w:rsidRPr="002100B2" w:rsidRDefault="00835EA0" w:rsidP="00CB1D11">
      <w:pPr>
        <w:pStyle w:val="BodyText"/>
        <w:suppressAutoHyphens/>
      </w:pPr>
      <w:r w:rsidRPr="002100B2">
        <w:t xml:space="preserve">For example, typing the formula followed by #(2) (as shown in Figure </w:t>
      </w:r>
      <w:r w:rsidR="00456DE1" w:rsidRPr="002100B2">
        <w:t>3</w:t>
      </w:r>
      <w:r w:rsidRPr="002100B2">
        <w:t>) and then pressing return will result in the following equation centred on the page and number being displayed on the same line to the right:</w:t>
      </w:r>
    </w:p>
    <w:p w14:paraId="643EAAFA" w14:textId="77777777" w:rsidR="00835EA0" w:rsidRPr="002100B2" w:rsidRDefault="00000000" w:rsidP="00CB1D11">
      <w:pPr>
        <w:pStyle w:val="BodyText"/>
        <w:suppressAutoHyphens/>
      </w:pPr>
      <m:oMathPara>
        <m:oMath>
          <m:eqArr>
            <m:eqArrPr>
              <m:maxDist m:val="1"/>
              <m:ctrlPr>
                <w:rPr>
                  <w:rFonts w:ascii="Cambria Math" w:hAnsi="Cambria Math"/>
                </w:rPr>
              </m:ctrlPr>
            </m:eqArrPr>
            <m:e>
              <m:r>
                <w:rPr>
                  <w:rFonts w:ascii="Cambria Math" w:hAnsi="Cambria Math"/>
                </w:rPr>
                <m:t>A</m:t>
              </m:r>
              <m:r>
                <m:rPr>
                  <m:sty m:val="p"/>
                </m:rPr>
                <w:rPr>
                  <w:rFonts w:ascii="Cambria Math" w:hAnsi="Cambria Math"/>
                </w:rPr>
                <m:t>=</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r>
                <m:rPr>
                  <m:sty m:val="p"/>
                </m:rPr>
                <w:rPr>
                  <w:rFonts w:ascii="Cambria Math" w:hAnsi="Cambria Math"/>
                </w:rPr>
                <m:t>#</m:t>
              </m:r>
              <m:d>
                <m:dPr>
                  <m:ctrlPr>
                    <w:rPr>
                      <w:rFonts w:ascii="Cambria Math" w:hAnsi="Cambria Math"/>
                    </w:rPr>
                  </m:ctrlPr>
                </m:dPr>
                <m:e>
                  <m:r>
                    <m:rPr>
                      <m:sty m:val="p"/>
                    </m:rPr>
                    <w:rPr>
                      <w:rFonts w:ascii="Cambria Math" w:hAnsi="Cambria Math"/>
                    </w:rPr>
                    <m:t>2</m:t>
                  </m:r>
                </m:e>
              </m:d>
            </m:e>
          </m:eqArr>
        </m:oMath>
      </m:oMathPara>
    </w:p>
    <w:p w14:paraId="5332343A" w14:textId="77777777" w:rsidR="00835EA0" w:rsidRPr="002100B2" w:rsidRDefault="00835EA0" w:rsidP="00CB1D11">
      <w:pPr>
        <w:pStyle w:val="BodyText"/>
        <w:suppressAutoHyphens/>
      </w:pPr>
      <w:r w:rsidRPr="002100B2">
        <w:t>Note that equations do not automatically renumber using this method. If another equation is inserted between two existing equations the number must be adjusted manually.</w:t>
      </w:r>
    </w:p>
    <w:p w14:paraId="480A7521" w14:textId="77777777" w:rsidR="00835EA0" w:rsidRPr="002100B2" w:rsidRDefault="00835EA0" w:rsidP="00CB1D11">
      <w:pPr>
        <w:pStyle w:val="BodyText"/>
        <w:suppressAutoHyphens/>
      </w:pPr>
      <w:r w:rsidRPr="002100B2">
        <w:t xml:space="preserve">Although the Microsoft Word Equation Editor is the preferred way of inserting equations, sometimes it is necessary to insert equations created elsewhere and copy those into the document as pictures.  In the example below, the equation is included as a picture, wrapped </w:t>
      </w:r>
      <w:r w:rsidRPr="002100B2">
        <w:rPr>
          <w:b/>
          <w:bCs/>
        </w:rPr>
        <w:t>In Front of Text</w:t>
      </w:r>
      <w:r w:rsidRPr="002100B2">
        <w:t>:</w:t>
      </w:r>
    </w:p>
    <w:p w14:paraId="543C4795" w14:textId="77777777" w:rsidR="00835EA0" w:rsidRPr="002100B2" w:rsidRDefault="0022582A" w:rsidP="00CB1D11">
      <w:pPr>
        <w:pStyle w:val="BodyText"/>
        <w:suppressAutoHyphens/>
      </w:pPr>
      <w:r w:rsidRPr="002100B2">
        <w:rPr>
          <w:noProof/>
        </w:rPr>
        <w:drawing>
          <wp:anchor distT="0" distB="0" distL="114300" distR="114300" simplePos="0" relativeHeight="251000320" behindDoc="0" locked="0" layoutInCell="1" allowOverlap="1" wp14:anchorId="55F66072" wp14:editId="67DEDCE4">
            <wp:simplePos x="0" y="0"/>
            <wp:positionH relativeFrom="column">
              <wp:posOffset>2702560</wp:posOffset>
            </wp:positionH>
            <wp:positionV relativeFrom="paragraph">
              <wp:posOffset>188913</wp:posOffset>
            </wp:positionV>
            <wp:extent cx="790575" cy="295275"/>
            <wp:effectExtent l="0" t="0" r="9525" b="952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790575" cy="295275"/>
                    </a:xfrm>
                    <a:prstGeom prst="rect">
                      <a:avLst/>
                    </a:prstGeom>
                  </pic:spPr>
                </pic:pic>
              </a:graphicData>
            </a:graphic>
          </wp:anchor>
        </w:drawing>
      </w:r>
      <w:r w:rsidR="00835EA0" w:rsidRPr="002100B2">
        <w:t>“The area of a circle is shown in equation (3):</w:t>
      </w:r>
    </w:p>
    <w:p w14:paraId="2792FBBE" w14:textId="77777777" w:rsidR="00835EA0" w:rsidRPr="002100B2" w:rsidRDefault="00835EA0" w:rsidP="00CB1D11">
      <w:pPr>
        <w:pStyle w:val="Equation"/>
        <w:suppressAutoHyphens/>
      </w:pPr>
    </w:p>
    <w:p w14:paraId="4CD06EFB" w14:textId="77777777" w:rsidR="00835EA0" w:rsidRPr="002100B2" w:rsidRDefault="00456DE1" w:rsidP="00CB1D11">
      <w:pPr>
        <w:pStyle w:val="BodyText"/>
        <w:suppressAutoHyphens/>
      </w:pPr>
      <w:r w:rsidRPr="002100B2">
        <w:t xml:space="preserve">The picture can be copied directly into the document. </w:t>
      </w:r>
      <w:r w:rsidR="00835EA0" w:rsidRPr="002100B2">
        <w:t xml:space="preserve">To insert the </w:t>
      </w:r>
      <w:r w:rsidRPr="002100B2">
        <w:t xml:space="preserve">corresponding </w:t>
      </w:r>
      <w:r w:rsidR="00835EA0" w:rsidRPr="002100B2">
        <w:t xml:space="preserve">number manually select </w:t>
      </w:r>
      <w:r w:rsidR="00835EA0" w:rsidRPr="002100B2">
        <w:rPr>
          <w:b/>
          <w:bCs/>
        </w:rPr>
        <w:t>Equation number</w:t>
      </w:r>
      <w:r w:rsidR="00835EA0" w:rsidRPr="002100B2">
        <w:t xml:space="preserve"> paragraph style</w:t>
      </w:r>
      <w:r w:rsidRPr="002100B2">
        <w:t xml:space="preserve">. </w:t>
      </w:r>
      <w:r w:rsidR="00835EA0" w:rsidRPr="002100B2">
        <w:t>The author may need to manually adjust the picture position to ensure it is centred and level with the number, achieving consistency with the automatically generated Microsoft Word Equation Editor layout described above.</w:t>
      </w:r>
    </w:p>
    <w:bookmarkEnd w:id="174"/>
    <w:p w14:paraId="733E6D8B" w14:textId="77777777" w:rsidR="00854BCE" w:rsidRPr="002100B2" w:rsidRDefault="00646AFD" w:rsidP="00807C14">
      <w:pPr>
        <w:pStyle w:val="AnnexHead2"/>
      </w:pPr>
      <w:r w:rsidRPr="002100B2">
        <w:t>DEFINITIONS</w:t>
      </w:r>
    </w:p>
    <w:p w14:paraId="3CFD6FF2" w14:textId="77777777" w:rsidR="00646AFD" w:rsidRPr="002100B2" w:rsidRDefault="00646AFD" w:rsidP="00CB1D11">
      <w:pPr>
        <w:pStyle w:val="Heading1separationline"/>
        <w:suppressAutoHyphens/>
      </w:pPr>
    </w:p>
    <w:p w14:paraId="61BC79E5" w14:textId="0B227548" w:rsidR="00933EE0" w:rsidRPr="002100B2" w:rsidRDefault="00C843AC" w:rsidP="00CB1D11">
      <w:pPr>
        <w:pStyle w:val="BodyText"/>
        <w:suppressAutoHyphens/>
      </w:pPr>
      <w:bookmarkStart w:id="177" w:name="_Hlk59209504"/>
      <w:r w:rsidRPr="002100B2">
        <w:rPr>
          <w:rStyle w:val="BodyTextChar"/>
        </w:rPr>
        <w:t xml:space="preserve">The definitions of terms used in this Guideline can be found in the </w:t>
      </w:r>
      <w:r w:rsidRPr="002100B2">
        <w:rPr>
          <w:rStyle w:val="BodyTextChar"/>
          <w:i/>
          <w:iCs/>
        </w:rPr>
        <w:t>International Dictionary of Marine Aids to Navigation</w:t>
      </w:r>
      <w:r w:rsidRPr="002100B2">
        <w:rPr>
          <w:rStyle w:val="BodyTextChar"/>
        </w:rPr>
        <w:t xml:space="preserve"> (IALA </w:t>
      </w:r>
      <w:r w:rsidR="002C605E" w:rsidRPr="002100B2">
        <w:rPr>
          <w:rStyle w:val="BodyTextChar"/>
        </w:rPr>
        <w:t>d</w:t>
      </w:r>
      <w:r w:rsidRPr="002100B2">
        <w:rPr>
          <w:rStyle w:val="BodyTextChar"/>
        </w:rPr>
        <w:t xml:space="preserve">ictionary) at </w:t>
      </w:r>
      <w:hyperlink r:id="rId62" w:history="1">
        <w:r w:rsidRPr="002100B2">
          <w:rPr>
            <w:rStyle w:val="BodyTextChar"/>
          </w:rPr>
          <w:t>http://www.iala-aism.org/wiki/dictionary</w:t>
        </w:r>
      </w:hyperlink>
      <w:r w:rsidRPr="002100B2">
        <w:rPr>
          <w:rStyle w:val="BodyTextChar"/>
        </w:rPr>
        <w:t xml:space="preserve"> and were checked as correct at the time of going to print. Where conflict arises, the IALA Dictionary should be considered as</w:t>
      </w:r>
      <w:r w:rsidRPr="002100B2">
        <w:t xml:space="preserve"> the authoritative source of definitions used in IALA documents.</w:t>
      </w:r>
    </w:p>
    <w:bookmarkEnd w:id="177"/>
    <w:p w14:paraId="169D1E03" w14:textId="77777777" w:rsidR="00AD12E6" w:rsidRPr="002100B2" w:rsidRDefault="00AD12E6" w:rsidP="00807C14">
      <w:pPr>
        <w:pStyle w:val="AnnexHead2"/>
      </w:pPr>
      <w:r w:rsidRPr="002100B2">
        <w:t>abbreviations</w:t>
      </w:r>
      <w:bookmarkStart w:id="178" w:name="_Hlk59202516"/>
    </w:p>
    <w:p w14:paraId="24950812" w14:textId="77777777" w:rsidR="00AD12E6" w:rsidRPr="002100B2" w:rsidRDefault="00AD12E6" w:rsidP="00CB1D11">
      <w:pPr>
        <w:pStyle w:val="Heading1separationline"/>
        <w:keepNext/>
        <w:suppressAutoHyphens/>
      </w:pPr>
    </w:p>
    <w:p w14:paraId="0463701C" w14:textId="77777777" w:rsidR="001D11AC" w:rsidRPr="002100B2" w:rsidRDefault="001D11AC" w:rsidP="00CB1D11">
      <w:pPr>
        <w:pStyle w:val="BodyText"/>
        <w:keepNext/>
        <w:suppressAutoHyphens/>
      </w:pPr>
      <w:r w:rsidRPr="002100B2">
        <w:t xml:space="preserve">This section should be typed with the </w:t>
      </w:r>
      <w:r w:rsidRPr="002100B2">
        <w:rPr>
          <w:b/>
          <w:bCs/>
        </w:rPr>
        <w:t>A</w:t>
      </w:r>
      <w:r w:rsidR="00AD12E6" w:rsidRPr="002100B2">
        <w:rPr>
          <w:b/>
          <w:bCs/>
        </w:rPr>
        <w:t>bbreviations</w:t>
      </w:r>
      <w:r w:rsidRPr="002100B2">
        <w:t xml:space="preserve"> style. The acronym or initialism is typed and then tab is pressed so that the style inserts the appropriate tabs and paragraph spacings e.g.:</w:t>
      </w:r>
    </w:p>
    <w:p w14:paraId="75D0A647" w14:textId="77777777" w:rsidR="001D11AC" w:rsidRPr="002100B2" w:rsidRDefault="001D11AC" w:rsidP="00CB1D11">
      <w:pPr>
        <w:pStyle w:val="Abbreviations"/>
        <w:keepNext/>
        <w:suppressAutoHyphens/>
      </w:pPr>
      <w:r w:rsidRPr="002100B2">
        <w:t>NGO</w:t>
      </w:r>
      <w:r w:rsidRPr="002100B2">
        <w:tab/>
        <w:t>Non-governmental organi</w:t>
      </w:r>
      <w:r w:rsidR="002C605E" w:rsidRPr="002100B2">
        <w:t>z</w:t>
      </w:r>
      <w:r w:rsidRPr="002100B2">
        <w:t>ation</w:t>
      </w:r>
    </w:p>
    <w:p w14:paraId="6087F644" w14:textId="77777777" w:rsidR="001D11AC" w:rsidRPr="002100B2" w:rsidRDefault="001D11AC" w:rsidP="00CB1D11">
      <w:pPr>
        <w:pStyle w:val="Abbreviations"/>
        <w:keepNext/>
        <w:suppressAutoHyphens/>
      </w:pPr>
      <w:r w:rsidRPr="002100B2">
        <w:t>VTS</w:t>
      </w:r>
      <w:r w:rsidRPr="002100B2">
        <w:tab/>
        <w:t>Vessel Traffic Services</w:t>
      </w:r>
    </w:p>
    <w:p w14:paraId="5AFF6DF0" w14:textId="77777777" w:rsidR="001D11AC" w:rsidRPr="002100B2" w:rsidRDefault="001D11AC" w:rsidP="00CB1D11">
      <w:pPr>
        <w:pStyle w:val="BodyText"/>
        <w:keepNext/>
        <w:suppressAutoHyphens/>
      </w:pPr>
      <w:r w:rsidRPr="002100B2">
        <w:t xml:space="preserve">The list should be typed in alphabetical order. The text automatically aligns as an indented paragraph until carriage return is hit and then the next </w:t>
      </w:r>
      <w:r w:rsidR="00AD12E6" w:rsidRPr="002100B2">
        <w:t>term</w:t>
      </w:r>
      <w:r w:rsidRPr="002100B2">
        <w:t xml:space="preserve"> can be entered.</w:t>
      </w:r>
    </w:p>
    <w:bookmarkEnd w:id="178"/>
    <w:p w14:paraId="142964DC" w14:textId="77777777" w:rsidR="00224DAB" w:rsidRPr="002100B2" w:rsidRDefault="00200579" w:rsidP="00807C14">
      <w:pPr>
        <w:pStyle w:val="Annex"/>
      </w:pPr>
      <w:r w:rsidRPr="002100B2">
        <w:t>references</w:t>
      </w:r>
    </w:p>
    <w:p w14:paraId="130F0924" w14:textId="77777777" w:rsidR="00200579" w:rsidRPr="002100B2" w:rsidRDefault="00200579" w:rsidP="00CB1D11">
      <w:pPr>
        <w:pStyle w:val="Heading1separationline"/>
        <w:suppressAutoHyphens/>
      </w:pPr>
    </w:p>
    <w:p w14:paraId="42DE6CEA" w14:textId="77777777" w:rsidR="00CF10E3" w:rsidRPr="002100B2" w:rsidRDefault="00CF10E3" w:rsidP="00CB1D11">
      <w:pPr>
        <w:pStyle w:val="BodyText"/>
        <w:suppressAutoHyphens/>
      </w:pPr>
      <w:bookmarkStart w:id="179" w:name="_Hlk59209161"/>
      <w:r w:rsidRPr="002100B2">
        <w:t xml:space="preserve">References are sources directly referred to in the running text and should be given a sequential number, starting at 1. The reference number should be included as close to the referenced text as possible and included as a number within square brackets. </w:t>
      </w:r>
    </w:p>
    <w:p w14:paraId="6A0527BE" w14:textId="77777777" w:rsidR="00CF10E3" w:rsidRPr="002100B2" w:rsidRDefault="00CF10E3" w:rsidP="00CB1D11">
      <w:pPr>
        <w:pStyle w:val="BodyText"/>
        <w:suppressAutoHyphens/>
      </w:pPr>
      <w:bookmarkStart w:id="180" w:name="_Hlk60409076"/>
      <w:r w:rsidRPr="002100B2">
        <w:t xml:space="preserve">The reference should be listed in the References section in the following syntax using the </w:t>
      </w:r>
      <w:r w:rsidRPr="002100B2">
        <w:rPr>
          <w:b/>
          <w:bCs/>
        </w:rPr>
        <w:t>Reference</w:t>
      </w:r>
      <w:r w:rsidRPr="002100B2">
        <w:t xml:space="preserve"> </w:t>
      </w:r>
      <w:r w:rsidR="0022582A" w:rsidRPr="002100B2">
        <w:rPr>
          <w:b/>
          <w:bCs/>
        </w:rPr>
        <w:t>list</w:t>
      </w:r>
      <w:r w:rsidR="0022582A" w:rsidRPr="002100B2">
        <w:t xml:space="preserve"> </w:t>
      </w:r>
      <w:r w:rsidRPr="002100B2">
        <w:t>style:</w:t>
      </w:r>
    </w:p>
    <w:p w14:paraId="62D2A2F3" w14:textId="77777777" w:rsidR="005F1314" w:rsidRPr="002100B2" w:rsidRDefault="00A23CAC" w:rsidP="00CB1D11">
      <w:pPr>
        <w:pStyle w:val="BodyText"/>
        <w:suppressAutoHyphens/>
        <w:jc w:val="center"/>
      </w:pPr>
      <w:r w:rsidRPr="002100B2">
        <w:rPr>
          <w:rStyle w:val="BodyTextChar"/>
        </w:rPr>
        <w:t>[</w:t>
      </w:r>
      <w:r w:rsidR="0022582A" w:rsidRPr="002100B2">
        <w:rPr>
          <w:rStyle w:val="BodyTextChar"/>
        </w:rPr>
        <w:t xml:space="preserve">Author </w:t>
      </w:r>
      <w:r w:rsidR="00CF10E3" w:rsidRPr="002100B2">
        <w:rPr>
          <w:rStyle w:val="BodyTextChar"/>
        </w:rPr>
        <w:t>surname</w:t>
      </w:r>
      <w:r w:rsidRPr="002100B2">
        <w:rPr>
          <w:rStyle w:val="BodyTextChar"/>
        </w:rPr>
        <w:t>,] &lt;</w:t>
      </w:r>
      <w:r w:rsidR="00CF10E3" w:rsidRPr="002100B2">
        <w:rPr>
          <w:rStyle w:val="BodyTextChar"/>
        </w:rPr>
        <w:t>space</w:t>
      </w:r>
      <w:r w:rsidRPr="002100B2">
        <w:rPr>
          <w:rStyle w:val="BodyTextChar"/>
        </w:rPr>
        <w:t>&gt; [</w:t>
      </w:r>
      <w:r w:rsidR="00CF10E3" w:rsidRPr="002100B2">
        <w:rPr>
          <w:rStyle w:val="BodyTextChar"/>
        </w:rPr>
        <w:t>initial.</w:t>
      </w:r>
      <w:r w:rsidRPr="002100B2">
        <w:rPr>
          <w:rStyle w:val="BodyTextChar"/>
        </w:rPr>
        <w:t>] &lt;</w:t>
      </w:r>
      <w:r w:rsidR="00CF10E3" w:rsidRPr="002100B2">
        <w:rPr>
          <w:rStyle w:val="BodyTextChar"/>
        </w:rPr>
        <w:t>space</w:t>
      </w:r>
      <w:r w:rsidRPr="002100B2">
        <w:rPr>
          <w:rStyle w:val="BodyTextChar"/>
        </w:rPr>
        <w:t>&gt; [</w:t>
      </w:r>
      <w:r w:rsidR="00CF10E3" w:rsidRPr="002100B2">
        <w:rPr>
          <w:rStyle w:val="BodyTextChar"/>
        </w:rPr>
        <w:t>year</w:t>
      </w:r>
      <w:r w:rsidRPr="002100B2">
        <w:rPr>
          <w:rStyle w:val="BodyTextChar"/>
        </w:rPr>
        <w:t>] &lt;</w:t>
      </w:r>
      <w:r w:rsidR="00CF10E3" w:rsidRPr="002100B2">
        <w:rPr>
          <w:rStyle w:val="BodyTextChar"/>
        </w:rPr>
        <w:t>space</w:t>
      </w:r>
      <w:r w:rsidRPr="002100B2">
        <w:rPr>
          <w:rStyle w:val="BodyTextChar"/>
        </w:rPr>
        <w:t>&gt; [</w:t>
      </w:r>
      <w:r w:rsidR="0022582A" w:rsidRPr="002100B2">
        <w:rPr>
          <w:rStyle w:val="BodyTextChar"/>
        </w:rPr>
        <w:t>title</w:t>
      </w:r>
      <w:r w:rsidR="00CF10E3" w:rsidRPr="002100B2">
        <w:t>.</w:t>
      </w:r>
      <w:r w:rsidRPr="002100B2">
        <w:t>]</w:t>
      </w:r>
    </w:p>
    <w:p w14:paraId="45C238F1" w14:textId="77777777" w:rsidR="00CF10E3" w:rsidRPr="002100B2" w:rsidRDefault="00CF10E3" w:rsidP="00CB1D11">
      <w:pPr>
        <w:pStyle w:val="BodyText"/>
        <w:suppressAutoHyphens/>
        <w:jc w:val="left"/>
      </w:pPr>
      <w:r w:rsidRPr="002100B2">
        <w:t>For example:</w:t>
      </w:r>
    </w:p>
    <w:p w14:paraId="470F4846" w14:textId="77777777" w:rsidR="00CF10E3" w:rsidRPr="002100B2" w:rsidRDefault="00CF10E3" w:rsidP="00CB1D11">
      <w:pPr>
        <w:pStyle w:val="BodyText"/>
        <w:suppressAutoHyphens/>
        <w:ind w:left="708"/>
      </w:pPr>
      <w:r w:rsidRPr="002100B2">
        <w:t xml:space="preserve">“Hawking also suggests ways that quantum mechanics can be combined with the theory of special relativity [1]. This text builds on his discussion of the instability of black holes described in </w:t>
      </w:r>
      <w:r w:rsidRPr="002100B2">
        <w:rPr>
          <w:i/>
          <w:iCs/>
        </w:rPr>
        <w:t>A Brief History of Time</w:t>
      </w:r>
      <w:r w:rsidR="00286250" w:rsidRPr="002100B2">
        <w:t xml:space="preserve"> [2].</w:t>
      </w:r>
      <w:r w:rsidRPr="002100B2">
        <w:t xml:space="preserve">” </w:t>
      </w:r>
    </w:p>
    <w:p w14:paraId="30546D4A" w14:textId="77777777" w:rsidR="00CF10E3" w:rsidRPr="002100B2" w:rsidRDefault="00CF10E3" w:rsidP="00CB1D11">
      <w:pPr>
        <w:pStyle w:val="BodyText"/>
        <w:suppressAutoHyphens/>
      </w:pPr>
      <w:r w:rsidRPr="002100B2">
        <w:t xml:space="preserve">should be included in the reference list as follows: </w:t>
      </w:r>
    </w:p>
    <w:p w14:paraId="31F16AC7" w14:textId="77777777" w:rsidR="00CF10E3" w:rsidRPr="002100B2" w:rsidRDefault="00CF10E3" w:rsidP="00CB1D11">
      <w:pPr>
        <w:pStyle w:val="Reference"/>
        <w:suppressAutoHyphens/>
      </w:pPr>
      <w:bookmarkStart w:id="181" w:name="_Hlk58941431"/>
      <w:bookmarkStart w:id="182" w:name="_Hlk58941398"/>
      <w:bookmarkEnd w:id="180"/>
      <w:r w:rsidRPr="002100B2">
        <w:t>Hawking, S. (2001) The Universe in a Nutshell.</w:t>
      </w:r>
    </w:p>
    <w:p w14:paraId="159A254B" w14:textId="77777777" w:rsidR="00CF10E3" w:rsidRPr="002100B2" w:rsidRDefault="00CF10E3" w:rsidP="00CB1D11">
      <w:pPr>
        <w:pStyle w:val="Reference"/>
        <w:suppressAutoHyphens/>
      </w:pPr>
      <w:bookmarkStart w:id="183" w:name="_Hlk58941458"/>
      <w:bookmarkEnd w:id="181"/>
      <w:r w:rsidRPr="002100B2">
        <w:t>Hawking, S. (1988) A Brief History of Time.</w:t>
      </w:r>
    </w:p>
    <w:bookmarkEnd w:id="182"/>
    <w:bookmarkEnd w:id="183"/>
    <w:p w14:paraId="55956F48" w14:textId="77777777" w:rsidR="003032C4" w:rsidRPr="002100B2" w:rsidRDefault="009F4A19" w:rsidP="00CB1D11">
      <w:pPr>
        <w:pStyle w:val="BodyText"/>
        <w:suppressAutoHyphens/>
      </w:pPr>
      <w:r w:rsidRPr="002100B2">
        <w:t xml:space="preserve">The </w:t>
      </w:r>
      <w:r w:rsidRPr="002100B2">
        <w:rPr>
          <w:b/>
          <w:bCs/>
        </w:rPr>
        <w:t>R</w:t>
      </w:r>
      <w:r w:rsidR="009630F5" w:rsidRPr="002100B2">
        <w:rPr>
          <w:b/>
          <w:bCs/>
        </w:rPr>
        <w:t xml:space="preserve">eference </w:t>
      </w:r>
      <w:r w:rsidR="00CB7D0F" w:rsidRPr="002100B2">
        <w:rPr>
          <w:b/>
          <w:bCs/>
        </w:rPr>
        <w:t>list</w:t>
      </w:r>
      <w:r w:rsidR="00CB7D0F" w:rsidRPr="002100B2">
        <w:t xml:space="preserve"> </w:t>
      </w:r>
      <w:r w:rsidRPr="002100B2">
        <w:t>style will add a number for the reference as soon as you start typing the text and the paragraph will automatically align with the first line of text. Press</w:t>
      </w:r>
      <w:r w:rsidR="0022582A" w:rsidRPr="002100B2">
        <w:t xml:space="preserve"> </w:t>
      </w:r>
      <w:r w:rsidRPr="002100B2">
        <w:t xml:space="preserve">return to </w:t>
      </w:r>
      <w:r w:rsidR="00213436" w:rsidRPr="002100B2">
        <w:t>enter a new reference in the list.</w:t>
      </w:r>
    </w:p>
    <w:bookmarkEnd w:id="179"/>
    <w:p w14:paraId="60DB1078" w14:textId="77777777" w:rsidR="0004255E" w:rsidRPr="002100B2" w:rsidRDefault="0004255E" w:rsidP="00B67340">
      <w:pPr>
        <w:pStyle w:val="AnnexHead2"/>
      </w:pPr>
      <w:r w:rsidRPr="002100B2">
        <w:t>Further reading</w:t>
      </w:r>
    </w:p>
    <w:p w14:paraId="4F13BA56" w14:textId="77777777" w:rsidR="0004255E" w:rsidRPr="002100B2" w:rsidRDefault="0004255E" w:rsidP="00CB1D11">
      <w:pPr>
        <w:pStyle w:val="Heading1separationline"/>
        <w:suppressAutoHyphens/>
      </w:pPr>
    </w:p>
    <w:p w14:paraId="42E060EA" w14:textId="77777777" w:rsidR="0022582A" w:rsidRPr="002100B2" w:rsidRDefault="0022582A" w:rsidP="00CB1D11">
      <w:pPr>
        <w:pStyle w:val="BodyText"/>
        <w:suppressAutoHyphens/>
      </w:pPr>
      <w:bookmarkStart w:id="184" w:name="_Hlk58941611"/>
      <w:bookmarkStart w:id="185" w:name="_Hlk59209242"/>
      <w:r w:rsidRPr="002100B2">
        <w:t xml:space="preserve">Any texts that are recommended to the reader without direct reference in the text should be listed within this section using the same syntax as the reference list. Sources should be listed using the </w:t>
      </w:r>
      <w:r w:rsidRPr="002100B2">
        <w:rPr>
          <w:b/>
          <w:bCs/>
        </w:rPr>
        <w:t>Further reading</w:t>
      </w:r>
      <w:r w:rsidRPr="002100B2">
        <w:t xml:space="preserve"> style.</w:t>
      </w:r>
    </w:p>
    <w:p w14:paraId="34F2CB86" w14:textId="77777777" w:rsidR="0022582A" w:rsidRPr="002100B2" w:rsidRDefault="0022582A" w:rsidP="00CB1D11">
      <w:pPr>
        <w:pStyle w:val="Furtherreading"/>
        <w:suppressAutoHyphens/>
      </w:pPr>
      <w:bookmarkStart w:id="186" w:name="_Hlk58941649"/>
      <w:bookmarkEnd w:id="184"/>
      <w:r w:rsidRPr="002100B2">
        <w:t>Einstein, A. (1905) Relativity: The Special and General Theory of Relativity</w:t>
      </w:r>
    </w:p>
    <w:p w14:paraId="61769757" w14:textId="77777777" w:rsidR="00001616" w:rsidRPr="002100B2" w:rsidRDefault="0022582A" w:rsidP="00CB1D11">
      <w:pPr>
        <w:pStyle w:val="Furtherreading"/>
        <w:suppressAutoHyphens/>
      </w:pPr>
      <w:r w:rsidRPr="002100B2">
        <w:t>Idle, E. (1984) The Galaxy Song</w:t>
      </w:r>
    </w:p>
    <w:p w14:paraId="1D98BF45" w14:textId="77777777" w:rsidR="00001616" w:rsidRPr="002100B2" w:rsidRDefault="00001616" w:rsidP="00CB1D11">
      <w:pPr>
        <w:suppressAutoHyphens/>
        <w:spacing w:after="200" w:line="276" w:lineRule="auto"/>
        <w:rPr>
          <w:sz w:val="22"/>
        </w:rPr>
      </w:pPr>
      <w:r w:rsidRPr="002100B2">
        <w:br w:type="page"/>
      </w:r>
    </w:p>
    <w:p w14:paraId="07EE8BAB" w14:textId="77777777" w:rsidR="00001616" w:rsidRPr="002100B2" w:rsidRDefault="00001616" w:rsidP="00B67340">
      <w:pPr>
        <w:pStyle w:val="AnnexHead2"/>
      </w:pPr>
      <w:r w:rsidRPr="002100B2">
        <w:t>Index</w:t>
      </w:r>
    </w:p>
    <w:p w14:paraId="6570CB2D" w14:textId="30758DD4" w:rsidR="00E5035D" w:rsidRPr="002100B2" w:rsidRDefault="00326BB4" w:rsidP="00CB1D11">
      <w:pPr>
        <w:pStyle w:val="BodyText"/>
        <w:suppressAutoHyphens/>
      </w:pPr>
      <w:r w:rsidRPr="002100B2">
        <w:fldChar w:fldCharType="begin"/>
      </w:r>
      <w:r w:rsidRPr="002100B2">
        <w:instrText xml:space="preserve"> INDEX \c "2" \z "2057" </w:instrText>
      </w:r>
      <w:r w:rsidRPr="002100B2">
        <w:fldChar w:fldCharType="separate"/>
      </w:r>
      <w:r w:rsidR="00ED7CC8">
        <w:rPr>
          <w:b/>
          <w:bCs/>
          <w:noProof/>
          <w:lang w:val="en-US"/>
        </w:rPr>
        <w:t>No index entries found.</w:t>
      </w:r>
      <w:r w:rsidRPr="002100B2">
        <w:fldChar w:fldCharType="end"/>
      </w:r>
    </w:p>
    <w:bookmarkEnd w:id="185"/>
    <w:bookmarkEnd w:id="186"/>
    <w:p w14:paraId="332F760F" w14:textId="77777777" w:rsidR="00456DE1" w:rsidRPr="002100B2" w:rsidRDefault="00456DE1" w:rsidP="00CB1D11">
      <w:pPr>
        <w:pStyle w:val="BodyText"/>
        <w:suppressAutoHyphens/>
      </w:pPr>
    </w:p>
    <w:p w14:paraId="3ED0E8D4" w14:textId="77777777" w:rsidR="00E877DC" w:rsidRPr="002100B2" w:rsidRDefault="00E877DC" w:rsidP="00CB1D11">
      <w:pPr>
        <w:pStyle w:val="Equation"/>
        <w:suppressAutoHyphens/>
        <w:rPr>
          <w:rFonts w:eastAsia="Calibri" w:cs="Calibri"/>
          <w:color w:val="407EC9"/>
          <w:sz w:val="28"/>
          <w:szCs w:val="28"/>
        </w:rPr>
      </w:pPr>
      <w:r w:rsidRPr="002100B2">
        <w:br w:type="page"/>
      </w:r>
    </w:p>
    <w:p w14:paraId="6F80DC83" w14:textId="77777777" w:rsidR="00E877DC" w:rsidRPr="002100B2" w:rsidRDefault="00E877DC" w:rsidP="00D656A2">
      <w:pPr>
        <w:pStyle w:val="Appendix"/>
      </w:pPr>
      <w:r w:rsidRPr="002100B2">
        <w:t xml:space="preserve">Example of appendix Title </w:t>
      </w:r>
      <w:r w:rsidR="00F91B03" w:rsidRPr="002100B2">
        <w:t>(</w:t>
      </w:r>
      <w:r w:rsidR="0009165E" w:rsidRPr="002100B2">
        <w:t>Head 1</w:t>
      </w:r>
      <w:r w:rsidR="00F91B03" w:rsidRPr="002100B2">
        <w:t>)</w:t>
      </w:r>
      <w:r w:rsidR="0009165E" w:rsidRPr="002100B2">
        <w:t xml:space="preserve"> </w:t>
      </w:r>
      <w:r w:rsidRPr="002100B2">
        <w:t>style</w:t>
      </w:r>
    </w:p>
    <w:p w14:paraId="3D988314" w14:textId="77777777" w:rsidR="00666380" w:rsidRPr="002100B2" w:rsidRDefault="00E877DC" w:rsidP="00CB1D11">
      <w:pPr>
        <w:pStyle w:val="BodyText"/>
        <w:suppressAutoHyphens/>
        <w:rPr>
          <w:b/>
          <w:bCs/>
        </w:rPr>
      </w:pPr>
      <w:bookmarkStart w:id="187" w:name="_Hlk60401020"/>
      <w:r w:rsidRPr="002100B2">
        <w:t xml:space="preserve">Appendices should be started on a separate page and contain information that is directly relevant to the main body of the text at a certain point, but that would be too large or distracting to include at that particular point. There are four levels of appendix heading styles available in the </w:t>
      </w:r>
      <w:r w:rsidRPr="002100B2">
        <w:rPr>
          <w:b/>
          <w:bCs/>
        </w:rPr>
        <w:t>Style Gallery.</w:t>
      </w:r>
      <w:r w:rsidR="00E76B2C" w:rsidRPr="002100B2">
        <w:rPr>
          <w:b/>
          <w:bCs/>
        </w:rPr>
        <w:t xml:space="preserve"> </w:t>
      </w:r>
      <w:bookmarkEnd w:id="187"/>
    </w:p>
    <w:p w14:paraId="1EE968EA" w14:textId="77777777" w:rsidR="00E877DC" w:rsidRPr="002100B2" w:rsidRDefault="00E877DC" w:rsidP="00D656A2">
      <w:pPr>
        <w:pStyle w:val="AppendixHead1"/>
      </w:pPr>
      <w:r w:rsidRPr="002100B2">
        <w:t xml:space="preserve">Example of Appendix Head </w:t>
      </w:r>
      <w:r w:rsidR="00666380" w:rsidRPr="002100B2">
        <w:t>1</w:t>
      </w:r>
      <w:r w:rsidRPr="002100B2">
        <w:t xml:space="preserve"> style</w:t>
      </w:r>
    </w:p>
    <w:p w14:paraId="7B6A99E4" w14:textId="77777777" w:rsidR="00666380" w:rsidRPr="002100B2" w:rsidRDefault="00666380" w:rsidP="00666380">
      <w:pPr>
        <w:pStyle w:val="Heading1separationline"/>
        <w:rPr>
          <w:lang w:eastAsia="en-GB"/>
        </w:rPr>
      </w:pPr>
    </w:p>
    <w:p w14:paraId="439ECB92" w14:textId="77777777" w:rsidR="00666380" w:rsidRPr="002100B2" w:rsidRDefault="00666380" w:rsidP="00666380">
      <w:pPr>
        <w:pStyle w:val="AppendixHead2"/>
      </w:pPr>
      <w:bookmarkStart w:id="188" w:name="_Hlk60401219"/>
      <w:r w:rsidRPr="002100B2">
        <w:t>Example of Appendix Head 2 Style</w:t>
      </w:r>
    </w:p>
    <w:p w14:paraId="3DF470BD" w14:textId="77777777" w:rsidR="00666380" w:rsidRPr="002100B2" w:rsidRDefault="00666380" w:rsidP="00666380">
      <w:pPr>
        <w:pStyle w:val="Heading2separationline"/>
        <w:rPr>
          <w:lang w:eastAsia="en-GB"/>
        </w:rPr>
      </w:pPr>
    </w:p>
    <w:p w14:paraId="6595CE30" w14:textId="77777777" w:rsidR="00E877DC" w:rsidRPr="002100B2" w:rsidRDefault="00FD25C7" w:rsidP="00CB1D11">
      <w:pPr>
        <w:pStyle w:val="BodyText"/>
        <w:suppressAutoHyphens/>
        <w:rPr>
          <w:lang w:eastAsia="en-GB"/>
        </w:rPr>
      </w:pPr>
      <w:r w:rsidRPr="002100B2">
        <w:rPr>
          <w:lang w:eastAsia="en-GB"/>
        </w:rPr>
        <w:t xml:space="preserve">At </w:t>
      </w:r>
      <w:r w:rsidR="00E877DC" w:rsidRPr="002100B2">
        <w:rPr>
          <w:lang w:eastAsia="en-GB"/>
        </w:rPr>
        <w:t xml:space="preserve">the end of the </w:t>
      </w:r>
      <w:r w:rsidR="0009165E" w:rsidRPr="002100B2">
        <w:rPr>
          <w:b/>
          <w:bCs/>
          <w:lang w:eastAsia="en-GB"/>
        </w:rPr>
        <w:t xml:space="preserve">Appendix head 2 </w:t>
      </w:r>
      <w:r w:rsidR="0009165E" w:rsidRPr="002100B2">
        <w:rPr>
          <w:lang w:eastAsia="en-GB"/>
        </w:rPr>
        <w:t>style</w:t>
      </w:r>
      <w:r w:rsidR="00E877DC" w:rsidRPr="002100B2">
        <w:rPr>
          <w:lang w:eastAsia="en-GB"/>
        </w:rPr>
        <w:t xml:space="preserve"> text press carriage return, the following paragraph is </w:t>
      </w:r>
      <w:r w:rsidR="00E877DC" w:rsidRPr="002100B2">
        <w:rPr>
          <w:b/>
          <w:bCs/>
          <w:lang w:eastAsia="en-GB"/>
        </w:rPr>
        <w:t>the Heading 1 separation line</w:t>
      </w:r>
      <w:r w:rsidR="00E877DC" w:rsidRPr="002100B2">
        <w:rPr>
          <w:lang w:eastAsia="en-GB"/>
        </w:rPr>
        <w:t xml:space="preserve"> style, press carriage return again, and the following line will be in </w:t>
      </w:r>
      <w:r w:rsidR="00E877DC" w:rsidRPr="002100B2">
        <w:rPr>
          <w:b/>
          <w:bCs/>
          <w:lang w:eastAsia="en-GB"/>
        </w:rPr>
        <w:t>Body text</w:t>
      </w:r>
      <w:r w:rsidR="00E877DC" w:rsidRPr="002100B2">
        <w:rPr>
          <w:lang w:eastAsia="en-GB"/>
        </w:rPr>
        <w:t xml:space="preserve"> style.</w:t>
      </w:r>
    </w:p>
    <w:bookmarkEnd w:id="188"/>
    <w:p w14:paraId="3F13E4E0" w14:textId="77777777" w:rsidR="00E877DC" w:rsidRPr="002100B2" w:rsidRDefault="00E877DC" w:rsidP="00A43432">
      <w:pPr>
        <w:pStyle w:val="AppendixHead3"/>
      </w:pPr>
      <w:r w:rsidRPr="002100B2">
        <w:t xml:space="preserve">Example of Appendix head </w:t>
      </w:r>
      <w:r w:rsidR="0009165E" w:rsidRPr="002100B2">
        <w:t>3</w:t>
      </w:r>
      <w:r w:rsidRPr="002100B2">
        <w:t xml:space="preserve"> style</w:t>
      </w:r>
    </w:p>
    <w:p w14:paraId="79402C41" w14:textId="77777777" w:rsidR="00E877DC" w:rsidRPr="002100B2" w:rsidRDefault="00E877DC" w:rsidP="00CB1D11">
      <w:pPr>
        <w:pStyle w:val="Heading2separationline"/>
        <w:suppressAutoHyphens/>
        <w:rPr>
          <w:lang w:eastAsia="en-GB"/>
        </w:rPr>
      </w:pPr>
    </w:p>
    <w:p w14:paraId="2DEEB360" w14:textId="77777777" w:rsidR="0004255E" w:rsidRPr="002100B2" w:rsidRDefault="00E877DC" w:rsidP="00CB1D11">
      <w:pPr>
        <w:pStyle w:val="BodyText"/>
        <w:suppressAutoHyphens/>
      </w:pPr>
      <w:bookmarkStart w:id="189" w:name="_Hlk60401247"/>
      <w:r w:rsidRPr="002100B2">
        <w:t xml:space="preserve">The same following formatting applies to the </w:t>
      </w:r>
      <w:r w:rsidRPr="002100B2">
        <w:rPr>
          <w:b/>
          <w:bCs/>
        </w:rPr>
        <w:t xml:space="preserve">Appendix Head </w:t>
      </w:r>
      <w:r w:rsidR="0009165E" w:rsidRPr="002100B2">
        <w:rPr>
          <w:b/>
          <w:bCs/>
        </w:rPr>
        <w:t>3</w:t>
      </w:r>
      <w:r w:rsidRPr="002100B2">
        <w:t xml:space="preserve"> style i.e., press carriage return, the following paragraph is the </w:t>
      </w:r>
      <w:r w:rsidRPr="002100B2">
        <w:rPr>
          <w:b/>
          <w:bCs/>
        </w:rPr>
        <w:t>Heading 2 separation line</w:t>
      </w:r>
      <w:r w:rsidRPr="002100B2">
        <w:t xml:space="preserve"> style, press carriage return again, and you will be back to body text.</w:t>
      </w:r>
    </w:p>
    <w:bookmarkEnd w:id="189"/>
    <w:p w14:paraId="396423CC" w14:textId="77777777" w:rsidR="00E877DC" w:rsidRPr="002100B2" w:rsidRDefault="00E877DC" w:rsidP="00CB1D11">
      <w:pPr>
        <w:pStyle w:val="AppendixHead4"/>
        <w:suppressAutoHyphens/>
      </w:pPr>
      <w:r w:rsidRPr="002100B2">
        <w:t xml:space="preserve">Example of Appendix Head </w:t>
      </w:r>
      <w:r w:rsidR="0009165E" w:rsidRPr="002100B2">
        <w:t>4</w:t>
      </w:r>
      <w:r w:rsidRPr="002100B2">
        <w:t xml:space="preserve"> style</w:t>
      </w:r>
    </w:p>
    <w:p w14:paraId="51BE0C3F" w14:textId="77777777" w:rsidR="002115A6" w:rsidRPr="002100B2" w:rsidRDefault="00E877DC" w:rsidP="00CB1D11">
      <w:pPr>
        <w:pStyle w:val="BodyText"/>
        <w:suppressAutoHyphens/>
      </w:pPr>
      <w:bookmarkStart w:id="190" w:name="_Hlk60401279"/>
      <w:r w:rsidRPr="002100B2">
        <w:rPr>
          <w:lang w:eastAsia="en-GB"/>
        </w:rPr>
        <w:t xml:space="preserve">The </w:t>
      </w:r>
      <w:r w:rsidR="00FD25C7" w:rsidRPr="002100B2">
        <w:rPr>
          <w:lang w:eastAsia="en-GB"/>
        </w:rPr>
        <w:t>Appendix</w:t>
      </w:r>
      <w:r w:rsidRPr="002100B2">
        <w:rPr>
          <w:lang w:eastAsia="en-GB"/>
        </w:rPr>
        <w:t xml:space="preserve"> Head </w:t>
      </w:r>
      <w:r w:rsidR="0009165E" w:rsidRPr="002100B2">
        <w:rPr>
          <w:lang w:eastAsia="en-GB"/>
        </w:rPr>
        <w:t xml:space="preserve">4 </w:t>
      </w:r>
      <w:r w:rsidRPr="002100B2">
        <w:rPr>
          <w:lang w:eastAsia="en-GB"/>
        </w:rPr>
        <w:t>style is followed by body text and does not have a separation line.</w:t>
      </w:r>
      <w:r w:rsidR="002176C4" w:rsidRPr="002100B2">
        <w:rPr>
          <w:lang w:eastAsia="en-GB"/>
        </w:rPr>
        <w:t xml:space="preserve"> </w:t>
      </w:r>
      <w:r w:rsidR="002115A6" w:rsidRPr="002100B2">
        <w:t xml:space="preserve">Only the level 1 </w:t>
      </w:r>
      <w:r w:rsidR="002115A6" w:rsidRPr="002100B2">
        <w:rPr>
          <w:b/>
          <w:bCs/>
        </w:rPr>
        <w:t>Appendix Title</w:t>
      </w:r>
      <w:r w:rsidR="002115A6" w:rsidRPr="002100B2">
        <w:t xml:space="preserve"> will appear in the TOC.</w:t>
      </w:r>
    </w:p>
    <w:p w14:paraId="02E89D24" w14:textId="77777777" w:rsidR="000C2133" w:rsidRPr="002100B2" w:rsidRDefault="000C2133" w:rsidP="00D656A2">
      <w:pPr>
        <w:pStyle w:val="AppendixHead4"/>
      </w:pPr>
      <w:r w:rsidRPr="002100B2">
        <w:t>Example of Appendix Head 5 style</w:t>
      </w:r>
    </w:p>
    <w:p w14:paraId="30E10FCC" w14:textId="77777777" w:rsidR="000C2133" w:rsidRPr="002100B2" w:rsidRDefault="000C2133" w:rsidP="00CB1D11">
      <w:pPr>
        <w:pStyle w:val="BodyText"/>
        <w:suppressAutoHyphens/>
        <w:rPr>
          <w:lang w:eastAsia="en-GB"/>
        </w:rPr>
      </w:pPr>
      <w:r w:rsidRPr="002100B2">
        <w:rPr>
          <w:lang w:eastAsia="en-GB"/>
        </w:rPr>
        <w:t xml:space="preserve">The </w:t>
      </w:r>
      <w:r w:rsidRPr="002100B2">
        <w:rPr>
          <w:b/>
          <w:bCs/>
          <w:lang w:eastAsia="en-GB"/>
        </w:rPr>
        <w:t>Appendix Head 5 style</w:t>
      </w:r>
      <w:r w:rsidRPr="002100B2">
        <w:rPr>
          <w:lang w:eastAsia="en-GB"/>
        </w:rPr>
        <w:t xml:space="preserve"> is followed by body text and does not have a separation line.</w:t>
      </w:r>
      <w:r w:rsidR="00D80A15" w:rsidRPr="002100B2">
        <w:rPr>
          <w:lang w:eastAsia="en-GB"/>
        </w:rPr>
        <w:t xml:space="preserve">  Figure and tables should be labelled as a continuation from the main Guideline content.</w:t>
      </w:r>
    </w:p>
    <w:bookmarkEnd w:id="190"/>
    <w:p w14:paraId="4527D4E9" w14:textId="77777777" w:rsidR="00E5035D" w:rsidRPr="002100B2" w:rsidRDefault="00E76B2C" w:rsidP="00CB1D11">
      <w:pPr>
        <w:pStyle w:val="Annex"/>
        <w:suppressAutoHyphens/>
        <w:rPr>
          <w:lang w:eastAsia="en-GB"/>
        </w:rPr>
      </w:pPr>
      <w:r w:rsidRPr="002100B2">
        <w:rPr>
          <w:lang w:eastAsia="en-GB"/>
        </w:rPr>
        <w:t xml:space="preserve">Example of Annex </w:t>
      </w:r>
      <w:r w:rsidR="0009165E" w:rsidRPr="002100B2">
        <w:rPr>
          <w:lang w:eastAsia="en-GB"/>
        </w:rPr>
        <w:t>t</w:t>
      </w:r>
      <w:r w:rsidRPr="002100B2">
        <w:rPr>
          <w:lang w:eastAsia="en-GB"/>
        </w:rPr>
        <w:t xml:space="preserve">itle </w:t>
      </w:r>
      <w:r w:rsidR="000C2133" w:rsidRPr="002100B2">
        <w:rPr>
          <w:lang w:eastAsia="en-GB"/>
        </w:rPr>
        <w:t>(</w:t>
      </w:r>
      <w:r w:rsidR="0009165E" w:rsidRPr="002100B2">
        <w:rPr>
          <w:lang w:eastAsia="en-GB"/>
        </w:rPr>
        <w:t>Head 1</w:t>
      </w:r>
      <w:r w:rsidR="000C2133" w:rsidRPr="002100B2">
        <w:rPr>
          <w:lang w:eastAsia="en-GB"/>
        </w:rPr>
        <w:t>)</w:t>
      </w:r>
      <w:r w:rsidR="0009165E" w:rsidRPr="002100B2">
        <w:rPr>
          <w:lang w:eastAsia="en-GB"/>
        </w:rPr>
        <w:t xml:space="preserve"> </w:t>
      </w:r>
      <w:r w:rsidRPr="002100B2">
        <w:rPr>
          <w:lang w:eastAsia="en-GB"/>
        </w:rPr>
        <w:t>style</w:t>
      </w:r>
    </w:p>
    <w:p w14:paraId="241FCA49" w14:textId="77777777" w:rsidR="00E76B2C" w:rsidRPr="002100B2" w:rsidRDefault="00E76B2C" w:rsidP="00CB1D11">
      <w:pPr>
        <w:pStyle w:val="BodyText"/>
        <w:suppressAutoHyphens/>
        <w:rPr>
          <w:lang w:eastAsia="en-GB"/>
        </w:rPr>
      </w:pPr>
      <w:r w:rsidRPr="002100B2">
        <w:rPr>
          <w:lang w:eastAsia="en-GB"/>
        </w:rPr>
        <w:t>Annexes should include information that can exist in isolation e.g.</w:t>
      </w:r>
    </w:p>
    <w:p w14:paraId="72A00B9D" w14:textId="77777777" w:rsidR="00E76B2C" w:rsidRPr="002100B2" w:rsidRDefault="00E76B2C" w:rsidP="00CB1D11">
      <w:pPr>
        <w:pStyle w:val="Bullet1"/>
        <w:suppressAutoHyphens/>
        <w:rPr>
          <w:lang w:eastAsia="en-GB"/>
        </w:rPr>
      </w:pPr>
      <w:r w:rsidRPr="002100B2">
        <w:rPr>
          <w:lang w:eastAsia="en-GB"/>
        </w:rPr>
        <w:t>a technical specification for a new piece of equipment;</w:t>
      </w:r>
    </w:p>
    <w:p w14:paraId="00EA6F9D" w14:textId="77777777" w:rsidR="00E76B2C" w:rsidRPr="002100B2" w:rsidRDefault="00E76B2C" w:rsidP="00CB1D11">
      <w:pPr>
        <w:pStyle w:val="Bullet1"/>
        <w:suppressAutoHyphens/>
        <w:rPr>
          <w:lang w:eastAsia="en-GB"/>
        </w:rPr>
      </w:pPr>
      <w:r w:rsidRPr="002100B2">
        <w:rPr>
          <w:lang w:eastAsia="en-GB"/>
        </w:rPr>
        <w:t>the content and structure of a new training module; or</w:t>
      </w:r>
    </w:p>
    <w:p w14:paraId="3CC88AF7" w14:textId="77777777" w:rsidR="00E76B2C" w:rsidRPr="002100B2" w:rsidRDefault="00E76B2C" w:rsidP="00CB1D11">
      <w:pPr>
        <w:pStyle w:val="Bullet1"/>
        <w:suppressAutoHyphens/>
        <w:rPr>
          <w:lang w:eastAsia="en-GB"/>
        </w:rPr>
      </w:pPr>
      <w:r w:rsidRPr="002100B2">
        <w:rPr>
          <w:lang w:eastAsia="en-GB"/>
        </w:rPr>
        <w:t>the detail associated with a new recommendation for an AIS.</w:t>
      </w:r>
    </w:p>
    <w:p w14:paraId="7487F0A8" w14:textId="77777777" w:rsidR="00E76B2C" w:rsidRPr="002100B2" w:rsidRDefault="00E76B2C" w:rsidP="00CB1D11">
      <w:pPr>
        <w:pStyle w:val="BodyText"/>
        <w:suppressAutoHyphens/>
        <w:rPr>
          <w:lang w:eastAsia="en-GB"/>
        </w:rPr>
      </w:pPr>
      <w:r w:rsidRPr="002100B2">
        <w:rPr>
          <w:lang w:eastAsia="en-GB"/>
        </w:rPr>
        <w:t xml:space="preserve">Annexes can include appendices if required. </w:t>
      </w:r>
      <w:r w:rsidRPr="002100B2">
        <w:t xml:space="preserve">There are also four levels of annex heading styles available in the </w:t>
      </w:r>
      <w:r w:rsidRPr="002100B2">
        <w:rPr>
          <w:b/>
          <w:bCs/>
        </w:rPr>
        <w:t xml:space="preserve">Style Gallery. </w:t>
      </w:r>
      <w:r w:rsidRPr="002100B2">
        <w:t xml:space="preserve">In addition to the </w:t>
      </w:r>
      <w:r w:rsidRPr="002100B2">
        <w:rPr>
          <w:b/>
          <w:bCs/>
        </w:rPr>
        <w:t>Annex title</w:t>
      </w:r>
      <w:r w:rsidRPr="002100B2">
        <w:t xml:space="preserve"> </w:t>
      </w:r>
      <w:r w:rsidR="000C2133" w:rsidRPr="002100B2">
        <w:t>(</w:t>
      </w:r>
      <w:r w:rsidR="0009165E" w:rsidRPr="002100B2">
        <w:rPr>
          <w:b/>
          <w:bCs/>
        </w:rPr>
        <w:t>Head 1</w:t>
      </w:r>
      <w:r w:rsidR="000C2133" w:rsidRPr="002100B2">
        <w:rPr>
          <w:b/>
          <w:bCs/>
        </w:rPr>
        <w:t>)</w:t>
      </w:r>
      <w:r w:rsidR="0009165E" w:rsidRPr="002100B2">
        <w:rPr>
          <w:b/>
          <w:bCs/>
        </w:rPr>
        <w:t xml:space="preserve"> </w:t>
      </w:r>
      <w:r w:rsidRPr="002100B2">
        <w:t xml:space="preserve">style there is </w:t>
      </w:r>
      <w:r w:rsidRPr="002100B2">
        <w:rPr>
          <w:b/>
          <w:bCs/>
        </w:rPr>
        <w:t xml:space="preserve">Annexe Head </w:t>
      </w:r>
      <w:r w:rsidR="0009165E" w:rsidRPr="002100B2">
        <w:rPr>
          <w:b/>
          <w:bCs/>
        </w:rPr>
        <w:t>2</w:t>
      </w:r>
      <w:r w:rsidRPr="002100B2">
        <w:t xml:space="preserve">, </w:t>
      </w:r>
      <w:r w:rsidRPr="002100B2">
        <w:rPr>
          <w:b/>
          <w:bCs/>
        </w:rPr>
        <w:t xml:space="preserve">Annexe Head </w:t>
      </w:r>
      <w:r w:rsidR="0009165E" w:rsidRPr="002100B2">
        <w:rPr>
          <w:b/>
          <w:bCs/>
        </w:rPr>
        <w:t>3</w:t>
      </w:r>
      <w:r w:rsidRPr="002100B2">
        <w:t xml:space="preserve"> and </w:t>
      </w:r>
      <w:r w:rsidRPr="002100B2">
        <w:rPr>
          <w:b/>
          <w:bCs/>
        </w:rPr>
        <w:t xml:space="preserve">Annexe Head </w:t>
      </w:r>
      <w:r w:rsidR="0009165E" w:rsidRPr="002100B2">
        <w:rPr>
          <w:b/>
          <w:bCs/>
        </w:rPr>
        <w:t>4</w:t>
      </w:r>
      <w:r w:rsidRPr="002100B2">
        <w:t>. These follow a similar format to the appendix heading styles.</w:t>
      </w:r>
      <w:r w:rsidR="002176C4" w:rsidRPr="002100B2">
        <w:t xml:space="preserve"> </w:t>
      </w:r>
      <w:r w:rsidRPr="002100B2">
        <w:rPr>
          <w:lang w:eastAsia="en-GB"/>
        </w:rPr>
        <w:t>As many annexes can be included as needed and it is advisable to separate them with a page break.</w:t>
      </w:r>
      <w:r w:rsidR="002115A6" w:rsidRPr="002100B2">
        <w:rPr>
          <w:lang w:eastAsia="en-GB"/>
        </w:rPr>
        <w:t xml:space="preserve"> </w:t>
      </w:r>
      <w:r w:rsidR="002115A6" w:rsidRPr="002100B2">
        <w:t xml:space="preserve">Only the level 1 </w:t>
      </w:r>
      <w:r w:rsidR="002115A6" w:rsidRPr="002100B2">
        <w:rPr>
          <w:b/>
          <w:bCs/>
        </w:rPr>
        <w:t>Annex title</w:t>
      </w:r>
      <w:r w:rsidR="002115A6" w:rsidRPr="002100B2">
        <w:t xml:space="preserve"> style text will appear in the TOC.</w:t>
      </w:r>
    </w:p>
    <w:p w14:paraId="1E285AEA" w14:textId="77777777" w:rsidR="00B453D3" w:rsidRPr="002100B2" w:rsidRDefault="00983287" w:rsidP="00CB1D11">
      <w:pPr>
        <w:pStyle w:val="AnnexHead2"/>
        <w:suppressAutoHyphens/>
      </w:pPr>
      <w:r w:rsidRPr="002100B2">
        <w:t>Example of Annex Head 2 style</w:t>
      </w:r>
    </w:p>
    <w:p w14:paraId="0D347C7B" w14:textId="77777777" w:rsidR="00983287" w:rsidRPr="002100B2" w:rsidRDefault="00983287" w:rsidP="00CB1D11">
      <w:pPr>
        <w:pStyle w:val="Heading1separationline"/>
        <w:suppressAutoHyphens/>
        <w:rPr>
          <w:lang w:eastAsia="en-GB"/>
        </w:rPr>
      </w:pPr>
    </w:p>
    <w:p w14:paraId="31983A60" w14:textId="77777777" w:rsidR="00983287" w:rsidRPr="002100B2" w:rsidRDefault="00983287" w:rsidP="00CB1D11">
      <w:pPr>
        <w:pStyle w:val="AnnexHead3"/>
        <w:suppressAutoHyphens/>
      </w:pPr>
      <w:r w:rsidRPr="002100B2">
        <w:t>Example of Annex Head 3 style</w:t>
      </w:r>
    </w:p>
    <w:p w14:paraId="3804377D" w14:textId="77777777" w:rsidR="00983287" w:rsidRPr="002100B2" w:rsidRDefault="00983287" w:rsidP="00CB1D11">
      <w:pPr>
        <w:pStyle w:val="Heading2separationline"/>
        <w:suppressAutoHyphens/>
        <w:rPr>
          <w:lang w:eastAsia="en-GB"/>
        </w:rPr>
      </w:pPr>
    </w:p>
    <w:p w14:paraId="14D17C3F" w14:textId="77777777" w:rsidR="00983287" w:rsidRPr="002100B2" w:rsidRDefault="00983287" w:rsidP="00CB1D11">
      <w:pPr>
        <w:pStyle w:val="AnnexHead4"/>
        <w:suppressAutoHyphens/>
      </w:pPr>
      <w:r w:rsidRPr="002100B2">
        <w:t>Example of Annex Head 4 style</w:t>
      </w:r>
    </w:p>
    <w:p w14:paraId="43983B74" w14:textId="77777777" w:rsidR="00D80A15" w:rsidRPr="002100B2" w:rsidRDefault="000C2857" w:rsidP="00CB1D11">
      <w:pPr>
        <w:pStyle w:val="BodyText"/>
        <w:suppressAutoHyphens/>
        <w:rPr>
          <w:lang w:eastAsia="en-GB"/>
        </w:rPr>
      </w:pPr>
      <w:bookmarkStart w:id="191" w:name="_Hlk60407741"/>
      <w:r w:rsidRPr="002100B2">
        <w:rPr>
          <w:lang w:eastAsia="en-GB"/>
        </w:rPr>
        <w:t>Annex f</w:t>
      </w:r>
      <w:r w:rsidR="00D80A15" w:rsidRPr="002100B2">
        <w:rPr>
          <w:lang w:eastAsia="en-GB"/>
        </w:rPr>
        <w:t xml:space="preserve">igures and </w:t>
      </w:r>
      <w:r w:rsidR="00E51C33" w:rsidRPr="002100B2">
        <w:rPr>
          <w:lang w:eastAsia="en-GB"/>
        </w:rPr>
        <w:t xml:space="preserve">tables </w:t>
      </w:r>
      <w:r w:rsidR="00D80A15" w:rsidRPr="002100B2">
        <w:rPr>
          <w:lang w:eastAsia="en-GB"/>
        </w:rPr>
        <w:t xml:space="preserve">should be labelled with the </w:t>
      </w:r>
      <w:r w:rsidR="00D80A15" w:rsidRPr="002100B2">
        <w:rPr>
          <w:b/>
          <w:bCs/>
          <w:lang w:eastAsia="en-GB"/>
        </w:rPr>
        <w:t>Annex Figure Caption</w:t>
      </w:r>
      <w:r w:rsidR="00D80A15" w:rsidRPr="002100B2">
        <w:rPr>
          <w:lang w:eastAsia="en-GB"/>
        </w:rPr>
        <w:t xml:space="preserve"> and</w:t>
      </w:r>
      <w:r w:rsidR="00D80A15" w:rsidRPr="002100B2">
        <w:rPr>
          <w:b/>
          <w:bCs/>
          <w:lang w:eastAsia="en-GB"/>
        </w:rPr>
        <w:t xml:space="preserve"> Annex Table Caption</w:t>
      </w:r>
      <w:r w:rsidR="00D80A15" w:rsidRPr="002100B2">
        <w:rPr>
          <w:lang w:eastAsia="en-GB"/>
        </w:rPr>
        <w:t xml:space="preserve"> styles respectively</w:t>
      </w:r>
      <w:r w:rsidR="00FB5308" w:rsidRPr="002100B2">
        <w:rPr>
          <w:lang w:eastAsia="en-GB"/>
        </w:rPr>
        <w:t>, r</w:t>
      </w:r>
      <w:r w:rsidR="00D80A15" w:rsidRPr="002100B2">
        <w:rPr>
          <w:lang w:eastAsia="en-GB"/>
        </w:rPr>
        <w:t xml:space="preserve">ather than the main </w:t>
      </w:r>
      <w:r w:rsidRPr="002100B2">
        <w:rPr>
          <w:lang w:eastAsia="en-GB"/>
        </w:rPr>
        <w:t>f</w:t>
      </w:r>
      <w:r w:rsidR="00D80A15" w:rsidRPr="002100B2">
        <w:rPr>
          <w:lang w:eastAsia="en-GB"/>
        </w:rPr>
        <w:t>igure and table caption</w:t>
      </w:r>
      <w:r w:rsidRPr="002100B2">
        <w:rPr>
          <w:lang w:eastAsia="en-GB"/>
        </w:rPr>
        <w:t xml:space="preserve"> styles</w:t>
      </w:r>
      <w:r w:rsidR="00FB5308" w:rsidRPr="002100B2">
        <w:rPr>
          <w:lang w:eastAsia="en-GB"/>
        </w:rPr>
        <w:t>. This</w:t>
      </w:r>
      <w:r w:rsidR="00D80A15" w:rsidRPr="002100B2">
        <w:rPr>
          <w:lang w:eastAsia="en-GB"/>
        </w:rPr>
        <w:t xml:space="preserve"> ensure</w:t>
      </w:r>
      <w:r w:rsidR="00FB5308" w:rsidRPr="002100B2">
        <w:rPr>
          <w:lang w:eastAsia="en-GB"/>
        </w:rPr>
        <w:t>s</w:t>
      </w:r>
      <w:r w:rsidR="00D80A15" w:rsidRPr="002100B2">
        <w:rPr>
          <w:lang w:eastAsia="en-GB"/>
        </w:rPr>
        <w:t xml:space="preserve"> the annex can be read logically in isolation and that annex figures and tables are not included in the List of Figures and Tables respectively on the main Guideline contents page</w:t>
      </w:r>
      <w:r w:rsidRPr="002100B2">
        <w:rPr>
          <w:lang w:eastAsia="en-GB"/>
        </w:rPr>
        <w:t>.</w:t>
      </w:r>
      <w:r w:rsidR="00356472" w:rsidRPr="002100B2">
        <w:rPr>
          <w:lang w:eastAsia="en-GB"/>
        </w:rPr>
        <w:t xml:space="preserve"> </w:t>
      </w:r>
    </w:p>
    <w:bookmarkEnd w:id="191"/>
    <w:p w14:paraId="422D9E51" w14:textId="77777777" w:rsidR="00983287" w:rsidRPr="002100B2" w:rsidRDefault="000C2857" w:rsidP="00CB1D11">
      <w:pPr>
        <w:pStyle w:val="AnnexFigureCaption"/>
        <w:suppressAutoHyphens/>
      </w:pPr>
      <w:r w:rsidRPr="002100B2">
        <w:t>Example of annex figure caption</w:t>
      </w:r>
    </w:p>
    <w:p w14:paraId="6B1F66B6" w14:textId="77777777" w:rsidR="00DF47E2" w:rsidRPr="002100B2" w:rsidRDefault="00E5035D" w:rsidP="00CB1D11">
      <w:pPr>
        <w:pStyle w:val="AnnexHead5"/>
        <w:suppressAutoHyphens/>
      </w:pPr>
      <w:r w:rsidRPr="002100B2">
        <w:t>Example of Annex Head 5 style</w:t>
      </w:r>
    </w:p>
    <w:sectPr w:rsidR="00DF47E2" w:rsidRPr="002100B2" w:rsidSect="00CB1D11">
      <w:headerReference w:type="even" r:id="rId63"/>
      <w:headerReference w:type="default" r:id="rId64"/>
      <w:footerReference w:type="even" r:id="rId65"/>
      <w:headerReference w:type="first" r:id="rId66"/>
      <w:footerReference w:type="first" r:id="rId67"/>
      <w:pgSz w:w="11906" w:h="16838" w:code="9"/>
      <w:pgMar w:top="567" w:right="794" w:bottom="567" w:left="907" w:header="567"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 w:author="김우석" w:date="2025-08-06T16:30:00Z" w:initials=".">
    <w:p w14:paraId="02F22559" w14:textId="77777777" w:rsidR="00AB4518" w:rsidRPr="00087A8F" w:rsidRDefault="00AB4518" w:rsidP="003640AD">
      <w:pPr>
        <w:pStyle w:val="CommentText"/>
      </w:pPr>
      <w:r w:rsidRPr="00087A8F">
        <w:rPr>
          <w:rStyle w:val="CommentReference"/>
        </w:rPr>
        <w:annotationRef/>
      </w:r>
      <w:r w:rsidRPr="00087A8F">
        <w:t>(A4L-Lukas Kim) Simplified image.</w:t>
      </w:r>
    </w:p>
  </w:comment>
  <w:comment w:id="7" w:author="Utilisateur invité" w:date="2025-08-18T12:12:00Z" w:initials="Ui">
    <w:p w14:paraId="1E8F751E" w14:textId="77777777" w:rsidR="00AB4518" w:rsidRPr="00087A8F" w:rsidRDefault="00AB4518">
      <w:pPr>
        <w:pStyle w:val="CommentText"/>
      </w:pPr>
      <w:r w:rsidRPr="00087A8F">
        <w:rPr>
          <w:rStyle w:val="CommentReference"/>
        </w:rPr>
        <w:annotationRef/>
      </w:r>
      <w:r w:rsidRPr="00087A8F">
        <w:t>[JF] The Service management Layer should be combined for all VDES components (including AIS).</w:t>
      </w:r>
    </w:p>
  </w:comment>
  <w:comment w:id="11" w:author="김우석" w:date="2025-08-18T15:38:00Z" w:initials=".">
    <w:p w14:paraId="008CB2B5" w14:textId="77777777" w:rsidR="00AB4518" w:rsidRPr="00087A8F" w:rsidRDefault="00AB4518" w:rsidP="00517203">
      <w:pPr>
        <w:pStyle w:val="CommentText"/>
      </w:pPr>
      <w:r w:rsidRPr="00087A8F">
        <w:rPr>
          <w:rStyle w:val="CommentReference"/>
        </w:rPr>
        <w:annotationRef/>
      </w:r>
      <w:r w:rsidRPr="00087A8F">
        <w:t xml:space="preserve">(A4L-Lukas) Make the figure bigger </w:t>
      </w:r>
    </w:p>
  </w:comment>
  <w:comment w:id="13" w:author="김우석" w:date="2025-08-06T16:32:00Z" w:initials=".">
    <w:p w14:paraId="1EA88760" w14:textId="77777777" w:rsidR="00D0163F" w:rsidRPr="00087A8F" w:rsidRDefault="00D0163F" w:rsidP="003640AD">
      <w:pPr>
        <w:pStyle w:val="CommentText"/>
      </w:pPr>
      <w:r w:rsidRPr="00087A8F">
        <w:rPr>
          <w:rStyle w:val="CommentReference"/>
        </w:rPr>
        <w:annotationRef/>
      </w:r>
      <w:r w:rsidRPr="00087A8F">
        <w:t xml:space="preserve">(A4L-Lukas Kim) Adding explanations on Limited PPS and Independent PSS for standalone VDES service. These two models were excluded from Figure 1. </w:t>
      </w:r>
    </w:p>
  </w:comment>
  <w:comment w:id="12" w:author="4504" w:date="2026-02-16T18:38:00Z" w:initials="44">
    <w:p w14:paraId="425E2732" w14:textId="77777777" w:rsidR="00D0163F" w:rsidRPr="00087A8F" w:rsidRDefault="00D0163F" w:rsidP="00740716">
      <w:pPr>
        <w:pStyle w:val="CommentText"/>
      </w:pPr>
      <w:r w:rsidRPr="00087A8F">
        <w:rPr>
          <w:rStyle w:val="CommentReference"/>
        </w:rPr>
        <w:annotationRef/>
      </w:r>
      <w:r w:rsidRPr="00087A8F">
        <w:t xml:space="preserve">No change for now (review later) </w:t>
      </w:r>
    </w:p>
  </w:comment>
  <w:comment w:id="15" w:author="김우석" w:date="2025-08-06T16:36:00Z" w:initials=".">
    <w:p w14:paraId="2E9F78BA" w14:textId="77777777" w:rsidR="0078236C" w:rsidRPr="00087A8F" w:rsidRDefault="0078236C" w:rsidP="003640AD">
      <w:pPr>
        <w:pStyle w:val="CommentText"/>
      </w:pPr>
      <w:r w:rsidRPr="00087A8F">
        <w:rPr>
          <w:rStyle w:val="CommentReference"/>
        </w:rPr>
        <w:annotationRef/>
      </w:r>
      <w:r w:rsidRPr="00087A8F">
        <w:t>(A4L-Lukas Kim) Revised the opening paragraph, and added an overview on the core functions of VDES-PSS</w:t>
      </w:r>
    </w:p>
  </w:comment>
  <w:comment w:id="16" w:author="Johan Lindborg" w:date="2026-02-18T16:01:00Z" w:initials="JL">
    <w:p w14:paraId="56E916C2" w14:textId="77777777" w:rsidR="005D4DC8" w:rsidRPr="00087A8F" w:rsidRDefault="005D4DC8" w:rsidP="005D4DC8">
      <w:pPr>
        <w:pStyle w:val="CommentText"/>
      </w:pPr>
      <w:r w:rsidRPr="00087A8F">
        <w:rPr>
          <w:rStyle w:val="CommentReference"/>
        </w:rPr>
        <w:annotationRef/>
      </w:r>
      <w:r w:rsidRPr="00087A8F">
        <w:t>Missing figure 2</w:t>
      </w:r>
    </w:p>
  </w:comment>
  <w:comment w:id="19" w:author="Johan Lindborg" w:date="2026-02-18T16:01:00Z" w:initials="JL">
    <w:p w14:paraId="4FF12802" w14:textId="77777777" w:rsidR="005D4DC8" w:rsidRPr="00087A8F" w:rsidRDefault="005D4DC8" w:rsidP="005D4DC8">
      <w:pPr>
        <w:pStyle w:val="CommentText"/>
      </w:pPr>
      <w:r w:rsidRPr="00087A8F">
        <w:rPr>
          <w:rStyle w:val="CommentReference"/>
        </w:rPr>
        <w:annotationRef/>
      </w:r>
      <w:r w:rsidRPr="00087A8F">
        <w:t>Missing figure</w:t>
      </w:r>
    </w:p>
  </w:comment>
  <w:comment w:id="20" w:author="김우석" w:date="2025-08-06T16:39:00Z" w:initials=".">
    <w:p w14:paraId="5E9ECF31" w14:textId="77777777" w:rsidR="0078236C" w:rsidRPr="00087A8F" w:rsidRDefault="0078236C" w:rsidP="00133E23">
      <w:pPr>
        <w:pStyle w:val="CommentText"/>
      </w:pPr>
      <w:r w:rsidRPr="00087A8F">
        <w:rPr>
          <w:rStyle w:val="CommentReference"/>
        </w:rPr>
        <w:annotationRef/>
      </w:r>
      <w:r w:rsidRPr="00087A8F">
        <w:t>(A4L-Lukas Kim) Unnecessary, ambiguous</w:t>
      </w:r>
    </w:p>
  </w:comment>
  <w:comment w:id="21" w:author="Johan Lindborg" w:date="2026-02-20T08:55:00Z" w:initials="JL">
    <w:p w14:paraId="3DF34D75" w14:textId="77777777" w:rsidR="00615F84" w:rsidRDefault="00615F84" w:rsidP="00615F84">
      <w:pPr>
        <w:pStyle w:val="CommentText"/>
      </w:pPr>
      <w:r>
        <w:rPr>
          <w:rStyle w:val="CommentReference"/>
        </w:rPr>
        <w:annotationRef/>
      </w:r>
      <w:r>
        <w:t>Not correct reference.</w:t>
      </w:r>
    </w:p>
  </w:comment>
  <w:comment w:id="24" w:author="Johan Lindborg" w:date="2026-02-20T08:56:00Z" w:initials="JL">
    <w:p w14:paraId="35D001C5" w14:textId="77777777" w:rsidR="00B841A3" w:rsidRDefault="00B841A3" w:rsidP="00B841A3">
      <w:pPr>
        <w:pStyle w:val="CommentText"/>
      </w:pPr>
      <w:r>
        <w:rPr>
          <w:rStyle w:val="CommentReference"/>
        </w:rPr>
        <w:annotationRef/>
      </w:r>
      <w:r>
        <w:t>Needs checking and made real reference link</w:t>
      </w:r>
    </w:p>
  </w:comment>
  <w:comment w:id="25" w:author="Johan Lindborg" w:date="2026-02-20T08:56:00Z" w:initials="JL">
    <w:p w14:paraId="46BB4D11" w14:textId="77777777" w:rsidR="00B841A3" w:rsidRDefault="00B841A3" w:rsidP="00B841A3">
      <w:pPr>
        <w:pStyle w:val="CommentText"/>
      </w:pPr>
      <w:r>
        <w:rPr>
          <w:rStyle w:val="CommentReference"/>
        </w:rPr>
        <w:annotationRef/>
      </w:r>
      <w:r>
        <w:t>Needs checking and made real reference link</w:t>
      </w:r>
    </w:p>
  </w:comment>
  <w:comment w:id="28" w:author="Johan Lindborg" w:date="2026-02-18T16:09:00Z" w:initials="JL">
    <w:p w14:paraId="06F99DCD" w14:textId="77777777" w:rsidR="00946213" w:rsidRPr="00087A8F" w:rsidRDefault="00946213" w:rsidP="00946213">
      <w:pPr>
        <w:pStyle w:val="CommentText"/>
      </w:pPr>
      <w:r w:rsidRPr="00087A8F">
        <w:rPr>
          <w:rStyle w:val="CommentReference"/>
        </w:rPr>
        <w:annotationRef/>
      </w:r>
      <w:r w:rsidRPr="00087A8F">
        <w:t>Add content related to how assist in determining expected coverage of various VDES data links. Noise floor, multi path, antenna path loss, and other factors.</w:t>
      </w:r>
    </w:p>
  </w:comment>
  <w:comment w:id="35" w:author="Johan Lindborg" w:date="2026-02-20T09:46:00Z" w:initials="JL">
    <w:p w14:paraId="797049AA" w14:textId="77777777" w:rsidR="00F4438A" w:rsidRDefault="00F4438A" w:rsidP="00F4438A">
      <w:pPr>
        <w:pStyle w:val="CommentText"/>
      </w:pPr>
      <w:r>
        <w:rPr>
          <w:rStyle w:val="CommentReference"/>
        </w:rPr>
        <w:annotationRef/>
      </w:r>
      <w:r>
        <w:rPr>
          <w:color w:val="000000"/>
        </w:rPr>
        <w:t>Section could benefit from discussion about legacy services:</w:t>
      </w:r>
    </w:p>
    <w:p w14:paraId="75EAA559" w14:textId="77777777" w:rsidR="00F4438A" w:rsidRDefault="00F4438A" w:rsidP="00F4438A">
      <w:pPr>
        <w:pStyle w:val="CommentText"/>
      </w:pPr>
      <w:r>
        <w:rPr>
          <w:color w:val="000000"/>
        </w:rPr>
        <w:t>How to co-exist with new (ASM and VDE-TER) delivered services, and legacy AIS1 and AIS2 services? How to transition?</w:t>
      </w:r>
    </w:p>
  </w:comment>
  <w:comment w:id="36" w:author="Johan Lindborg" w:date="2026-02-20T09:59:00Z" w:initials="JL">
    <w:p w14:paraId="22F29BD9" w14:textId="77777777" w:rsidR="00B74CB9" w:rsidRDefault="00B74CB9" w:rsidP="00B74CB9">
      <w:pPr>
        <w:pStyle w:val="CommentText"/>
      </w:pPr>
      <w:r>
        <w:rPr>
          <w:rStyle w:val="CommentReference"/>
        </w:rPr>
        <w:annotationRef/>
      </w:r>
      <w:r>
        <w:t>New operational mode to be described in VDES Shore Station standard?</w:t>
      </w:r>
    </w:p>
  </w:comment>
  <w:comment w:id="37" w:author="Johan Lindborg" w:date="2026-02-20T10:00:00Z" w:initials="JL">
    <w:p w14:paraId="0DAB54BB" w14:textId="77777777" w:rsidR="002800AE" w:rsidRDefault="002800AE" w:rsidP="002800AE">
      <w:pPr>
        <w:pStyle w:val="CommentText"/>
      </w:pPr>
      <w:r>
        <w:rPr>
          <w:rStyle w:val="CommentReference"/>
        </w:rPr>
        <w:annotationRef/>
      </w:r>
      <w:r>
        <w:t>Behaviour similar to a VDES Mobile Station? (No TBB broadcasts)</w:t>
      </w:r>
    </w:p>
  </w:comment>
  <w:comment w:id="45" w:author="김우석" w:date="2025-03-25T11:06:00Z" w:initials=".">
    <w:p w14:paraId="5D62352E" w14:textId="77777777" w:rsidR="0006340D" w:rsidRPr="00087A8F" w:rsidRDefault="0006340D" w:rsidP="00D26405">
      <w:pPr>
        <w:pStyle w:val="CommentText"/>
      </w:pPr>
      <w:r w:rsidRPr="00087A8F">
        <w:rPr>
          <w:rStyle w:val="CommentReference"/>
        </w:rPr>
        <w:annotationRef/>
      </w:r>
      <w:r w:rsidRPr="00087A8F">
        <w:t>Don’t confuse ASM (AIS Service Managers vs Application Specific Message)</w:t>
      </w:r>
    </w:p>
  </w:comment>
  <w:comment w:id="46" w:author="김우석" w:date="2025-03-25T11:06:00Z" w:initials=".">
    <w:p w14:paraId="1B9F20F8" w14:textId="77777777" w:rsidR="0006340D" w:rsidRPr="00087A8F" w:rsidRDefault="0006340D" w:rsidP="00D26405">
      <w:pPr>
        <w:pStyle w:val="CommentText"/>
      </w:pPr>
      <w:r w:rsidRPr="00087A8F">
        <w:rPr>
          <w:rStyle w:val="CommentReference"/>
        </w:rPr>
        <w:annotationRef/>
      </w:r>
      <w:r w:rsidRPr="00087A8F">
        <w:t>Need to harmonize terms after the completion</w:t>
      </w:r>
    </w:p>
  </w:comment>
  <w:comment w:id="44" w:author="김우석" w:date="2025-03-25T10:23:00Z" w:initials=".">
    <w:p w14:paraId="42C09C37" w14:textId="77777777" w:rsidR="0006340D" w:rsidRPr="00087A8F" w:rsidRDefault="0006340D" w:rsidP="0006340D">
      <w:pPr>
        <w:pStyle w:val="CommentText"/>
        <w:numPr>
          <w:ilvl w:val="0"/>
          <w:numId w:val="53"/>
        </w:numPr>
      </w:pPr>
      <w:r w:rsidRPr="00087A8F">
        <w:rPr>
          <w:rStyle w:val="CommentReference"/>
        </w:rPr>
        <w:annotationRef/>
      </w:r>
      <w:r w:rsidRPr="00087A8F">
        <w:t>Consider using different terms from internal/external</w:t>
      </w:r>
    </w:p>
    <w:p w14:paraId="7235C6D0" w14:textId="77777777" w:rsidR="0006340D" w:rsidRPr="00087A8F" w:rsidRDefault="0006340D" w:rsidP="0006340D">
      <w:pPr>
        <w:pStyle w:val="CommentText"/>
        <w:numPr>
          <w:ilvl w:val="0"/>
          <w:numId w:val="53"/>
        </w:numPr>
      </w:pPr>
      <w:r w:rsidRPr="00087A8F">
        <w:t xml:space="preserve">We should indicate, that these services are examples( not limited to).  needs to indicate flexibility. Overall generalize. </w:t>
      </w:r>
    </w:p>
  </w:comment>
  <w:comment w:id="43" w:author="Shuaiheng Huai" w:date="2025-03-24T15:22:00Z" w:initials="SH">
    <w:p w14:paraId="14191BCA" w14:textId="77777777" w:rsidR="0006340D" w:rsidRPr="00087A8F" w:rsidRDefault="0006340D" w:rsidP="0006340D">
      <w:pPr>
        <w:pStyle w:val="CommentText"/>
        <w:rPr>
          <w:rFonts w:ascii="SimSun" w:eastAsia="SimSun" w:hAnsi="SimSun"/>
          <w:lang w:eastAsia="zh-CN"/>
        </w:rPr>
      </w:pPr>
      <w:r w:rsidRPr="00087A8F">
        <w:rPr>
          <w:rStyle w:val="CommentReference"/>
        </w:rPr>
        <w:annotationRef/>
      </w:r>
      <w:r w:rsidRPr="00087A8F">
        <w:rPr>
          <w:rFonts w:ascii="SimSun" w:eastAsia="SimSun" w:hAnsi="SimSun" w:hint="eastAsia"/>
          <w:b/>
          <w:bCs/>
          <w:lang w:eastAsia="zh-CN"/>
        </w:rPr>
        <w:t>SI</w:t>
      </w:r>
      <w:r w:rsidRPr="00087A8F">
        <w:rPr>
          <w:b/>
          <w:bCs/>
          <w:lang w:eastAsia="zh-CN"/>
        </w:rPr>
        <w:t>-1</w:t>
      </w:r>
      <w:r w:rsidRPr="00087A8F">
        <w:rPr>
          <w:rFonts w:ascii="SimSun" w:eastAsia="SimSun" w:hAnsi="SimSun" w:hint="eastAsia"/>
          <w:lang w:eastAsia="zh-CN"/>
        </w:rPr>
        <w:t>：</w:t>
      </w:r>
      <w:r w:rsidRPr="00087A8F">
        <w:rPr>
          <w:rFonts w:ascii="SimSun" w:eastAsia="SimSun" w:hAnsi="SimSun"/>
          <w:lang w:eastAsia="zh-CN"/>
        </w:rPr>
        <w:t xml:space="preserve">The protocol of ASM is relatively simple. Is there a need to add “protocol vulnerability detection </w:t>
      </w:r>
      <w:r w:rsidRPr="00087A8F">
        <w:rPr>
          <w:rFonts w:ascii="SimSun" w:eastAsia="SimSun" w:hAnsi="SimSun" w:hint="eastAsia"/>
          <w:lang w:eastAsia="zh-CN"/>
        </w:rPr>
        <w:t>service</w:t>
      </w:r>
      <w:r w:rsidRPr="00087A8F">
        <w:rPr>
          <w:rFonts w:ascii="SimSun" w:eastAsia="SimSun" w:hAnsi="SimSun"/>
          <w:lang w:eastAsia="zh-CN"/>
        </w:rPr>
        <w:t>”?</w:t>
      </w:r>
    </w:p>
    <w:p w14:paraId="224BE289" w14:textId="77777777" w:rsidR="0006340D" w:rsidRPr="00087A8F" w:rsidRDefault="0006340D" w:rsidP="0006340D">
      <w:pPr>
        <w:pStyle w:val="CommentText"/>
        <w:rPr>
          <w:rFonts w:ascii="SimSun" w:eastAsia="SimSun" w:hAnsi="SimSun"/>
          <w:lang w:eastAsia="zh-CN"/>
        </w:rPr>
      </w:pPr>
    </w:p>
    <w:p w14:paraId="543E668E" w14:textId="77777777" w:rsidR="0006340D" w:rsidRPr="00087A8F" w:rsidRDefault="0006340D" w:rsidP="0006340D">
      <w:pPr>
        <w:pStyle w:val="CommentText"/>
        <w:rPr>
          <w:rFonts w:ascii="SimSun" w:eastAsia="SimSun" w:hAnsi="SimSun"/>
          <w:lang w:eastAsia="zh-CN"/>
        </w:rPr>
      </w:pPr>
    </w:p>
    <w:p w14:paraId="78F125AE" w14:textId="77777777" w:rsidR="0006340D" w:rsidRPr="00087A8F" w:rsidRDefault="0006340D" w:rsidP="0006340D">
      <w:pPr>
        <w:pStyle w:val="CommentText"/>
        <w:rPr>
          <w:lang w:eastAsia="zh-CN"/>
        </w:rPr>
      </w:pPr>
      <w:r w:rsidRPr="00087A8F">
        <w:rPr>
          <w:rFonts w:ascii="SimSun" w:eastAsia="SimSun" w:hAnsi="SimSun" w:hint="eastAsia"/>
          <w:b/>
          <w:bCs/>
          <w:lang w:eastAsia="zh-CN"/>
        </w:rPr>
        <w:t>SE</w:t>
      </w:r>
      <w:r w:rsidRPr="00087A8F">
        <w:rPr>
          <w:rFonts w:ascii="SimSun" w:eastAsia="SimSun" w:hAnsi="SimSun"/>
          <w:b/>
          <w:bCs/>
          <w:lang w:eastAsia="zh-CN"/>
        </w:rPr>
        <w:t>-3</w:t>
      </w:r>
      <w:r w:rsidRPr="00087A8F">
        <w:rPr>
          <w:rFonts w:ascii="SimSun" w:eastAsia="SimSun" w:hAnsi="SimSun" w:hint="eastAsia"/>
          <w:b/>
          <w:bCs/>
          <w:lang w:eastAsia="zh-CN"/>
        </w:rPr>
        <w:t>：“</w:t>
      </w:r>
      <w:r w:rsidRPr="00087A8F">
        <w:rPr>
          <w:rFonts w:ascii="SimSun" w:eastAsia="SimSun" w:hAnsi="SimSun"/>
          <w:lang w:eastAsia="zh-CN"/>
        </w:rPr>
        <w:t xml:space="preserve">Data link management </w:t>
      </w:r>
      <w:r w:rsidRPr="00087A8F">
        <w:rPr>
          <w:rFonts w:ascii="SimSun" w:eastAsia="SimSun" w:hAnsi="SimSun" w:hint="eastAsia"/>
          <w:lang w:eastAsia="zh-CN"/>
        </w:rPr>
        <w:t>service</w:t>
      </w:r>
      <w:r w:rsidRPr="00087A8F">
        <w:rPr>
          <w:rFonts w:ascii="SimSun" w:eastAsia="SimSun" w:hAnsi="SimSun" w:hint="eastAsia"/>
          <w:b/>
          <w:bCs/>
          <w:lang w:eastAsia="zh-CN"/>
        </w:rPr>
        <w:t>”</w:t>
      </w:r>
      <w:r w:rsidRPr="00087A8F">
        <w:rPr>
          <w:rFonts w:ascii="SimSun" w:eastAsia="SimSun" w:hAnsi="SimSun"/>
          <w:lang w:eastAsia="zh-CN"/>
        </w:rPr>
        <w:t xml:space="preserve">should be an internal service to be consistent with A124 </w:t>
      </w:r>
      <w:r w:rsidRPr="00087A8F">
        <w:rPr>
          <w:rFonts w:ascii="SimSun" w:eastAsia="SimSun" w:hAnsi="SimSun" w:hint="eastAsia"/>
          <w:lang w:eastAsia="zh-CN"/>
        </w:rPr>
        <w:t>（P</w:t>
      </w:r>
      <w:r w:rsidRPr="00087A8F">
        <w:rPr>
          <w:rFonts w:ascii="SimSun" w:eastAsia="SimSun" w:hAnsi="SimSun"/>
          <w:lang w:eastAsia="zh-CN"/>
        </w:rPr>
        <w:t xml:space="preserve">10 </w:t>
      </w:r>
      <w:r w:rsidRPr="00087A8F">
        <w:rPr>
          <w:rFonts w:ascii="SimSun" w:eastAsia="SimSun" w:hAnsi="SimSun" w:hint="eastAsia"/>
          <w:lang w:eastAsia="zh-CN"/>
        </w:rPr>
        <w:t>Fig.2）</w:t>
      </w:r>
      <w:r w:rsidRPr="00087A8F">
        <w:rPr>
          <w:rFonts w:ascii="SimSun" w:eastAsia="SimSun" w:hAnsi="SimSun"/>
          <w:lang w:eastAsia="zh-CN"/>
        </w:rPr>
        <w:t>.</w:t>
      </w:r>
    </w:p>
  </w:comment>
  <w:comment w:id="51" w:author="Shuaiheng Huai" w:date="2025-03-24T15:31:00Z" w:initials="SH">
    <w:p w14:paraId="563F8B15" w14:textId="77777777" w:rsidR="0006340D" w:rsidRPr="00087A8F" w:rsidRDefault="0006340D" w:rsidP="00946A9D">
      <w:pPr>
        <w:pStyle w:val="CommentText"/>
      </w:pPr>
      <w:r w:rsidRPr="00087A8F">
        <w:rPr>
          <w:rStyle w:val="CommentReference"/>
        </w:rPr>
        <w:annotationRef/>
      </w:r>
      <w:r w:rsidRPr="00087A8F">
        <w:rPr>
          <w:rFonts w:ascii="SimSun" w:eastAsia="SimSun" w:hAnsi="SimSun" w:hint="eastAsia"/>
          <w:b/>
          <w:bCs/>
          <w:lang w:eastAsia="zh-CN"/>
        </w:rPr>
        <w:t>TE</w:t>
      </w:r>
      <w:r w:rsidRPr="00087A8F">
        <w:rPr>
          <w:b/>
          <w:bCs/>
        </w:rPr>
        <w:t>-1</w:t>
      </w:r>
      <w:r w:rsidRPr="00087A8F">
        <w:rPr>
          <w:rFonts w:ascii="SimSun" w:eastAsia="SimSun" w:hAnsi="SimSun" w:hint="eastAsia"/>
          <w:b/>
          <w:bCs/>
          <w:lang w:eastAsia="zh-CN"/>
        </w:rPr>
        <w:t>：</w:t>
      </w:r>
      <w:r w:rsidRPr="00087A8F">
        <w:rPr>
          <w:rFonts w:ascii="SimSun" w:eastAsia="SimSun" w:hAnsi="SimSun"/>
          <w:lang w:eastAsia="zh-CN"/>
        </w:rPr>
        <w:t xml:space="preserve">More suitable to be </w:t>
      </w:r>
      <w:r w:rsidRPr="00087A8F">
        <w:rPr>
          <w:rFonts w:ascii="SimSun" w:eastAsia="SimSun" w:hAnsi="SimSun" w:hint="eastAsia"/>
          <w:lang w:eastAsia="zh-CN"/>
        </w:rPr>
        <w:t>considered</w:t>
      </w:r>
      <w:r w:rsidRPr="00087A8F">
        <w:rPr>
          <w:rFonts w:ascii="SimSun" w:eastAsia="SimSun" w:hAnsi="SimSun"/>
          <w:lang w:eastAsia="zh-CN"/>
        </w:rPr>
        <w:t xml:space="preserve"> as an internal service </w:t>
      </w:r>
      <w:r w:rsidRPr="00087A8F">
        <w:rPr>
          <w:rFonts w:ascii="SimSun" w:eastAsia="SimSun" w:hAnsi="SimSun" w:hint="eastAsia"/>
          <w:lang w:eastAsia="zh-CN"/>
        </w:rPr>
        <w:t>（TI-</w:t>
      </w:r>
      <w:r w:rsidRPr="00087A8F">
        <w:rPr>
          <w:rFonts w:ascii="SimSun" w:eastAsia="SimSun" w:hAnsi="SimSun"/>
          <w:lang w:eastAsia="zh-CN"/>
        </w:rPr>
        <w:t>2</w:t>
      </w:r>
      <w:r w:rsidRPr="00087A8F">
        <w:rPr>
          <w:rFonts w:ascii="SimSun" w:eastAsia="SimSun" w:hAnsi="SimSun" w:hint="eastAsia"/>
          <w:lang w:eastAsia="zh-CN"/>
        </w:rPr>
        <w:t>）</w:t>
      </w:r>
      <w:r w:rsidRPr="00087A8F">
        <w:rPr>
          <w:rFonts w:ascii="SimSun" w:eastAsia="SimSun" w:hAnsi="SimSun"/>
          <w:lang w:eastAsia="zh-CN"/>
        </w:rPr>
        <w:t>.</w:t>
      </w:r>
    </w:p>
  </w:comment>
  <w:comment w:id="50" w:author="4504" w:date="2026-02-16T20:34:00Z" w:initials="44">
    <w:p w14:paraId="5EC77CAB" w14:textId="77777777" w:rsidR="0006340D" w:rsidRPr="00087A8F" w:rsidRDefault="0006340D" w:rsidP="005473F9">
      <w:pPr>
        <w:pStyle w:val="CommentText"/>
      </w:pPr>
      <w:r w:rsidRPr="00087A8F">
        <w:rPr>
          <w:rStyle w:val="CommentReference"/>
        </w:rPr>
        <w:annotationRef/>
      </w:r>
      <w:r w:rsidRPr="00087A8F">
        <w:t>Question to CHN : Why is VDL in between AIS/VDES Mobile station and VDE-TER SERVICE</w:t>
      </w:r>
    </w:p>
  </w:comment>
  <w:comment w:id="49" w:author="4504" w:date="2026-02-16T20:34:00Z" w:initials="44">
    <w:p w14:paraId="2606965F" w14:textId="77777777" w:rsidR="0006340D" w:rsidRPr="00087A8F" w:rsidRDefault="0006340D" w:rsidP="005473F9">
      <w:pPr>
        <w:pStyle w:val="CommentText"/>
      </w:pPr>
      <w:r w:rsidRPr="00087A8F">
        <w:rPr>
          <w:rStyle w:val="CommentReference"/>
        </w:rPr>
        <w:annotationRef/>
      </w:r>
      <w:r w:rsidRPr="00087A8F">
        <w:t>Remove the VDL box</w:t>
      </w:r>
    </w:p>
  </w:comment>
  <w:comment w:id="57" w:author="4504" w:date="2026-02-16T20:46:00Z" w:initials="44">
    <w:p w14:paraId="71E9E92C" w14:textId="77777777" w:rsidR="00E56FB9" w:rsidRPr="00087A8F" w:rsidRDefault="00E56FB9" w:rsidP="0064470C">
      <w:pPr>
        <w:pStyle w:val="CommentText"/>
      </w:pPr>
      <w:r w:rsidRPr="00087A8F">
        <w:rPr>
          <w:rStyle w:val="CommentReference"/>
        </w:rPr>
        <w:annotationRef/>
      </w:r>
      <w:r w:rsidRPr="00087A8F">
        <w:t>MDEF sentences need to be checked</w:t>
      </w:r>
    </w:p>
  </w:comment>
  <w:comment w:id="60" w:author="4504" w:date="2026-02-16T20:47:00Z" w:initials="44">
    <w:p w14:paraId="754C84B5" w14:textId="77777777" w:rsidR="0074349B" w:rsidRPr="00087A8F" w:rsidRDefault="0074349B" w:rsidP="0064470C">
      <w:pPr>
        <w:pStyle w:val="CommentText"/>
      </w:pPr>
      <w:r w:rsidRPr="00087A8F">
        <w:rPr>
          <w:rStyle w:val="CommentReference"/>
        </w:rPr>
        <w:annotationRef/>
      </w:r>
      <w:r w:rsidRPr="00087A8F">
        <w:t>MDEF needs to be checked</w:t>
      </w:r>
    </w:p>
  </w:comment>
  <w:comment w:id="64" w:author="4504" w:date="2026-02-16T20:48:00Z" w:initials="44">
    <w:p w14:paraId="138C1695" w14:textId="77777777" w:rsidR="0074349B" w:rsidRPr="00087A8F" w:rsidRDefault="0074349B" w:rsidP="0064470C">
      <w:pPr>
        <w:pStyle w:val="CommentText"/>
      </w:pPr>
      <w:r w:rsidRPr="00087A8F">
        <w:rPr>
          <w:rStyle w:val="CommentReference"/>
        </w:rPr>
        <w:annotationRef/>
      </w:r>
      <w:r w:rsidRPr="00087A8F">
        <w:t xml:space="preserve">Add A Note : what MDEF refers to </w:t>
      </w:r>
    </w:p>
  </w:comment>
  <w:comment w:id="72" w:author="4504" w:date="2026-02-16T20:57:00Z" w:initials="44">
    <w:p w14:paraId="729D8A95" w14:textId="77777777" w:rsidR="00B52721" w:rsidRDefault="00B52721" w:rsidP="00513092">
      <w:pPr>
        <w:pStyle w:val="CommentText"/>
      </w:pPr>
      <w:r w:rsidRPr="00087A8F">
        <w:rPr>
          <w:rStyle w:val="CommentReference"/>
        </w:rPr>
        <w:annotationRef/>
      </w:r>
      <w:r w:rsidRPr="00087A8F">
        <w:t>Is this part necessary? Needs to check</w:t>
      </w:r>
    </w:p>
  </w:comment>
  <w:comment w:id="75" w:author="Johan Lindborg" w:date="2026-02-20T09:00:00Z" w:initials="JL">
    <w:p w14:paraId="28419396" w14:textId="77777777" w:rsidR="0023144D" w:rsidRDefault="0023144D" w:rsidP="0023144D">
      <w:pPr>
        <w:pStyle w:val="CommentText"/>
      </w:pPr>
      <w:r>
        <w:rPr>
          <w:rStyle w:val="CommentReference"/>
        </w:rPr>
        <w:annotationRef/>
      </w:r>
      <w:r>
        <w:t>Needs checking and made real reference link</w:t>
      </w:r>
    </w:p>
  </w:comment>
  <w:comment w:id="76" w:author="김우석" w:date="2025-08-06T16:53:00Z" w:initials=".">
    <w:p w14:paraId="18566945" w14:textId="77777777" w:rsidR="004C53B0" w:rsidRDefault="004C53B0" w:rsidP="00F33503">
      <w:pPr>
        <w:pStyle w:val="CommentText"/>
      </w:pPr>
      <w:r>
        <w:rPr>
          <w:rStyle w:val="CommentReference"/>
        </w:rPr>
        <w:annotationRef/>
      </w:r>
      <w:r>
        <w:rPr>
          <w:lang w:val="en-US"/>
        </w:rPr>
        <w:t xml:space="preserve">(A4L-Lukas) Should there be notes on what CSSA, MDEF stand for? </w:t>
      </w:r>
      <w:r>
        <w:rPr>
          <w:lang w:val="en-US"/>
        </w:rPr>
        <w:br/>
      </w:r>
      <w:r>
        <w:rPr>
          <w:lang w:val="en-US"/>
        </w:rPr>
        <w:br/>
        <w:t xml:space="preserve">Should we continue to use the term MDEF? </w:t>
      </w:r>
    </w:p>
  </w:comment>
  <w:comment w:id="79" w:author="4504" w:date="2026-02-17T17:08:00Z" w:initials="44">
    <w:p w14:paraId="27FADC09" w14:textId="77777777" w:rsidR="009E2037" w:rsidRDefault="009E2037" w:rsidP="005D210D">
      <w:pPr>
        <w:pStyle w:val="CommentText"/>
      </w:pPr>
      <w:r>
        <w:rPr>
          <w:rStyle w:val="CommentReference"/>
        </w:rPr>
        <w:annotationRef/>
      </w:r>
      <w:r>
        <w:rPr>
          <w:lang w:val="en-US"/>
        </w:rPr>
        <w:t>Needs to be reviewed</w:t>
      </w:r>
    </w:p>
  </w:comment>
  <w:comment w:id="80" w:author="4504" w:date="2026-02-17T19:35:00Z" w:initials="44">
    <w:p w14:paraId="46927A23" w14:textId="77777777" w:rsidR="00053538" w:rsidRDefault="00053538" w:rsidP="00561318">
      <w:pPr>
        <w:pStyle w:val="CommentText"/>
      </w:pPr>
      <w:r>
        <w:rPr>
          <w:rStyle w:val="CommentReference"/>
        </w:rPr>
        <w:annotationRef/>
      </w:r>
      <w:r>
        <w:rPr>
          <w:lang w:val="en-US"/>
        </w:rPr>
        <w:t>Needs further clarification, and also need to add minimal requirements of each HMI</w:t>
      </w:r>
    </w:p>
  </w:comment>
  <w:comment w:id="83" w:author="4504" w:date="2026-02-17T19:35:00Z" w:initials="44">
    <w:p w14:paraId="39A295F2" w14:textId="77777777" w:rsidR="00DD0A97" w:rsidRDefault="00DD0A97" w:rsidP="00A23A14">
      <w:pPr>
        <w:pStyle w:val="CommentText"/>
      </w:pPr>
      <w:r>
        <w:rPr>
          <w:rStyle w:val="CommentReference"/>
        </w:rPr>
        <w:annotationRef/>
      </w:r>
      <w:r>
        <w:rPr>
          <w:lang w:val="en-US"/>
        </w:rPr>
        <w:t>Base -&gt; shore</w:t>
      </w:r>
    </w:p>
  </w:comment>
  <w:comment w:id="84" w:author="4504" w:date="2026-02-17T19:36:00Z" w:initials="44">
    <w:p w14:paraId="2D5F3EC1" w14:textId="77777777" w:rsidR="00DD0A97" w:rsidRDefault="00DD0A97" w:rsidP="00A23A14">
      <w:pPr>
        <w:pStyle w:val="CommentText"/>
      </w:pPr>
      <w:r>
        <w:rPr>
          <w:rStyle w:val="CommentReference"/>
        </w:rPr>
        <w:annotationRef/>
      </w:r>
      <w:r>
        <w:rPr>
          <w:lang w:val="en-US"/>
        </w:rPr>
        <w:t>VDES Shore Station</w:t>
      </w:r>
    </w:p>
  </w:comment>
  <w:comment w:id="92" w:author="4504" w:date="2026-02-17T19:54:00Z" w:initials="44">
    <w:p w14:paraId="39E0944D" w14:textId="77777777" w:rsidR="008E2EB5" w:rsidRDefault="008E2EB5" w:rsidP="00514493">
      <w:pPr>
        <w:pStyle w:val="CommentText"/>
      </w:pPr>
      <w:r>
        <w:rPr>
          <w:rStyle w:val="CommentReference"/>
        </w:rPr>
        <w:annotationRef/>
      </w:r>
      <w:r>
        <w:rPr>
          <w:lang w:val="en-US"/>
        </w:rPr>
        <w:t>To be reviewed</w:t>
      </w:r>
    </w:p>
  </w:comment>
  <w:comment w:id="93" w:author="4504" w:date="2026-02-17T19:54:00Z" w:initials="44">
    <w:p w14:paraId="77A625DC" w14:textId="77777777" w:rsidR="008E2EB5" w:rsidRDefault="008E2EB5" w:rsidP="00514493">
      <w:pPr>
        <w:pStyle w:val="CommentText"/>
      </w:pPr>
      <w:r>
        <w:rPr>
          <w:rStyle w:val="CommentReference"/>
        </w:rPr>
        <w:annotationRef/>
      </w:r>
      <w:r>
        <w:rPr>
          <w:lang w:val="en-US"/>
        </w:rPr>
        <w:t>To be reviewed</w:t>
      </w:r>
    </w:p>
  </w:comment>
  <w:comment w:id="119" w:author="Johan Lindborg" w:date="2026-02-18T09:41:00Z" w:initials="JL">
    <w:p w14:paraId="46926F9A" w14:textId="77777777" w:rsidR="000E12D2" w:rsidRDefault="000E12D2" w:rsidP="00CC3A54">
      <w:pPr>
        <w:pStyle w:val="CommentText"/>
      </w:pPr>
      <w:r>
        <w:rPr>
          <w:rStyle w:val="CommentReference"/>
        </w:rPr>
        <w:annotationRef/>
      </w:r>
      <w:r>
        <w:t>Discussion on ASM Service categories and appropriate update rates needed</w:t>
      </w:r>
    </w:p>
  </w:comment>
  <w:comment w:id="122" w:author="Johan Lindborg" w:date="2026-02-20T09:24:00Z" w:initials="JL">
    <w:p w14:paraId="08252BEF" w14:textId="77777777" w:rsidR="00C542DB" w:rsidRDefault="00C542DB" w:rsidP="00C542DB">
      <w:pPr>
        <w:pStyle w:val="CommentText"/>
      </w:pPr>
      <w:r>
        <w:rPr>
          <w:rStyle w:val="CommentReference"/>
        </w:rPr>
        <w:annotationRef/>
      </w:r>
      <w:r>
        <w:t>Consider moving to VDL Integrity monitoring Section, and make a reference from here.</w:t>
      </w:r>
    </w:p>
  </w:comment>
  <w:comment w:id="125" w:author="Johan Lindborg" w:date="2026-02-19T12:18:00Z" w:initials="JL">
    <w:p w14:paraId="3AC8C1DD" w14:textId="77777777" w:rsidR="003529D0" w:rsidRDefault="003529D0" w:rsidP="003529D0">
      <w:pPr>
        <w:pStyle w:val="CommentText"/>
      </w:pPr>
      <w:r>
        <w:rPr>
          <w:rStyle w:val="CommentReference"/>
        </w:rPr>
        <w:annotationRef/>
      </w:r>
      <w:r>
        <w:t>Missing TBB Service Areas, needs update</w:t>
      </w:r>
    </w:p>
  </w:comment>
  <w:comment w:id="126" w:author="Johan Lindborg" w:date="2026-02-19T16:23:00Z" w:initials="JL">
    <w:p w14:paraId="3303B434" w14:textId="77777777" w:rsidR="00761596" w:rsidRDefault="00761596" w:rsidP="00761596">
      <w:pPr>
        <w:pStyle w:val="CommentText"/>
      </w:pPr>
      <w:r>
        <w:rPr>
          <w:rStyle w:val="CommentReference"/>
        </w:rPr>
        <w:annotationRef/>
      </w:r>
      <w:r>
        <w:t>Discussion points still to be considered</w:t>
      </w:r>
    </w:p>
  </w:comment>
  <w:comment w:id="137" w:author="Johan Lindborg" w:date="2026-02-20T09:37:00Z" w:initials="JL">
    <w:p w14:paraId="393426DA" w14:textId="77777777" w:rsidR="00034BA7" w:rsidRDefault="00034BA7" w:rsidP="00034BA7">
      <w:pPr>
        <w:pStyle w:val="CommentText"/>
      </w:pPr>
      <w:r>
        <w:rPr>
          <w:rStyle w:val="CommentReference"/>
        </w:rPr>
        <w:annotationRef/>
      </w:r>
      <w:r>
        <w:t>Not yet certain, but a possibility. Needs discussion in appropriate forums.</w:t>
      </w:r>
    </w:p>
  </w:comment>
  <w:comment w:id="139" w:author="Johan Lindborg" w:date="2026-02-20T10:23:00Z" w:initials="JL">
    <w:p w14:paraId="2319389D" w14:textId="77777777" w:rsidR="00B41420" w:rsidRDefault="00B41420" w:rsidP="00B41420">
      <w:pPr>
        <w:pStyle w:val="CommentText"/>
      </w:pPr>
      <w:r>
        <w:rPr>
          <w:rStyle w:val="CommentReference"/>
        </w:rPr>
        <w:annotationRef/>
      </w:r>
      <w:r>
        <w:rPr>
          <w:color w:val="000000"/>
        </w:rPr>
        <w:t>Feb interssional: Guideline may need further work, in appropriate sections on:</w:t>
      </w:r>
    </w:p>
    <w:p w14:paraId="199DAEFC" w14:textId="77777777" w:rsidR="00B41420" w:rsidRDefault="00B41420" w:rsidP="00B41420">
      <w:pPr>
        <w:pStyle w:val="CommentText"/>
        <w:numPr>
          <w:ilvl w:val="0"/>
          <w:numId w:val="75"/>
        </w:numPr>
      </w:pPr>
      <w:r>
        <w:rPr>
          <w:color w:val="000000"/>
        </w:rPr>
        <w:t>Signing of messages to be transmitted, such as ATON messages</w:t>
      </w:r>
    </w:p>
    <w:p w14:paraId="514ECC1E" w14:textId="77777777" w:rsidR="00B41420" w:rsidRDefault="00B41420" w:rsidP="00B41420">
      <w:pPr>
        <w:pStyle w:val="CommentText"/>
        <w:numPr>
          <w:ilvl w:val="0"/>
          <w:numId w:val="75"/>
        </w:numPr>
      </w:pPr>
      <w:r>
        <w:rPr>
          <w:color w:val="000000"/>
        </w:rPr>
        <w:t>Authentication received ASM and VDE-TER data?</w:t>
      </w:r>
    </w:p>
    <w:p w14:paraId="56F97B2E" w14:textId="77777777" w:rsidR="00B41420" w:rsidRDefault="00B41420" w:rsidP="00B41420">
      <w:pPr>
        <w:pStyle w:val="CommentText"/>
        <w:numPr>
          <w:ilvl w:val="0"/>
          <w:numId w:val="75"/>
        </w:numPr>
      </w:pPr>
      <w:r>
        <w:rPr>
          <w:color w:val="000000"/>
        </w:rPr>
        <w:t>Practical management of certificates and revocation lists</w:t>
      </w:r>
    </w:p>
    <w:p w14:paraId="3BF77D36" w14:textId="77777777" w:rsidR="00B41420" w:rsidRDefault="00B41420" w:rsidP="00B41420">
      <w:pPr>
        <w:pStyle w:val="CommentText"/>
        <w:numPr>
          <w:ilvl w:val="0"/>
          <w:numId w:val="75"/>
        </w:numPr>
      </w:pPr>
      <w:r>
        <w:rPr>
          <w:color w:val="000000"/>
        </w:rPr>
        <w:t xml:space="preserve"> -Central vs distributed</w:t>
      </w:r>
    </w:p>
    <w:p w14:paraId="208B50DE" w14:textId="77777777" w:rsidR="00B41420" w:rsidRDefault="00B41420" w:rsidP="00B41420">
      <w:pPr>
        <w:pStyle w:val="CommentText"/>
        <w:numPr>
          <w:ilvl w:val="0"/>
          <w:numId w:val="75"/>
        </w:numPr>
      </w:pPr>
      <w:r>
        <w:rPr>
          <w:color w:val="000000"/>
        </w:rPr>
        <w:t>- Subsigning of certificates</w:t>
      </w:r>
    </w:p>
    <w:p w14:paraId="6B767470" w14:textId="77777777" w:rsidR="00B41420" w:rsidRDefault="00B41420" w:rsidP="00B41420">
      <w:pPr>
        <w:pStyle w:val="CommentText"/>
        <w:numPr>
          <w:ilvl w:val="0"/>
          <w:numId w:val="75"/>
        </w:numPr>
      </w:pPr>
      <w:r>
        <w:rPr>
          <w:color w:val="000000"/>
        </w:rPr>
        <w:t xml:space="preserve"> -Verification and storage of received ship certificates (new VPFI message described in VDES Mobile standard)</w:t>
      </w:r>
    </w:p>
  </w:comment>
  <w:comment w:id="141" w:author="Johan Lindborg" w:date="2026-02-20T10:28:00Z" w:initials="JL">
    <w:p w14:paraId="6C8514EE" w14:textId="77777777" w:rsidR="00FD2291" w:rsidRDefault="00FD2291" w:rsidP="00FD2291">
      <w:pPr>
        <w:pStyle w:val="CommentText"/>
      </w:pPr>
      <w:r>
        <w:rPr>
          <w:rStyle w:val="CommentReference"/>
        </w:rPr>
        <w:annotationRef/>
      </w:r>
      <w:r>
        <w:t>This behaviour is now defined in Mobile standard. Content will be revised by next DTEC.</w:t>
      </w:r>
    </w:p>
  </w:comment>
  <w:comment w:id="156" w:author="Johan Lindborg" w:date="2026-02-20T10:25:00Z" w:initials="JL">
    <w:p w14:paraId="204A5CCA" w14:textId="77777777" w:rsidR="00124B91" w:rsidRDefault="00124B91" w:rsidP="00124B91">
      <w:pPr>
        <w:pStyle w:val="CommentText"/>
      </w:pPr>
      <w:r>
        <w:rPr>
          <w:rStyle w:val="CommentReference"/>
        </w:rPr>
        <w:annotationRef/>
      </w:r>
      <w:r>
        <w:t>This section is kept in the document for now, until all information has been considered for inclusion into the new chapter 7 on resource coordination. It will eventually be deleted.</w:t>
      </w:r>
    </w:p>
  </w:comment>
  <w:comment w:id="159" w:author="Coutu, Jean-François (he / il) (DFO/MPO)" w:date="2025-02-19T10:03:00Z" w:initials="JC">
    <w:p w14:paraId="657DE465" w14:textId="77777777" w:rsidR="008A5A75" w:rsidRDefault="008A5A75" w:rsidP="00081AA4">
      <w:pPr>
        <w:pStyle w:val="CommentText"/>
      </w:pPr>
      <w:r>
        <w:rPr>
          <w:rStyle w:val="CommentReference"/>
        </w:rPr>
        <w:annotationRef/>
      </w:r>
      <w:r>
        <w:rPr>
          <w:lang w:val="fr-CA"/>
        </w:rPr>
        <w:t>Question for the working group. Do we, IALA want to define the technical characteristics of these two coordination methods. I think this may be a definite YES for network coordination. We may leave OTA for manufacturer to implement but at least give some guidelines / recommendations?</w:t>
      </w:r>
    </w:p>
  </w:comment>
  <w:comment w:id="160" w:author="Coutu, Jean-François (he / il) (DFO/MPO)" w:date="2025-02-19T10:09:00Z" w:initials="JC">
    <w:p w14:paraId="29AFD1F5" w14:textId="77777777" w:rsidR="008A5A75" w:rsidRDefault="008A5A75" w:rsidP="00081AA4">
      <w:pPr>
        <w:pStyle w:val="CommentText"/>
      </w:pPr>
      <w:r>
        <w:rPr>
          <w:rStyle w:val="CommentReference"/>
        </w:rPr>
        <w:annotationRef/>
      </w:r>
      <w:r>
        <w:rPr>
          <w:lang w:val="fr-CA"/>
        </w:rPr>
        <w:t>This should be replaced with the VDE-TER timeout value for re-transmission of a channel access request if no channel assignment has been received.</w:t>
      </w:r>
    </w:p>
  </w:comment>
  <w:comment w:id="161" w:author="Coutu, Jean-François (he / il) (DFO/MPO)" w:date="2025-02-19T10:14:00Z" w:initials="JC">
    <w:p w14:paraId="5916609F" w14:textId="77777777" w:rsidR="008A5A75" w:rsidRDefault="008A5A75" w:rsidP="00081AA4">
      <w:pPr>
        <w:pStyle w:val="CommentText"/>
      </w:pPr>
      <w:r>
        <w:rPr>
          <w:rStyle w:val="CommentReference"/>
        </w:rPr>
        <w:annotationRef/>
      </w:r>
      <w:r>
        <w:rPr>
          <w:lang w:val="fr-CA"/>
        </w:rPr>
        <w:t>This is a significant new requirement for VDES base stations. May need to be discussed by the working group and refined.</w:t>
      </w:r>
    </w:p>
  </w:comment>
  <w:comment w:id="162" w:author="Coutu, Jean-François (he / il) (DFO/MPO)" w:date="2025-02-19T10:17:00Z" w:initials="JC">
    <w:p w14:paraId="4A858B94" w14:textId="77777777" w:rsidR="008A5A75" w:rsidRDefault="008A5A75" w:rsidP="00081AA4">
      <w:pPr>
        <w:pStyle w:val="CommentText"/>
      </w:pPr>
      <w:r>
        <w:rPr>
          <w:rStyle w:val="CommentReference"/>
        </w:rPr>
        <w:annotationRef/>
      </w:r>
      <w:r>
        <w:rPr>
          <w:lang w:val="fr-CA"/>
        </w:rPr>
        <w:t>Question for VDES experts.. Is it possible that adjacent base stations may be using different link IDs for channels assignment broadcasts or is channel 0 always using the same link ID for all broadcasts? If its is not specified, in the VDE-TER standard, maybe we need to make it universal for all VDES base stations to allow OTA coordination to work. So this would be another significant new requirement for VDE-TER base stations.</w:t>
      </w:r>
    </w:p>
  </w:comment>
  <w:comment w:id="163" w:author="Johan Lindborg" w:date="2026-02-20T09:11:00Z" w:initials="JL">
    <w:p w14:paraId="0F8192D0" w14:textId="77777777" w:rsidR="00CB38CA" w:rsidRDefault="00CB38CA" w:rsidP="00CB38CA">
      <w:pPr>
        <w:pStyle w:val="CommentText"/>
      </w:pPr>
      <w:r>
        <w:rPr>
          <w:rStyle w:val="CommentReference"/>
        </w:rPr>
        <w:annotationRef/>
      </w:r>
      <w:r>
        <w:t>Everything below is just for drafting guidance and will be removed eventually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2F22559" w15:done="0"/>
  <w15:commentEx w15:paraId="1E8F751E" w15:done="0"/>
  <w15:commentEx w15:paraId="008CB2B5" w15:done="0"/>
  <w15:commentEx w15:paraId="1EA88760" w15:done="0"/>
  <w15:commentEx w15:paraId="425E2732" w15:done="0"/>
  <w15:commentEx w15:paraId="2E9F78BA" w15:done="0"/>
  <w15:commentEx w15:paraId="56E916C2" w15:done="0"/>
  <w15:commentEx w15:paraId="4FF12802" w15:done="0"/>
  <w15:commentEx w15:paraId="5E9ECF31" w15:done="0"/>
  <w15:commentEx w15:paraId="3DF34D75" w15:done="0"/>
  <w15:commentEx w15:paraId="35D001C5" w15:done="0"/>
  <w15:commentEx w15:paraId="46BB4D11" w15:done="0"/>
  <w15:commentEx w15:paraId="06F99DCD" w15:done="0"/>
  <w15:commentEx w15:paraId="75EAA559" w15:done="0"/>
  <w15:commentEx w15:paraId="22F29BD9" w15:done="0"/>
  <w15:commentEx w15:paraId="0DAB54BB" w15:paraIdParent="22F29BD9" w15:done="0"/>
  <w15:commentEx w15:paraId="5D62352E" w15:done="0"/>
  <w15:commentEx w15:paraId="1B9F20F8" w15:paraIdParent="5D62352E" w15:done="0"/>
  <w15:commentEx w15:paraId="7235C6D0" w15:done="0"/>
  <w15:commentEx w15:paraId="78F125AE" w15:done="0"/>
  <w15:commentEx w15:paraId="563F8B15" w15:done="0"/>
  <w15:commentEx w15:paraId="5EC77CAB" w15:done="0"/>
  <w15:commentEx w15:paraId="2606965F" w15:done="0"/>
  <w15:commentEx w15:paraId="71E9E92C" w15:done="0"/>
  <w15:commentEx w15:paraId="754C84B5" w15:done="0"/>
  <w15:commentEx w15:paraId="138C1695" w15:done="0"/>
  <w15:commentEx w15:paraId="729D8A95" w15:done="0"/>
  <w15:commentEx w15:paraId="28419396" w15:done="0"/>
  <w15:commentEx w15:paraId="18566945" w15:done="0"/>
  <w15:commentEx w15:paraId="27FADC09" w15:done="0"/>
  <w15:commentEx w15:paraId="46927A23" w15:done="0"/>
  <w15:commentEx w15:paraId="39A295F2" w15:done="0"/>
  <w15:commentEx w15:paraId="2D5F3EC1" w15:paraIdParent="39A295F2" w15:done="0"/>
  <w15:commentEx w15:paraId="39E0944D" w15:done="0"/>
  <w15:commentEx w15:paraId="77A625DC" w15:done="0"/>
  <w15:commentEx w15:paraId="46926F9A" w15:done="0"/>
  <w15:commentEx w15:paraId="08252BEF" w15:done="0"/>
  <w15:commentEx w15:paraId="3AC8C1DD" w15:done="0"/>
  <w15:commentEx w15:paraId="3303B434" w15:done="0"/>
  <w15:commentEx w15:paraId="393426DA" w15:done="0"/>
  <w15:commentEx w15:paraId="6B767470" w15:done="0"/>
  <w15:commentEx w15:paraId="6C8514EE" w15:done="0"/>
  <w15:commentEx w15:paraId="204A5CCA" w15:done="0"/>
  <w15:commentEx w15:paraId="657DE465" w15:done="0"/>
  <w15:commentEx w15:paraId="29AFD1F5" w15:done="0"/>
  <w15:commentEx w15:paraId="5916609F" w15:done="0"/>
  <w15:commentEx w15:paraId="4A858B94" w15:done="0"/>
  <w15:commentEx w15:paraId="0F8192D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9FBFFAB" w16cex:dateUtc="2025-08-06T07:30:00Z"/>
  <w16cex:commentExtensible w16cex:durableId="1A403FF8" w16cex:dateUtc="2025-08-18T16:12:00Z"/>
  <w16cex:commentExtensible w16cex:durableId="148F73B3" w16cex:dateUtc="2025-08-18T19:38:00Z"/>
  <w16cex:commentExtensible w16cex:durableId="159E2A9B" w16cex:dateUtc="2025-08-06T07:32:00Z"/>
  <w16cex:commentExtensible w16cex:durableId="0D764DB9" w16cex:dateUtc="2026-02-16T09:38:00Z"/>
  <w16cex:commentExtensible w16cex:durableId="793593D5" w16cex:dateUtc="2025-08-06T07:36:00Z"/>
  <w16cex:commentExtensible w16cex:durableId="191E5382" w16cex:dateUtc="2026-02-18T15:01:00Z"/>
  <w16cex:commentExtensible w16cex:durableId="54CF8282" w16cex:dateUtc="2026-02-18T15:01:00Z"/>
  <w16cex:commentExtensible w16cex:durableId="26ACFD87" w16cex:dateUtc="2025-08-06T07:39:00Z"/>
  <w16cex:commentExtensible w16cex:durableId="7FDFB4F2" w16cex:dateUtc="2026-02-20T07:55:00Z"/>
  <w16cex:commentExtensible w16cex:durableId="337F03AB" w16cex:dateUtc="2026-02-20T07:56:00Z"/>
  <w16cex:commentExtensible w16cex:durableId="5E0A9F6B" w16cex:dateUtc="2026-02-20T07:56:00Z"/>
  <w16cex:commentExtensible w16cex:durableId="38E446E1" w16cex:dateUtc="2026-02-18T15:09:00Z"/>
  <w16cex:commentExtensible w16cex:durableId="1AC31B7B" w16cex:dateUtc="2026-02-20T08:46:00Z"/>
  <w16cex:commentExtensible w16cex:durableId="6DDED1EB" w16cex:dateUtc="2026-02-20T08:59:00Z"/>
  <w16cex:commentExtensible w16cex:durableId="5566A20B" w16cex:dateUtc="2026-02-20T09:00:00Z"/>
  <w16cex:commentExtensible w16cex:durableId="58ABCEC5" w16cex:dateUtc="2025-03-25T10:06:00Z"/>
  <w16cex:commentExtensible w16cex:durableId="6A52F667" w16cex:dateUtc="2025-03-25T10:06:00Z"/>
  <w16cex:commentExtensible w16cex:durableId="338EF209" w16cex:dateUtc="2025-03-25T09:23:00Z"/>
  <w16cex:commentExtensible w16cex:durableId="2B8BF739" w16cex:dateUtc="2025-03-24T07:22:00Z"/>
  <w16cex:commentExtensible w16cex:durableId="2B8BF93B" w16cex:dateUtc="2025-03-24T07:31:00Z"/>
  <w16cex:commentExtensible w16cex:durableId="10DA6492" w16cex:dateUtc="2026-02-16T11:34:00Z"/>
  <w16cex:commentExtensible w16cex:durableId="7DB49E0E" w16cex:dateUtc="2026-02-16T11:34:00Z"/>
  <w16cex:commentExtensible w16cex:durableId="50C17747" w16cex:dateUtc="2026-02-16T11:46:00Z"/>
  <w16cex:commentExtensible w16cex:durableId="68F7F65D" w16cex:dateUtc="2026-02-16T11:47:00Z"/>
  <w16cex:commentExtensible w16cex:durableId="20A2210C" w16cex:dateUtc="2026-02-16T11:48:00Z"/>
  <w16cex:commentExtensible w16cex:durableId="0EE4B185" w16cex:dateUtc="2026-02-16T11:57:00Z"/>
  <w16cex:commentExtensible w16cex:durableId="71A15992" w16cex:dateUtc="2026-02-20T08:00:00Z"/>
  <w16cex:commentExtensible w16cex:durableId="6C4BDB37" w16cex:dateUtc="2025-08-06T07:53:00Z"/>
  <w16cex:commentExtensible w16cex:durableId="068D81C4" w16cex:dateUtc="2026-02-17T08:08:00Z"/>
  <w16cex:commentExtensible w16cex:durableId="0E4823C4" w16cex:dateUtc="2026-02-17T10:35:00Z"/>
  <w16cex:commentExtensible w16cex:durableId="49389F31" w16cex:dateUtc="2026-02-17T10:35:00Z"/>
  <w16cex:commentExtensible w16cex:durableId="1F3F8D72" w16cex:dateUtc="2026-02-17T10:36:00Z"/>
  <w16cex:commentExtensible w16cex:durableId="2A3EE1DE" w16cex:dateUtc="2026-02-17T10:54:00Z"/>
  <w16cex:commentExtensible w16cex:durableId="38D8FCE0" w16cex:dateUtc="2026-02-17T10:54:00Z"/>
  <w16cex:commentExtensible w16cex:durableId="203EED2D" w16cex:dateUtc="2026-02-18T08:41:00Z"/>
  <w16cex:commentExtensible w16cex:durableId="6A127D65" w16cex:dateUtc="2026-02-20T08:24:00Z"/>
  <w16cex:commentExtensible w16cex:durableId="72DF9E37" w16cex:dateUtc="2026-02-19T11:18:00Z"/>
  <w16cex:commentExtensible w16cex:durableId="29D4438A" w16cex:dateUtc="2026-02-19T15:23:00Z"/>
  <w16cex:commentExtensible w16cex:durableId="23C35B26" w16cex:dateUtc="2026-02-20T08:37:00Z"/>
  <w16cex:commentExtensible w16cex:durableId="54FA4AA3" w16cex:dateUtc="2026-02-20T09:23:00Z"/>
  <w16cex:commentExtensible w16cex:durableId="12E418BD" w16cex:dateUtc="2026-02-20T09:28:00Z"/>
  <w16cex:commentExtensible w16cex:durableId="74F5C61D" w16cex:dateUtc="2026-02-20T09:25:00Z"/>
  <w16cex:commentExtensible w16cex:durableId="2B602B07" w16cex:dateUtc="2025-02-19T15:03:00Z"/>
  <w16cex:commentExtensible w16cex:durableId="2B602C4C" w16cex:dateUtc="2025-02-19T15:09:00Z"/>
  <w16cex:commentExtensible w16cex:durableId="2B602D70" w16cex:dateUtc="2025-02-19T15:14:00Z"/>
  <w16cex:commentExtensible w16cex:durableId="2B602E21" w16cex:dateUtc="2025-02-19T15:17:00Z"/>
  <w16cex:commentExtensible w16cex:durableId="72267DBD" w16cex:dateUtc="2026-02-20T08: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2F22559" w16cid:durableId="19FBFFAB"/>
  <w16cid:commentId w16cid:paraId="1E8F751E" w16cid:durableId="1A403FF8"/>
  <w16cid:commentId w16cid:paraId="008CB2B5" w16cid:durableId="148F73B3"/>
  <w16cid:commentId w16cid:paraId="1EA88760" w16cid:durableId="159E2A9B"/>
  <w16cid:commentId w16cid:paraId="425E2732" w16cid:durableId="0D764DB9"/>
  <w16cid:commentId w16cid:paraId="2E9F78BA" w16cid:durableId="793593D5"/>
  <w16cid:commentId w16cid:paraId="56E916C2" w16cid:durableId="191E5382"/>
  <w16cid:commentId w16cid:paraId="4FF12802" w16cid:durableId="54CF8282"/>
  <w16cid:commentId w16cid:paraId="5E9ECF31" w16cid:durableId="26ACFD87"/>
  <w16cid:commentId w16cid:paraId="3DF34D75" w16cid:durableId="7FDFB4F2"/>
  <w16cid:commentId w16cid:paraId="35D001C5" w16cid:durableId="337F03AB"/>
  <w16cid:commentId w16cid:paraId="46BB4D11" w16cid:durableId="5E0A9F6B"/>
  <w16cid:commentId w16cid:paraId="06F99DCD" w16cid:durableId="38E446E1"/>
  <w16cid:commentId w16cid:paraId="75EAA559" w16cid:durableId="1AC31B7B"/>
  <w16cid:commentId w16cid:paraId="22F29BD9" w16cid:durableId="6DDED1EB"/>
  <w16cid:commentId w16cid:paraId="0DAB54BB" w16cid:durableId="5566A20B"/>
  <w16cid:commentId w16cid:paraId="5D62352E" w16cid:durableId="58ABCEC5"/>
  <w16cid:commentId w16cid:paraId="1B9F20F8" w16cid:durableId="6A52F667"/>
  <w16cid:commentId w16cid:paraId="7235C6D0" w16cid:durableId="338EF209"/>
  <w16cid:commentId w16cid:paraId="78F125AE" w16cid:durableId="2B8BF739"/>
  <w16cid:commentId w16cid:paraId="563F8B15" w16cid:durableId="2B8BF93B"/>
  <w16cid:commentId w16cid:paraId="5EC77CAB" w16cid:durableId="10DA6492"/>
  <w16cid:commentId w16cid:paraId="2606965F" w16cid:durableId="7DB49E0E"/>
  <w16cid:commentId w16cid:paraId="71E9E92C" w16cid:durableId="50C17747"/>
  <w16cid:commentId w16cid:paraId="754C84B5" w16cid:durableId="68F7F65D"/>
  <w16cid:commentId w16cid:paraId="138C1695" w16cid:durableId="20A2210C"/>
  <w16cid:commentId w16cid:paraId="729D8A95" w16cid:durableId="0EE4B185"/>
  <w16cid:commentId w16cid:paraId="28419396" w16cid:durableId="71A15992"/>
  <w16cid:commentId w16cid:paraId="18566945" w16cid:durableId="6C4BDB37"/>
  <w16cid:commentId w16cid:paraId="27FADC09" w16cid:durableId="068D81C4"/>
  <w16cid:commentId w16cid:paraId="46927A23" w16cid:durableId="0E4823C4"/>
  <w16cid:commentId w16cid:paraId="39A295F2" w16cid:durableId="49389F31"/>
  <w16cid:commentId w16cid:paraId="2D5F3EC1" w16cid:durableId="1F3F8D72"/>
  <w16cid:commentId w16cid:paraId="39E0944D" w16cid:durableId="2A3EE1DE"/>
  <w16cid:commentId w16cid:paraId="77A625DC" w16cid:durableId="38D8FCE0"/>
  <w16cid:commentId w16cid:paraId="46926F9A" w16cid:durableId="203EED2D"/>
  <w16cid:commentId w16cid:paraId="08252BEF" w16cid:durableId="6A127D65"/>
  <w16cid:commentId w16cid:paraId="3AC8C1DD" w16cid:durableId="72DF9E37"/>
  <w16cid:commentId w16cid:paraId="3303B434" w16cid:durableId="29D4438A"/>
  <w16cid:commentId w16cid:paraId="393426DA" w16cid:durableId="23C35B26"/>
  <w16cid:commentId w16cid:paraId="6B767470" w16cid:durableId="54FA4AA3"/>
  <w16cid:commentId w16cid:paraId="6C8514EE" w16cid:durableId="12E418BD"/>
  <w16cid:commentId w16cid:paraId="204A5CCA" w16cid:durableId="74F5C61D"/>
  <w16cid:commentId w16cid:paraId="657DE465" w16cid:durableId="2B602B07"/>
  <w16cid:commentId w16cid:paraId="29AFD1F5" w16cid:durableId="2B602C4C"/>
  <w16cid:commentId w16cid:paraId="5916609F" w16cid:durableId="2B602D70"/>
  <w16cid:commentId w16cid:paraId="4A858B94" w16cid:durableId="2B602E21"/>
  <w16cid:commentId w16cid:paraId="0F8192D0" w16cid:durableId="72267DB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FFC49" w14:textId="77777777" w:rsidR="00BF13A5" w:rsidRPr="00087A8F" w:rsidRDefault="00BF13A5" w:rsidP="003274DB">
      <w:r w:rsidRPr="00087A8F">
        <w:separator/>
      </w:r>
    </w:p>
    <w:p w14:paraId="0ADE7648" w14:textId="77777777" w:rsidR="00BF13A5" w:rsidRPr="00087A8F" w:rsidRDefault="00BF13A5"/>
  </w:endnote>
  <w:endnote w:type="continuationSeparator" w:id="0">
    <w:p w14:paraId="3FFB5C67" w14:textId="77777777" w:rsidR="00BF13A5" w:rsidRPr="00087A8F" w:rsidRDefault="00BF13A5" w:rsidP="003274DB">
      <w:r w:rsidRPr="00087A8F">
        <w:continuationSeparator/>
      </w:r>
    </w:p>
    <w:p w14:paraId="2914ABAB" w14:textId="77777777" w:rsidR="00BF13A5" w:rsidRPr="00087A8F" w:rsidRDefault="00BF13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Body)">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4090E" w14:textId="77777777" w:rsidR="00326BB4" w:rsidRPr="00087A8F" w:rsidRDefault="00326BB4" w:rsidP="00EC7C87">
    <w:pPr>
      <w:pStyle w:val="Footer"/>
      <w:framePr w:wrap="none" w:vAnchor="text" w:hAnchor="margin" w:xAlign="right" w:y="1"/>
      <w:rPr>
        <w:rStyle w:val="PageNumber"/>
      </w:rPr>
    </w:pPr>
    <w:r w:rsidRPr="00087A8F">
      <w:rPr>
        <w:rStyle w:val="PageNumber"/>
      </w:rPr>
      <w:fldChar w:fldCharType="begin"/>
    </w:r>
    <w:r w:rsidRPr="00087A8F">
      <w:rPr>
        <w:rStyle w:val="PageNumber"/>
      </w:rPr>
      <w:instrText xml:space="preserve">PAGE  </w:instrText>
    </w:r>
    <w:r w:rsidRPr="00087A8F">
      <w:rPr>
        <w:rStyle w:val="PageNumber"/>
      </w:rPr>
      <w:fldChar w:fldCharType="end"/>
    </w:r>
  </w:p>
  <w:p w14:paraId="332C518D" w14:textId="77777777" w:rsidR="00326BB4" w:rsidRPr="00087A8F" w:rsidRDefault="00326BB4" w:rsidP="00C907DF">
    <w:pPr>
      <w:pStyle w:val="Footer"/>
      <w:framePr w:wrap="none" w:vAnchor="text" w:hAnchor="margin" w:xAlign="right" w:y="1"/>
      <w:ind w:right="360"/>
      <w:rPr>
        <w:rStyle w:val="PageNumber"/>
      </w:rPr>
    </w:pPr>
    <w:r w:rsidRPr="00087A8F">
      <w:rPr>
        <w:rStyle w:val="PageNumber"/>
      </w:rPr>
      <w:fldChar w:fldCharType="begin"/>
    </w:r>
    <w:r w:rsidRPr="00087A8F">
      <w:rPr>
        <w:rStyle w:val="PageNumber"/>
      </w:rPr>
      <w:instrText xml:space="preserve">PAGE  </w:instrText>
    </w:r>
    <w:r w:rsidRPr="00087A8F">
      <w:rPr>
        <w:rStyle w:val="PageNumber"/>
      </w:rPr>
      <w:fldChar w:fldCharType="end"/>
    </w:r>
  </w:p>
  <w:p w14:paraId="4641649D" w14:textId="77777777" w:rsidR="00326BB4" w:rsidRPr="00087A8F" w:rsidRDefault="00326BB4" w:rsidP="00A97900">
    <w:pPr>
      <w:pStyle w:val="Footer"/>
      <w:framePr w:wrap="none" w:vAnchor="text" w:hAnchor="margin" w:xAlign="right" w:y="1"/>
      <w:ind w:right="360"/>
      <w:rPr>
        <w:rStyle w:val="PageNumber"/>
      </w:rPr>
    </w:pPr>
    <w:r w:rsidRPr="00087A8F">
      <w:rPr>
        <w:rStyle w:val="PageNumber"/>
      </w:rPr>
      <w:fldChar w:fldCharType="begin"/>
    </w:r>
    <w:r w:rsidRPr="00087A8F">
      <w:rPr>
        <w:rStyle w:val="PageNumber"/>
      </w:rPr>
      <w:instrText xml:space="preserve">PAGE  </w:instrText>
    </w:r>
    <w:r w:rsidRPr="00087A8F">
      <w:rPr>
        <w:rStyle w:val="PageNumber"/>
      </w:rPr>
      <w:fldChar w:fldCharType="end"/>
    </w:r>
  </w:p>
  <w:p w14:paraId="55BDC56F" w14:textId="77777777" w:rsidR="00326BB4" w:rsidRPr="00087A8F" w:rsidRDefault="00326BB4" w:rsidP="005378A6">
    <w:pPr>
      <w:pStyle w:val="Footer"/>
      <w:framePr w:wrap="none" w:vAnchor="text" w:hAnchor="margin" w:xAlign="right" w:y="1"/>
      <w:ind w:right="360"/>
      <w:rPr>
        <w:rStyle w:val="PageNumber"/>
      </w:rPr>
    </w:pPr>
    <w:r w:rsidRPr="00087A8F">
      <w:rPr>
        <w:rStyle w:val="PageNumber"/>
      </w:rPr>
      <w:fldChar w:fldCharType="begin"/>
    </w:r>
    <w:r w:rsidRPr="00087A8F">
      <w:rPr>
        <w:rStyle w:val="PageNumber"/>
      </w:rPr>
      <w:instrText xml:space="preserve">PAGE  </w:instrText>
    </w:r>
    <w:r w:rsidRPr="00087A8F">
      <w:rPr>
        <w:rStyle w:val="PageNumber"/>
      </w:rPr>
      <w:fldChar w:fldCharType="end"/>
    </w:r>
  </w:p>
  <w:p w14:paraId="6C4C0A77" w14:textId="77777777" w:rsidR="00326BB4" w:rsidRPr="00087A8F" w:rsidRDefault="00326BB4"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200F0" w14:textId="77777777" w:rsidR="00326BB4" w:rsidRPr="00087A8F" w:rsidRDefault="00326BB4" w:rsidP="008747E0">
    <w:pPr>
      <w:pStyle w:val="Footer"/>
    </w:pPr>
    <w:r w:rsidRPr="00087A8F">
      <w:rPr>
        <w:noProof/>
      </w:rPr>
      <mc:AlternateContent>
        <mc:Choice Requires="wps">
          <w:drawing>
            <wp:anchor distT="0" distB="0" distL="114300" distR="114300" simplePos="0" relativeHeight="251654656" behindDoc="0" locked="0" layoutInCell="1" allowOverlap="1" wp14:anchorId="1E1445D3" wp14:editId="0AC77497">
              <wp:simplePos x="0" y="0"/>
              <wp:positionH relativeFrom="page">
                <wp:posOffset>225425</wp:posOffset>
              </wp:positionH>
              <wp:positionV relativeFrom="page">
                <wp:posOffset>9106535</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3ED7519" id="Connecteur droit 11" o:spid="_x0000_s1026" style="position:absolute;z-index:25165465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sidRPr="00087A8F">
      <w:rPr>
        <w:noProof/>
      </w:rPr>
      <w:drawing>
        <wp:anchor distT="0" distB="0" distL="114300" distR="114300" simplePos="0" relativeHeight="251647488" behindDoc="1" locked="0" layoutInCell="1" allowOverlap="1" wp14:anchorId="20D07C88" wp14:editId="79461F4E">
          <wp:simplePos x="0" y="0"/>
          <wp:positionH relativeFrom="page">
            <wp:posOffset>786696</wp:posOffset>
          </wp:positionH>
          <wp:positionV relativeFrom="page">
            <wp:posOffset>9725025</wp:posOffset>
          </wp:positionV>
          <wp:extent cx="3247200" cy="723600"/>
          <wp:effectExtent l="0" t="0" r="0" b="635"/>
          <wp:wrapNone/>
          <wp:docPr id="5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sidRPr="00087A8F">
      <w:t xml:space="preserve"> </w:t>
    </w:r>
  </w:p>
  <w:p w14:paraId="38DAC5DD" w14:textId="77777777" w:rsidR="00326BB4" w:rsidRPr="00087A8F" w:rsidRDefault="00326BB4" w:rsidP="008747E0">
    <w:pPr>
      <w:pStyle w:val="Footer"/>
    </w:pPr>
  </w:p>
  <w:p w14:paraId="3BE57E7C" w14:textId="77777777" w:rsidR="00326BB4" w:rsidRPr="00087A8F" w:rsidRDefault="00326BB4" w:rsidP="002735DD">
    <w:pPr>
      <w:pStyle w:val="Footer"/>
      <w:tabs>
        <w:tab w:val="left" w:pos="1781"/>
      </w:tabs>
    </w:pPr>
    <w:r w:rsidRPr="00087A8F">
      <w:tab/>
    </w:r>
  </w:p>
  <w:p w14:paraId="6E3234A9" w14:textId="77777777" w:rsidR="00326BB4" w:rsidRPr="00087A8F" w:rsidRDefault="00326BB4" w:rsidP="008747E0">
    <w:pPr>
      <w:pStyle w:val="Footer"/>
    </w:pPr>
  </w:p>
  <w:p w14:paraId="171B1A87" w14:textId="77777777" w:rsidR="00326BB4" w:rsidRPr="00087A8F" w:rsidRDefault="00326BB4" w:rsidP="002735DD">
    <w:pPr>
      <w:pStyle w:val="Footer"/>
      <w:tabs>
        <w:tab w:val="left" w:pos="2139"/>
      </w:tabs>
    </w:pPr>
    <w:r w:rsidRPr="00087A8F">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7CD2B" w14:textId="77777777" w:rsidR="00326BB4" w:rsidRPr="00087A8F" w:rsidRDefault="00326BB4" w:rsidP="00525922">
    <w:r w:rsidRPr="00087A8F">
      <w:rPr>
        <w:noProof/>
      </w:rPr>
      <mc:AlternateContent>
        <mc:Choice Requires="wps">
          <w:drawing>
            <wp:anchor distT="0" distB="0" distL="114300" distR="114300" simplePos="0" relativeHeight="251656704" behindDoc="0" locked="0" layoutInCell="1" allowOverlap="1" wp14:anchorId="7A24D458" wp14:editId="71F33179">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FED3B53" id="Connecteur droit 11" o:spid="_x0000_s1026" style="position:absolute;z-index:2516567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2A26AB96" w14:textId="77777777" w:rsidR="00326BB4" w:rsidRPr="00087A8F" w:rsidRDefault="00326BB4" w:rsidP="00525922">
    <w:pPr>
      <w:rPr>
        <w:rStyle w:val="PageNumber"/>
        <w:szCs w:val="15"/>
      </w:rPr>
    </w:pPr>
    <w:r w:rsidRPr="00087A8F">
      <w:rPr>
        <w:szCs w:val="15"/>
      </w:rPr>
      <w:fldChar w:fldCharType="begin"/>
    </w:r>
    <w:r w:rsidRPr="00087A8F">
      <w:rPr>
        <w:szCs w:val="15"/>
      </w:rPr>
      <w:instrText xml:space="preserve"> STYLEREF "Document title" \* MERGEFORMAT </w:instrText>
    </w:r>
    <w:r w:rsidRPr="00087A8F">
      <w:rPr>
        <w:szCs w:val="15"/>
      </w:rPr>
      <w:fldChar w:fldCharType="separate"/>
    </w:r>
    <w:r w:rsidR="000870E9" w:rsidRPr="00087A8F">
      <w:rPr>
        <w:b/>
        <w:bCs/>
        <w:szCs w:val="15"/>
      </w:rPr>
      <w:t>Error! Use the Home tab to apply Document title to the text that you want to appear here.</w:t>
    </w:r>
    <w:r w:rsidRPr="00087A8F">
      <w:rPr>
        <w:szCs w:val="15"/>
      </w:rPr>
      <w:fldChar w:fldCharType="end"/>
    </w:r>
    <w:r w:rsidRPr="00087A8F">
      <w:rPr>
        <w:szCs w:val="15"/>
      </w:rPr>
      <w:t xml:space="preserve"> </w:t>
    </w:r>
    <w:r w:rsidRPr="00087A8F">
      <w:rPr>
        <w:szCs w:val="15"/>
      </w:rPr>
      <w:fldChar w:fldCharType="begin"/>
    </w:r>
    <w:r w:rsidRPr="00087A8F">
      <w:rPr>
        <w:szCs w:val="15"/>
      </w:rPr>
      <w:instrText xml:space="preserve"> STYLEREF "Document number" \* MERGEFORMAT </w:instrText>
    </w:r>
    <w:r w:rsidRPr="00087A8F">
      <w:rPr>
        <w:szCs w:val="15"/>
      </w:rPr>
      <w:fldChar w:fldCharType="separate"/>
    </w:r>
    <w:r w:rsidR="000870E9" w:rsidRPr="00087A8F">
      <w:rPr>
        <w:szCs w:val="15"/>
      </w:rPr>
      <w:t>Gnnnn</w:t>
    </w:r>
    <w:r w:rsidRPr="00087A8F">
      <w:rPr>
        <w:szCs w:val="15"/>
      </w:rPr>
      <w:fldChar w:fldCharType="end"/>
    </w:r>
    <w:r w:rsidRPr="00087A8F">
      <w:rPr>
        <w:szCs w:val="15"/>
      </w:rPr>
      <w:t xml:space="preserve"> – </w:t>
    </w:r>
    <w:r w:rsidRPr="00087A8F">
      <w:rPr>
        <w:szCs w:val="15"/>
      </w:rPr>
      <w:fldChar w:fldCharType="begin"/>
    </w:r>
    <w:r w:rsidRPr="00087A8F">
      <w:rPr>
        <w:szCs w:val="15"/>
      </w:rPr>
      <w:instrText xml:space="preserve"> STYLEREF Subtitle \* MERGEFORMAT </w:instrText>
    </w:r>
    <w:r w:rsidRPr="00087A8F">
      <w:rPr>
        <w:szCs w:val="15"/>
      </w:rPr>
      <w:fldChar w:fldCharType="separate"/>
    </w:r>
    <w:r w:rsidR="000870E9" w:rsidRPr="00087A8F">
      <w:rPr>
        <w:b/>
        <w:bCs/>
        <w:szCs w:val="15"/>
      </w:rPr>
      <w:t>Error! Use the Home tab to apply Subtitle to the text that you want to appear here.</w:t>
    </w:r>
    <w:r w:rsidRPr="00087A8F">
      <w:rPr>
        <w:szCs w:val="15"/>
      </w:rPr>
      <w:fldChar w:fldCharType="end"/>
    </w:r>
  </w:p>
  <w:p w14:paraId="28915F7A" w14:textId="77777777" w:rsidR="00326BB4" w:rsidRPr="00087A8F" w:rsidRDefault="00326BB4" w:rsidP="00525922">
    <w:pPr>
      <w:rPr>
        <w:szCs w:val="15"/>
      </w:rPr>
    </w:pPr>
    <w:r w:rsidRPr="00087A8F">
      <w:rPr>
        <w:szCs w:val="15"/>
      </w:rPr>
      <w:fldChar w:fldCharType="begin"/>
    </w:r>
    <w:r w:rsidRPr="00087A8F">
      <w:rPr>
        <w:szCs w:val="15"/>
      </w:rPr>
      <w:instrText xml:space="preserve"> STYLEREF "Edition number" \* MERGEFORMAT </w:instrText>
    </w:r>
    <w:r w:rsidRPr="00087A8F">
      <w:rPr>
        <w:szCs w:val="15"/>
      </w:rPr>
      <w:fldChar w:fldCharType="separate"/>
    </w:r>
    <w:r w:rsidR="000870E9" w:rsidRPr="00087A8F">
      <w:rPr>
        <w:szCs w:val="15"/>
      </w:rPr>
      <w:t>Edition x.x</w:t>
    </w:r>
    <w:r w:rsidRPr="00087A8F">
      <w:rPr>
        <w:szCs w:val="15"/>
      </w:rPr>
      <w:fldChar w:fldCharType="end"/>
    </w:r>
    <w:r w:rsidRPr="00087A8F">
      <w:rPr>
        <w:szCs w:val="15"/>
      </w:rPr>
      <w:tab/>
      <w:t xml:space="preserve">P </w:t>
    </w:r>
    <w:r w:rsidRPr="00087A8F">
      <w:rPr>
        <w:rStyle w:val="PageNumber"/>
        <w:szCs w:val="15"/>
      </w:rPr>
      <w:fldChar w:fldCharType="begin"/>
    </w:r>
    <w:r w:rsidRPr="00087A8F">
      <w:rPr>
        <w:rStyle w:val="PageNumber"/>
        <w:szCs w:val="15"/>
      </w:rPr>
      <w:instrText xml:space="preserve">PAGE  </w:instrText>
    </w:r>
    <w:r w:rsidRPr="00087A8F">
      <w:rPr>
        <w:rStyle w:val="PageNumber"/>
        <w:szCs w:val="15"/>
      </w:rPr>
      <w:fldChar w:fldCharType="separate"/>
    </w:r>
    <w:r w:rsidRPr="00087A8F">
      <w:rPr>
        <w:rStyle w:val="PageNumber"/>
        <w:szCs w:val="15"/>
      </w:rPr>
      <w:t>3</w:t>
    </w:r>
    <w:r w:rsidRPr="00087A8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CABF8" w14:textId="77777777" w:rsidR="00460D62" w:rsidRPr="00087A8F" w:rsidRDefault="00460D62" w:rsidP="00827301">
    <w:pPr>
      <w:pStyle w:val="Footerportrait"/>
      <w:rPr>
        <w:noProof w:val="0"/>
        <w:lang w:val="en-GB"/>
      </w:rPr>
    </w:pPr>
  </w:p>
  <w:p w14:paraId="1CBE1034" w14:textId="79DDB5C0" w:rsidR="00326BB4" w:rsidRPr="00087A8F" w:rsidRDefault="000870E9" w:rsidP="00827301">
    <w:pPr>
      <w:pStyle w:val="Footerportrait"/>
      <w:rPr>
        <w:rStyle w:val="PageNumber"/>
        <w:noProof w:val="0"/>
        <w:szCs w:val="15"/>
        <w:lang w:val="en-GB"/>
      </w:rPr>
    </w:pPr>
    <w:r w:rsidRPr="00087A8F">
      <w:rPr>
        <w:noProof w:val="0"/>
        <w:lang w:val="en-GB"/>
      </w:rPr>
      <w:fldChar w:fldCharType="begin"/>
    </w:r>
    <w:r w:rsidRPr="00087A8F">
      <w:rPr>
        <w:noProof w:val="0"/>
        <w:lang w:val="en-GB"/>
      </w:rPr>
      <w:instrText xml:space="preserve"> STYLEREF  "Document type"  \* MERGEFORMAT </w:instrText>
    </w:r>
    <w:r w:rsidRPr="00087A8F">
      <w:rPr>
        <w:noProof w:val="0"/>
        <w:lang w:val="en-GB"/>
      </w:rPr>
      <w:fldChar w:fldCharType="separate"/>
    </w:r>
    <w:r w:rsidR="00473913">
      <w:rPr>
        <w:lang w:val="en-GB"/>
      </w:rPr>
      <w:t>IALA Guideline</w:t>
    </w:r>
    <w:r w:rsidRPr="00087A8F">
      <w:rPr>
        <w:noProof w:val="0"/>
        <w:lang w:val="en-GB"/>
      </w:rPr>
      <w:fldChar w:fldCharType="end"/>
    </w:r>
    <w:r w:rsidR="00326BB4" w:rsidRPr="00087A8F">
      <w:rPr>
        <w:noProof w:val="0"/>
        <w:lang w:val="en-GB"/>
      </w:rPr>
      <w:t xml:space="preserve"> </w:t>
    </w:r>
    <w:r w:rsidRPr="00087A8F">
      <w:rPr>
        <w:noProof w:val="0"/>
        <w:lang w:val="en-GB"/>
      </w:rPr>
      <w:fldChar w:fldCharType="begin"/>
    </w:r>
    <w:r w:rsidRPr="00087A8F">
      <w:rPr>
        <w:noProof w:val="0"/>
        <w:lang w:val="en-GB"/>
      </w:rPr>
      <w:instrText xml:space="preserve"> STYLEREF "Document number" \* MERGEFORMAT </w:instrText>
    </w:r>
    <w:r w:rsidRPr="00087A8F">
      <w:rPr>
        <w:noProof w:val="0"/>
        <w:lang w:val="en-GB"/>
      </w:rPr>
      <w:fldChar w:fldCharType="separate"/>
    </w:r>
    <w:r w:rsidR="00473913">
      <w:rPr>
        <w:lang w:val="en-GB"/>
      </w:rPr>
      <w:t>Gnnnn</w:t>
    </w:r>
    <w:r w:rsidRPr="00087A8F">
      <w:rPr>
        <w:noProof w:val="0"/>
        <w:lang w:val="en-GB"/>
      </w:rPr>
      <w:fldChar w:fldCharType="end"/>
    </w:r>
    <w:r w:rsidR="00326BB4" w:rsidRPr="00087A8F">
      <w:rPr>
        <w:noProof w:val="0"/>
        <w:lang w:val="en-GB"/>
      </w:rPr>
      <w:t xml:space="preserve"> </w:t>
    </w:r>
    <w:r w:rsidRPr="00087A8F">
      <w:rPr>
        <w:noProof w:val="0"/>
        <w:lang w:val="en-GB"/>
      </w:rPr>
      <w:fldChar w:fldCharType="begin"/>
    </w:r>
    <w:r w:rsidRPr="00087A8F">
      <w:rPr>
        <w:noProof w:val="0"/>
        <w:lang w:val="en-GB"/>
      </w:rPr>
      <w:instrText xml:space="preserve"> STYLEREF "Document name" \* MERGEFORMAT </w:instrText>
    </w:r>
    <w:r w:rsidRPr="00087A8F">
      <w:rPr>
        <w:noProof w:val="0"/>
        <w:lang w:val="en-GB"/>
      </w:rPr>
      <w:fldChar w:fldCharType="separate"/>
    </w:r>
    <w:r w:rsidR="00473913" w:rsidRPr="00473913">
      <w:rPr>
        <w:b w:val="0"/>
        <w:bCs/>
      </w:rPr>
      <w:t>IALA Guideline on Shore-based VDES Infrastructure</w:t>
    </w:r>
    <w:r w:rsidRPr="00087A8F">
      <w:rPr>
        <w:noProof w:val="0"/>
        <w:lang w:val="en-GB"/>
      </w:rPr>
      <w:fldChar w:fldCharType="end"/>
    </w:r>
  </w:p>
  <w:p w14:paraId="42805CD4" w14:textId="04866B78" w:rsidR="00326BB4" w:rsidRPr="00087A8F" w:rsidRDefault="000870E9" w:rsidP="00827301">
    <w:pPr>
      <w:pStyle w:val="Footerportrait"/>
      <w:rPr>
        <w:noProof w:val="0"/>
        <w:lang w:val="en-GB"/>
      </w:rPr>
    </w:pPr>
    <w:r w:rsidRPr="00087A8F">
      <w:rPr>
        <w:noProof w:val="0"/>
        <w:lang w:val="en-GB"/>
      </w:rPr>
      <w:fldChar w:fldCharType="begin"/>
    </w:r>
    <w:r w:rsidRPr="00087A8F">
      <w:rPr>
        <w:noProof w:val="0"/>
        <w:lang w:val="en-GB"/>
      </w:rPr>
      <w:instrText xml:space="preserve"> STYLEREF "Edition number" \* MERGEFORMAT </w:instrText>
    </w:r>
    <w:r w:rsidRPr="00087A8F">
      <w:rPr>
        <w:noProof w:val="0"/>
        <w:lang w:val="en-GB"/>
      </w:rPr>
      <w:fldChar w:fldCharType="separate"/>
    </w:r>
    <w:r w:rsidR="00473913">
      <w:rPr>
        <w:lang w:val="en-GB"/>
      </w:rPr>
      <w:t>Edition x.x</w:t>
    </w:r>
    <w:r w:rsidRPr="00087A8F">
      <w:rPr>
        <w:noProof w:val="0"/>
        <w:lang w:val="en-GB"/>
      </w:rPr>
      <w:fldChar w:fldCharType="end"/>
    </w:r>
    <w:r w:rsidR="00326BB4" w:rsidRPr="00087A8F">
      <w:rPr>
        <w:noProof w:val="0"/>
        <w:lang w:val="en-GB"/>
      </w:rPr>
      <w:t xml:space="preserve"> </w:t>
    </w:r>
    <w:r w:rsidRPr="00087A8F">
      <w:rPr>
        <w:noProof w:val="0"/>
        <w:lang w:val="en-GB"/>
      </w:rPr>
      <w:fldChar w:fldCharType="begin"/>
    </w:r>
    <w:r w:rsidRPr="00087A8F">
      <w:rPr>
        <w:noProof w:val="0"/>
        <w:lang w:val="en-GB"/>
      </w:rPr>
      <w:instrText xml:space="preserve"> STYLEREF  MRN  \* MERGEFORMAT </w:instrText>
    </w:r>
    <w:r w:rsidRPr="00087A8F">
      <w:rPr>
        <w:noProof w:val="0"/>
        <w:lang w:val="en-GB"/>
      </w:rPr>
      <w:fldChar w:fldCharType="separate"/>
    </w:r>
    <w:r w:rsidR="00473913">
      <w:rPr>
        <w:lang w:val="en-GB"/>
      </w:rPr>
      <w:t>urn:mrn:iala:pub:gnnnn</w:t>
    </w:r>
    <w:r w:rsidRPr="00087A8F">
      <w:rPr>
        <w:noProof w:val="0"/>
        <w:lang w:val="en-GB"/>
      </w:rPr>
      <w:fldChar w:fldCharType="end"/>
    </w:r>
    <w:r w:rsidR="00326BB4" w:rsidRPr="00087A8F">
      <w:rPr>
        <w:noProof w:val="0"/>
        <w:lang w:val="en-GB"/>
      </w:rPr>
      <w:tab/>
      <w:t xml:space="preserve">P </w:t>
    </w:r>
    <w:r w:rsidR="00326BB4" w:rsidRPr="00087A8F">
      <w:rPr>
        <w:rStyle w:val="PageNumber"/>
        <w:noProof w:val="0"/>
        <w:szCs w:val="15"/>
        <w:lang w:val="en-GB"/>
      </w:rPr>
      <w:fldChar w:fldCharType="begin"/>
    </w:r>
    <w:r w:rsidR="00326BB4" w:rsidRPr="00087A8F">
      <w:rPr>
        <w:rStyle w:val="PageNumber"/>
        <w:noProof w:val="0"/>
        <w:szCs w:val="15"/>
        <w:lang w:val="en-GB"/>
      </w:rPr>
      <w:instrText xml:space="preserve">PAGE  </w:instrText>
    </w:r>
    <w:r w:rsidR="00326BB4" w:rsidRPr="00087A8F">
      <w:rPr>
        <w:rStyle w:val="PageNumber"/>
        <w:noProof w:val="0"/>
        <w:szCs w:val="15"/>
        <w:lang w:val="en-GB"/>
      </w:rPr>
      <w:fldChar w:fldCharType="separate"/>
    </w:r>
    <w:r w:rsidR="00326BB4" w:rsidRPr="00087A8F">
      <w:rPr>
        <w:rStyle w:val="PageNumber"/>
        <w:noProof w:val="0"/>
        <w:szCs w:val="15"/>
        <w:lang w:val="en-GB"/>
      </w:rPr>
      <w:t>2</w:t>
    </w:r>
    <w:r w:rsidR="00326BB4" w:rsidRPr="00087A8F">
      <w:rPr>
        <w:rStyle w:val="PageNumber"/>
        <w:noProof w:val="0"/>
        <w:szCs w:val="15"/>
        <w:lang w:val="en-GB"/>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86DC2" w14:textId="77777777" w:rsidR="00460D62" w:rsidRPr="00087A8F" w:rsidRDefault="00460D62" w:rsidP="00827301">
    <w:pPr>
      <w:pStyle w:val="Footerportrait"/>
      <w:rPr>
        <w:noProof w:val="0"/>
        <w:lang w:val="en-GB"/>
      </w:rPr>
    </w:pPr>
  </w:p>
  <w:p w14:paraId="11A77AE7" w14:textId="77777777" w:rsidR="00326BB4" w:rsidRPr="00087A8F" w:rsidRDefault="000870E9" w:rsidP="00827301">
    <w:pPr>
      <w:pStyle w:val="Footerportrait"/>
      <w:rPr>
        <w:rStyle w:val="PageNumber"/>
        <w:noProof w:val="0"/>
        <w:szCs w:val="15"/>
        <w:lang w:val="en-GB"/>
      </w:rPr>
    </w:pPr>
    <w:r w:rsidRPr="00087A8F">
      <w:rPr>
        <w:noProof w:val="0"/>
        <w:lang w:val="en-GB"/>
      </w:rPr>
      <w:fldChar w:fldCharType="begin"/>
    </w:r>
    <w:r w:rsidRPr="00087A8F">
      <w:rPr>
        <w:noProof w:val="0"/>
        <w:lang w:val="en-GB"/>
      </w:rPr>
      <w:instrText xml:space="preserve"> STYLEREF "Document type" \* MERGEFORMAT </w:instrText>
    </w:r>
    <w:r w:rsidRPr="00087A8F">
      <w:rPr>
        <w:noProof w:val="0"/>
        <w:lang w:val="en-GB"/>
      </w:rPr>
      <w:fldChar w:fldCharType="separate"/>
    </w:r>
    <w:r w:rsidRPr="00087A8F">
      <w:rPr>
        <w:noProof w:val="0"/>
        <w:lang w:val="en-GB"/>
      </w:rPr>
      <w:t>IALA Guideline</w:t>
    </w:r>
    <w:r w:rsidRPr="00087A8F">
      <w:rPr>
        <w:noProof w:val="0"/>
        <w:lang w:val="en-GB"/>
      </w:rPr>
      <w:fldChar w:fldCharType="end"/>
    </w:r>
    <w:r w:rsidR="00326BB4" w:rsidRPr="00087A8F">
      <w:rPr>
        <w:noProof w:val="0"/>
        <w:lang w:val="en-GB"/>
      </w:rPr>
      <w:t xml:space="preserve"> </w:t>
    </w:r>
    <w:r w:rsidRPr="00087A8F">
      <w:rPr>
        <w:noProof w:val="0"/>
        <w:lang w:val="en-GB"/>
      </w:rPr>
      <w:fldChar w:fldCharType="begin"/>
    </w:r>
    <w:r w:rsidRPr="00087A8F">
      <w:rPr>
        <w:noProof w:val="0"/>
        <w:lang w:val="en-GB"/>
      </w:rPr>
      <w:instrText xml:space="preserve"> STYLEREF "Document number" \* MERGEFORMAT </w:instrText>
    </w:r>
    <w:r w:rsidRPr="00087A8F">
      <w:rPr>
        <w:noProof w:val="0"/>
        <w:lang w:val="en-GB"/>
      </w:rPr>
      <w:fldChar w:fldCharType="separate"/>
    </w:r>
    <w:r w:rsidRPr="00087A8F">
      <w:rPr>
        <w:bCs/>
        <w:noProof w:val="0"/>
        <w:lang w:val="en-GB"/>
      </w:rPr>
      <w:t>Gnnnn</w:t>
    </w:r>
    <w:r w:rsidRPr="00087A8F">
      <w:rPr>
        <w:bCs/>
        <w:noProof w:val="0"/>
        <w:lang w:val="en-GB"/>
      </w:rPr>
      <w:fldChar w:fldCharType="end"/>
    </w:r>
    <w:r w:rsidR="00326BB4" w:rsidRPr="00087A8F">
      <w:rPr>
        <w:noProof w:val="0"/>
        <w:lang w:val="en-GB"/>
      </w:rPr>
      <w:t xml:space="preserve"> </w:t>
    </w:r>
    <w:r w:rsidRPr="00087A8F">
      <w:rPr>
        <w:noProof w:val="0"/>
        <w:lang w:val="en-GB"/>
      </w:rPr>
      <w:fldChar w:fldCharType="begin"/>
    </w:r>
    <w:r w:rsidRPr="00087A8F">
      <w:rPr>
        <w:noProof w:val="0"/>
        <w:lang w:val="en-GB"/>
      </w:rPr>
      <w:instrText xml:space="preserve"> STYLEREF "Document name" \* MERGEFORMAT </w:instrText>
    </w:r>
    <w:r w:rsidRPr="00087A8F">
      <w:rPr>
        <w:noProof w:val="0"/>
        <w:lang w:val="en-GB"/>
      </w:rPr>
      <w:fldChar w:fldCharType="separate"/>
    </w:r>
    <w:r w:rsidRPr="00087A8F">
      <w:rPr>
        <w:b w:val="0"/>
        <w:bCs/>
        <w:noProof w:val="0"/>
        <w:lang w:val="en-GB"/>
      </w:rPr>
      <w:t>Guideline title</w:t>
    </w:r>
    <w:r w:rsidRPr="00087A8F">
      <w:rPr>
        <w:b w:val="0"/>
        <w:bCs/>
        <w:noProof w:val="0"/>
        <w:lang w:val="en-GB"/>
      </w:rPr>
      <w:fldChar w:fldCharType="end"/>
    </w:r>
  </w:p>
  <w:p w14:paraId="6122B812" w14:textId="77777777" w:rsidR="00326BB4" w:rsidRPr="00087A8F" w:rsidRDefault="000870E9" w:rsidP="00827301">
    <w:pPr>
      <w:pStyle w:val="Footerportrait"/>
      <w:rPr>
        <w:noProof w:val="0"/>
        <w:lang w:val="en-GB"/>
      </w:rPr>
    </w:pPr>
    <w:r w:rsidRPr="00087A8F">
      <w:rPr>
        <w:noProof w:val="0"/>
        <w:lang w:val="en-GB"/>
      </w:rPr>
      <w:fldChar w:fldCharType="begin"/>
    </w:r>
    <w:r w:rsidRPr="00087A8F">
      <w:rPr>
        <w:noProof w:val="0"/>
        <w:lang w:val="en-GB"/>
      </w:rPr>
      <w:instrText xml:space="preserve"> STYLEREF "Edition number" \* MERGEFORMAT </w:instrText>
    </w:r>
    <w:r w:rsidRPr="00087A8F">
      <w:rPr>
        <w:noProof w:val="0"/>
        <w:lang w:val="en-GB"/>
      </w:rPr>
      <w:fldChar w:fldCharType="separate"/>
    </w:r>
    <w:r w:rsidRPr="00087A8F">
      <w:rPr>
        <w:noProof w:val="0"/>
        <w:lang w:val="en-GB"/>
      </w:rPr>
      <w:t>Edition x.x</w:t>
    </w:r>
    <w:r w:rsidRPr="00087A8F">
      <w:rPr>
        <w:noProof w:val="0"/>
        <w:lang w:val="en-GB"/>
      </w:rPr>
      <w:fldChar w:fldCharType="end"/>
    </w:r>
    <w:r w:rsidR="00326BB4" w:rsidRPr="00087A8F">
      <w:rPr>
        <w:noProof w:val="0"/>
        <w:lang w:val="en-GB"/>
      </w:rPr>
      <w:t xml:space="preserve"> </w:t>
    </w:r>
    <w:r w:rsidRPr="00087A8F">
      <w:rPr>
        <w:noProof w:val="0"/>
        <w:lang w:val="en-GB"/>
      </w:rPr>
      <w:fldChar w:fldCharType="begin"/>
    </w:r>
    <w:r w:rsidRPr="00087A8F">
      <w:rPr>
        <w:noProof w:val="0"/>
        <w:lang w:val="en-GB"/>
      </w:rPr>
      <w:instrText xml:space="preserve"> STYLEREF  MRN  \* MERGEFORMAT </w:instrText>
    </w:r>
    <w:r w:rsidRPr="00087A8F">
      <w:rPr>
        <w:noProof w:val="0"/>
        <w:lang w:val="en-GB"/>
      </w:rPr>
      <w:fldChar w:fldCharType="separate"/>
    </w:r>
    <w:r w:rsidRPr="00087A8F">
      <w:rPr>
        <w:noProof w:val="0"/>
        <w:lang w:val="en-GB"/>
      </w:rPr>
      <w:t>urn:mrn:iala:pub:gnnnn</w:t>
    </w:r>
    <w:r w:rsidRPr="00087A8F">
      <w:rPr>
        <w:noProof w:val="0"/>
        <w:lang w:val="en-GB"/>
      </w:rPr>
      <w:fldChar w:fldCharType="end"/>
    </w:r>
    <w:r w:rsidR="00326BB4" w:rsidRPr="00087A8F">
      <w:rPr>
        <w:noProof w:val="0"/>
        <w:lang w:val="en-GB"/>
      </w:rPr>
      <w:tab/>
      <w:t xml:space="preserve">P </w:t>
    </w:r>
    <w:r w:rsidR="00326BB4" w:rsidRPr="00087A8F">
      <w:rPr>
        <w:rStyle w:val="PageNumber"/>
        <w:noProof w:val="0"/>
        <w:szCs w:val="15"/>
        <w:lang w:val="en-GB"/>
      </w:rPr>
      <w:fldChar w:fldCharType="begin"/>
    </w:r>
    <w:r w:rsidR="00326BB4" w:rsidRPr="00087A8F">
      <w:rPr>
        <w:rStyle w:val="PageNumber"/>
        <w:noProof w:val="0"/>
        <w:szCs w:val="15"/>
        <w:lang w:val="en-GB"/>
      </w:rPr>
      <w:instrText xml:space="preserve">PAGE  </w:instrText>
    </w:r>
    <w:r w:rsidR="00326BB4" w:rsidRPr="00087A8F">
      <w:rPr>
        <w:rStyle w:val="PageNumber"/>
        <w:noProof w:val="0"/>
        <w:szCs w:val="15"/>
        <w:lang w:val="en-GB"/>
      </w:rPr>
      <w:fldChar w:fldCharType="separate"/>
    </w:r>
    <w:r w:rsidR="00326BB4" w:rsidRPr="00087A8F">
      <w:rPr>
        <w:rStyle w:val="PageNumber"/>
        <w:noProof w:val="0"/>
        <w:szCs w:val="15"/>
        <w:lang w:val="en-GB"/>
      </w:rPr>
      <w:t>3</w:t>
    </w:r>
    <w:r w:rsidR="00326BB4" w:rsidRPr="00087A8F">
      <w:rPr>
        <w:rStyle w:val="PageNumber"/>
        <w:noProof w:val="0"/>
        <w:szCs w:val="15"/>
        <w:lang w:val="en-GB"/>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A2E8B" w14:textId="77777777" w:rsidR="003E1065" w:rsidRPr="00087A8F" w:rsidRDefault="003E1065" w:rsidP="00EC7C87">
    <w:pPr>
      <w:pStyle w:val="Footer"/>
      <w:framePr w:wrap="none" w:vAnchor="text" w:hAnchor="margin" w:xAlign="right" w:y="1"/>
      <w:rPr>
        <w:rStyle w:val="PageNumber"/>
      </w:rPr>
    </w:pPr>
    <w:r w:rsidRPr="00087A8F">
      <w:rPr>
        <w:rStyle w:val="PageNumber"/>
      </w:rPr>
      <w:fldChar w:fldCharType="begin"/>
    </w:r>
    <w:r w:rsidRPr="00087A8F">
      <w:rPr>
        <w:rStyle w:val="PageNumber"/>
      </w:rPr>
      <w:instrText xml:space="preserve">PAGE  </w:instrText>
    </w:r>
    <w:r w:rsidRPr="00087A8F">
      <w:rPr>
        <w:rStyle w:val="PageNumber"/>
      </w:rPr>
      <w:fldChar w:fldCharType="end"/>
    </w:r>
  </w:p>
  <w:p w14:paraId="0BF85F05" w14:textId="77777777" w:rsidR="003E1065" w:rsidRPr="00087A8F" w:rsidRDefault="003E1065" w:rsidP="00C907DF">
    <w:pPr>
      <w:pStyle w:val="Footer"/>
      <w:framePr w:wrap="none" w:vAnchor="text" w:hAnchor="margin" w:xAlign="right" w:y="1"/>
      <w:ind w:right="360"/>
      <w:rPr>
        <w:rStyle w:val="PageNumber"/>
      </w:rPr>
    </w:pPr>
    <w:r w:rsidRPr="00087A8F">
      <w:rPr>
        <w:rStyle w:val="PageNumber"/>
      </w:rPr>
      <w:fldChar w:fldCharType="begin"/>
    </w:r>
    <w:r w:rsidRPr="00087A8F">
      <w:rPr>
        <w:rStyle w:val="PageNumber"/>
      </w:rPr>
      <w:instrText xml:space="preserve">PAGE  </w:instrText>
    </w:r>
    <w:r w:rsidRPr="00087A8F">
      <w:rPr>
        <w:rStyle w:val="PageNumber"/>
      </w:rPr>
      <w:fldChar w:fldCharType="end"/>
    </w:r>
  </w:p>
  <w:p w14:paraId="5261F218" w14:textId="77777777" w:rsidR="003E1065" w:rsidRPr="00087A8F" w:rsidRDefault="003E1065" w:rsidP="00A97900">
    <w:pPr>
      <w:pStyle w:val="Footer"/>
      <w:framePr w:wrap="none" w:vAnchor="text" w:hAnchor="margin" w:xAlign="right" w:y="1"/>
      <w:ind w:right="360"/>
      <w:rPr>
        <w:rStyle w:val="PageNumber"/>
      </w:rPr>
    </w:pPr>
    <w:r w:rsidRPr="00087A8F">
      <w:rPr>
        <w:rStyle w:val="PageNumber"/>
      </w:rPr>
      <w:fldChar w:fldCharType="begin"/>
    </w:r>
    <w:r w:rsidRPr="00087A8F">
      <w:rPr>
        <w:rStyle w:val="PageNumber"/>
      </w:rPr>
      <w:instrText xml:space="preserve">PAGE  </w:instrText>
    </w:r>
    <w:r w:rsidRPr="00087A8F">
      <w:rPr>
        <w:rStyle w:val="PageNumber"/>
      </w:rPr>
      <w:fldChar w:fldCharType="end"/>
    </w:r>
  </w:p>
  <w:p w14:paraId="1291742A" w14:textId="77777777" w:rsidR="003E1065" w:rsidRPr="00087A8F" w:rsidRDefault="003E1065" w:rsidP="005378A6">
    <w:pPr>
      <w:pStyle w:val="Footer"/>
      <w:framePr w:wrap="none" w:vAnchor="text" w:hAnchor="margin" w:xAlign="right" w:y="1"/>
      <w:ind w:right="360"/>
      <w:rPr>
        <w:rStyle w:val="PageNumber"/>
      </w:rPr>
    </w:pPr>
    <w:r w:rsidRPr="00087A8F">
      <w:rPr>
        <w:rStyle w:val="PageNumber"/>
      </w:rPr>
      <w:fldChar w:fldCharType="begin"/>
    </w:r>
    <w:r w:rsidRPr="00087A8F">
      <w:rPr>
        <w:rStyle w:val="PageNumber"/>
      </w:rPr>
      <w:instrText xml:space="preserve">PAGE  </w:instrText>
    </w:r>
    <w:r w:rsidRPr="00087A8F">
      <w:rPr>
        <w:rStyle w:val="PageNumber"/>
      </w:rPr>
      <w:fldChar w:fldCharType="end"/>
    </w:r>
  </w:p>
  <w:p w14:paraId="712222E1" w14:textId="77777777" w:rsidR="003E1065" w:rsidRPr="00087A8F" w:rsidRDefault="003E1065" w:rsidP="005378A6">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6ACEA" w14:textId="77777777" w:rsidR="003E1065" w:rsidRPr="00087A8F" w:rsidRDefault="003E1065" w:rsidP="00525922">
    <w:r w:rsidRPr="00087A8F">
      <w:rPr>
        <w:noProof/>
      </w:rPr>
      <mc:AlternateContent>
        <mc:Choice Requires="wps">
          <w:drawing>
            <wp:anchor distT="0" distB="0" distL="114300" distR="114300" simplePos="0" relativeHeight="251652608" behindDoc="0" locked="0" layoutInCell="1" allowOverlap="1" wp14:anchorId="2BA708D8" wp14:editId="420B07A8">
              <wp:simplePos x="0" y="0"/>
              <wp:positionH relativeFrom="page">
                <wp:posOffset>281940</wp:posOffset>
              </wp:positionH>
              <wp:positionV relativeFrom="page">
                <wp:posOffset>9942195</wp:posOffset>
              </wp:positionV>
              <wp:extent cx="7128000" cy="0"/>
              <wp:effectExtent l="0" t="0" r="15875" b="19050"/>
              <wp:wrapNone/>
              <wp:docPr id="22"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15250E8" id="Connecteur droit 11" o:spid="_x0000_s1026" style="position:absolute;z-index:2516526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3A9464AD" w14:textId="77777777" w:rsidR="003E1065" w:rsidRPr="00087A8F" w:rsidRDefault="003E1065" w:rsidP="00525922">
    <w:pPr>
      <w:rPr>
        <w:rStyle w:val="PageNumber"/>
        <w:szCs w:val="15"/>
      </w:rPr>
    </w:pPr>
    <w:r w:rsidRPr="00087A8F">
      <w:rPr>
        <w:szCs w:val="15"/>
      </w:rPr>
      <w:fldChar w:fldCharType="begin"/>
    </w:r>
    <w:r w:rsidRPr="00087A8F">
      <w:rPr>
        <w:szCs w:val="15"/>
      </w:rPr>
      <w:instrText xml:space="preserve"> STYLEREF "Document title" \* MERGEFORMAT </w:instrText>
    </w:r>
    <w:r w:rsidRPr="00087A8F">
      <w:rPr>
        <w:szCs w:val="15"/>
      </w:rPr>
      <w:fldChar w:fldCharType="separate"/>
    </w:r>
    <w:r w:rsidR="000870E9" w:rsidRPr="00087A8F">
      <w:rPr>
        <w:b/>
        <w:bCs/>
        <w:szCs w:val="15"/>
      </w:rPr>
      <w:t>Error! Use the Home tab to apply Document title to the text that you want to appear here.</w:t>
    </w:r>
    <w:r w:rsidRPr="00087A8F">
      <w:rPr>
        <w:szCs w:val="15"/>
      </w:rPr>
      <w:fldChar w:fldCharType="end"/>
    </w:r>
    <w:r w:rsidRPr="00087A8F">
      <w:rPr>
        <w:szCs w:val="15"/>
      </w:rPr>
      <w:t xml:space="preserve"> </w:t>
    </w:r>
    <w:r w:rsidRPr="00087A8F">
      <w:rPr>
        <w:szCs w:val="15"/>
      </w:rPr>
      <w:fldChar w:fldCharType="begin"/>
    </w:r>
    <w:r w:rsidRPr="00087A8F">
      <w:rPr>
        <w:szCs w:val="15"/>
      </w:rPr>
      <w:instrText xml:space="preserve"> STYLEREF "Document number" \* MERGEFORMAT </w:instrText>
    </w:r>
    <w:r w:rsidRPr="00087A8F">
      <w:rPr>
        <w:szCs w:val="15"/>
      </w:rPr>
      <w:fldChar w:fldCharType="separate"/>
    </w:r>
    <w:r w:rsidR="000870E9" w:rsidRPr="00087A8F">
      <w:rPr>
        <w:szCs w:val="15"/>
      </w:rPr>
      <w:t>Gnnnn</w:t>
    </w:r>
    <w:r w:rsidRPr="00087A8F">
      <w:rPr>
        <w:szCs w:val="15"/>
      </w:rPr>
      <w:fldChar w:fldCharType="end"/>
    </w:r>
    <w:r w:rsidRPr="00087A8F">
      <w:rPr>
        <w:szCs w:val="15"/>
      </w:rPr>
      <w:t xml:space="preserve"> – </w:t>
    </w:r>
    <w:r w:rsidRPr="00087A8F">
      <w:rPr>
        <w:szCs w:val="15"/>
      </w:rPr>
      <w:fldChar w:fldCharType="begin"/>
    </w:r>
    <w:r w:rsidRPr="00087A8F">
      <w:rPr>
        <w:szCs w:val="15"/>
      </w:rPr>
      <w:instrText xml:space="preserve"> STYLEREF Subtitle \* MERGEFORMAT </w:instrText>
    </w:r>
    <w:r w:rsidRPr="00087A8F">
      <w:rPr>
        <w:szCs w:val="15"/>
      </w:rPr>
      <w:fldChar w:fldCharType="separate"/>
    </w:r>
    <w:r w:rsidR="000870E9" w:rsidRPr="00087A8F">
      <w:rPr>
        <w:b/>
        <w:bCs/>
        <w:szCs w:val="15"/>
      </w:rPr>
      <w:t>Error! Use the Home tab to apply Subtitle to the text that you want to appear here.</w:t>
    </w:r>
    <w:r w:rsidRPr="00087A8F">
      <w:rPr>
        <w:szCs w:val="15"/>
      </w:rPr>
      <w:fldChar w:fldCharType="end"/>
    </w:r>
  </w:p>
  <w:p w14:paraId="69E70841" w14:textId="77777777" w:rsidR="003E1065" w:rsidRPr="00087A8F" w:rsidRDefault="003E1065" w:rsidP="00525922">
    <w:pPr>
      <w:rPr>
        <w:szCs w:val="15"/>
      </w:rPr>
    </w:pPr>
    <w:r w:rsidRPr="00087A8F">
      <w:rPr>
        <w:szCs w:val="15"/>
      </w:rPr>
      <w:fldChar w:fldCharType="begin"/>
    </w:r>
    <w:r w:rsidRPr="00087A8F">
      <w:rPr>
        <w:szCs w:val="15"/>
      </w:rPr>
      <w:instrText xml:space="preserve"> STYLEREF "Edition number" \* MERGEFORMAT </w:instrText>
    </w:r>
    <w:r w:rsidRPr="00087A8F">
      <w:rPr>
        <w:szCs w:val="15"/>
      </w:rPr>
      <w:fldChar w:fldCharType="separate"/>
    </w:r>
    <w:r w:rsidR="000870E9" w:rsidRPr="00087A8F">
      <w:rPr>
        <w:szCs w:val="15"/>
      </w:rPr>
      <w:t>Edition x.x</w:t>
    </w:r>
    <w:r w:rsidRPr="00087A8F">
      <w:rPr>
        <w:szCs w:val="15"/>
      </w:rPr>
      <w:fldChar w:fldCharType="end"/>
    </w:r>
    <w:r w:rsidRPr="00087A8F">
      <w:rPr>
        <w:szCs w:val="15"/>
      </w:rPr>
      <w:tab/>
      <w:t xml:space="preserve">P </w:t>
    </w:r>
    <w:r w:rsidRPr="00087A8F">
      <w:rPr>
        <w:rStyle w:val="PageNumber"/>
        <w:szCs w:val="15"/>
      </w:rPr>
      <w:fldChar w:fldCharType="begin"/>
    </w:r>
    <w:r w:rsidRPr="00087A8F">
      <w:rPr>
        <w:rStyle w:val="PageNumber"/>
        <w:szCs w:val="15"/>
      </w:rPr>
      <w:instrText xml:space="preserve">PAGE  </w:instrText>
    </w:r>
    <w:r w:rsidRPr="00087A8F">
      <w:rPr>
        <w:rStyle w:val="PageNumber"/>
        <w:szCs w:val="15"/>
      </w:rPr>
      <w:fldChar w:fldCharType="separate"/>
    </w:r>
    <w:r w:rsidRPr="00087A8F">
      <w:rPr>
        <w:rStyle w:val="PageNumber"/>
        <w:szCs w:val="15"/>
      </w:rPr>
      <w:t>3</w:t>
    </w:r>
    <w:r w:rsidRPr="00087A8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4925FF" w14:textId="77777777" w:rsidR="00BF13A5" w:rsidRPr="00087A8F" w:rsidRDefault="00BF13A5" w:rsidP="003274DB">
      <w:r w:rsidRPr="00087A8F">
        <w:separator/>
      </w:r>
    </w:p>
    <w:p w14:paraId="5C43811A" w14:textId="77777777" w:rsidR="00BF13A5" w:rsidRPr="00087A8F" w:rsidRDefault="00BF13A5"/>
  </w:footnote>
  <w:footnote w:type="continuationSeparator" w:id="0">
    <w:p w14:paraId="72123635" w14:textId="77777777" w:rsidR="00BF13A5" w:rsidRPr="00087A8F" w:rsidRDefault="00BF13A5" w:rsidP="003274DB">
      <w:r w:rsidRPr="00087A8F">
        <w:continuationSeparator/>
      </w:r>
    </w:p>
    <w:p w14:paraId="3FB681F8" w14:textId="77777777" w:rsidR="00BF13A5" w:rsidRPr="00087A8F" w:rsidRDefault="00BF13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A23BD" w14:textId="77777777" w:rsidR="00326BB4" w:rsidRPr="00087A8F" w:rsidRDefault="00000000">
    <w:pPr>
      <w:pStyle w:val="Header"/>
    </w:pPr>
    <w:r>
      <w:pict w14:anchorId="08452F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2" o:spid="_x0000_s1075" type="#_x0000_t136" style="position:absolute;margin-left:0;margin-top:0;width:412.1pt;height:247.25pt;rotation:315;z-index:-25165260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612EF3C3">
        <v:shape id="_x0000_s1026" type="#_x0000_t136" style="position:absolute;margin-left:0;margin-top:0;width:449.6pt;height:269.7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D91FF" w14:textId="6586F47A" w:rsidR="003E1065" w:rsidRPr="00087A8F" w:rsidRDefault="00000000">
    <w:pPr>
      <w:pStyle w:val="Header"/>
    </w:pPr>
    <w:r>
      <w:pict w14:anchorId="3DD815C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1" o:spid="_x0000_s1084" type="#_x0000_t136" style="position:absolute;margin-left:0;margin-top:0;width:412.1pt;height:247.25pt;rotation:315;z-index:-2516444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9A1C68" w:rsidRPr="00087A8F">
      <w:rPr>
        <w:noProof/>
      </w:rPr>
      <mc:AlternateContent>
        <mc:Choice Requires="wps">
          <w:drawing>
            <wp:anchor distT="0" distB="0" distL="114300" distR="114300" simplePos="0" relativeHeight="251648512" behindDoc="1" locked="0" layoutInCell="0" allowOverlap="1" wp14:anchorId="25C9369C" wp14:editId="4BB1228A">
              <wp:simplePos x="0" y="0"/>
              <wp:positionH relativeFrom="margin">
                <wp:align>center</wp:align>
              </wp:positionH>
              <wp:positionV relativeFrom="margin">
                <wp:align>center</wp:align>
              </wp:positionV>
              <wp:extent cx="5709920" cy="3425825"/>
              <wp:effectExtent l="0" t="1247775" r="0" b="717550"/>
              <wp:wrapNone/>
              <wp:docPr id="1018266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252CF4" w14:textId="77777777" w:rsidR="009A1C68" w:rsidRPr="00087A8F" w:rsidRDefault="009A1C68" w:rsidP="009A1C68">
                          <w:pPr>
                            <w:jc w:val="center"/>
                            <w:rPr>
                              <w:rFonts w:ascii="Calibri" w:eastAsia="Calibri" w:hAnsi="Calibri" w:cs="Calibri"/>
                              <w:color w:val="C0C0C0"/>
                              <w:sz w:val="2"/>
                              <w:szCs w:val="2"/>
                              <w14:textFill>
                                <w14:solidFill>
                                  <w14:srgbClr w14:val="C0C0C0">
                                    <w14:alpha w14:val="50000"/>
                                  </w14:srgbClr>
                                </w14:solidFill>
                              </w14:textFill>
                            </w:rPr>
                          </w:pPr>
                          <w:r w:rsidRPr="00087A8F">
                            <w:rPr>
                              <w:rFonts w:ascii="Calibri" w:eastAsia="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5C9369C" id="_x0000_t202" coordsize="21600,21600" o:spt="202" path="m,l,21600r21600,l21600,xe">
              <v:stroke joinstyle="miter"/>
              <v:path gradientshapeok="t" o:connecttype="rect"/>
            </v:shapetype>
            <v:shape id="Text Box 6" o:spid="_x0000_s1086" type="#_x0000_t202" style="position:absolute;margin-left:0;margin-top:0;width:449.6pt;height:269.75pt;rotation:-45;z-index:-25166796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Nw9AEAAMU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" o:allowincell="f" filled="f" stroked="f">
              <v:stroke joinstyle="round"/>
              <o:lock v:ext="edit" shapetype="t"/>
              <v:textbox style="mso-fit-shape-to-text:t">
                <w:txbxContent>
                  <w:p w14:paraId="78252CF4" w14:textId="77777777" w:rsidR="009A1C68" w:rsidRPr="00087A8F" w:rsidRDefault="009A1C68" w:rsidP="009A1C68">
                    <w:pPr>
                      <w:jc w:val="center"/>
                      <w:rPr>
                        <w:rFonts w:ascii="Calibri" w:eastAsia="Calibri" w:hAnsi="Calibri" w:cs="Calibri"/>
                        <w:color w:val="C0C0C0"/>
                        <w:sz w:val="2"/>
                        <w:szCs w:val="2"/>
                        <w14:textFill>
                          <w14:solidFill>
                            <w14:srgbClr w14:val="C0C0C0">
                              <w14:alpha w14:val="50000"/>
                            </w14:srgbClr>
                          </w14:solidFill>
                        </w14:textFill>
                      </w:rPr>
                    </w:pPr>
                    <w:r w:rsidRPr="00087A8F">
                      <w:rPr>
                        <w:rFonts w:ascii="Calibri" w:eastAsia="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18900" w14:textId="77777777" w:rsidR="00DF47E2" w:rsidRPr="00087A8F" w:rsidRDefault="00000000" w:rsidP="00667792">
    <w:pPr>
      <w:pStyle w:val="Header"/>
    </w:pPr>
    <w:r>
      <w:pict w14:anchorId="3340D00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2" o:spid="_x0000_s1085" type="#_x0000_t136" style="position:absolute;margin-left:0;margin-top:0;width:412.1pt;height:247.25pt;rotation:315;z-index:-2516433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DF47E2" w:rsidRPr="00087A8F">
      <w:rPr>
        <w:noProof/>
      </w:rPr>
      <w:drawing>
        <wp:anchor distT="0" distB="0" distL="114300" distR="114300" simplePos="0" relativeHeight="251653632" behindDoc="1" locked="0" layoutInCell="1" allowOverlap="1" wp14:anchorId="587A19E0" wp14:editId="5F3F8515">
          <wp:simplePos x="0" y="0"/>
          <wp:positionH relativeFrom="page">
            <wp:posOffset>6848223</wp:posOffset>
          </wp:positionH>
          <wp:positionV relativeFrom="page">
            <wp:posOffset>264</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C5187AF" w14:textId="77777777" w:rsidR="003E1065" w:rsidRPr="00087A8F" w:rsidRDefault="003E1065" w:rsidP="00DF47E2">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77244" w14:textId="555C8974" w:rsidR="003E1065" w:rsidRPr="00087A8F" w:rsidRDefault="00000000">
    <w:pPr>
      <w:pStyle w:val="Header"/>
    </w:pPr>
    <w:r>
      <w:pict w14:anchorId="22E167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90" o:spid="_x0000_s1083" type="#_x0000_t136" style="position:absolute;margin-left:0;margin-top:0;width:412.1pt;height:247.25pt;rotation:315;z-index:-2516454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9A1C68" w:rsidRPr="00087A8F">
      <w:rPr>
        <w:noProof/>
      </w:rPr>
      <mc:AlternateContent>
        <mc:Choice Requires="wps">
          <w:drawing>
            <wp:anchor distT="0" distB="0" distL="114300" distR="114300" simplePos="0" relativeHeight="251649536" behindDoc="1" locked="0" layoutInCell="0" allowOverlap="1" wp14:anchorId="3C42B5F3" wp14:editId="1AA8B60B">
              <wp:simplePos x="0" y="0"/>
              <wp:positionH relativeFrom="margin">
                <wp:align>center</wp:align>
              </wp:positionH>
              <wp:positionV relativeFrom="margin">
                <wp:align>center</wp:align>
              </wp:positionV>
              <wp:extent cx="5709920" cy="3425825"/>
              <wp:effectExtent l="0" t="1247775" r="0" b="717550"/>
              <wp:wrapNone/>
              <wp:docPr id="72090629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D368F8C" w14:textId="77777777" w:rsidR="009A1C68" w:rsidRPr="00087A8F" w:rsidRDefault="009A1C68" w:rsidP="009A1C68">
                          <w:pPr>
                            <w:jc w:val="center"/>
                            <w:rPr>
                              <w:rFonts w:ascii="Calibri" w:eastAsia="Calibri" w:hAnsi="Calibri" w:cs="Calibri"/>
                              <w:color w:val="C0C0C0"/>
                              <w:sz w:val="2"/>
                              <w:szCs w:val="2"/>
                              <w14:textFill>
                                <w14:solidFill>
                                  <w14:srgbClr w14:val="C0C0C0">
                                    <w14:alpha w14:val="50000"/>
                                  </w14:srgbClr>
                                </w14:solidFill>
                              </w14:textFill>
                            </w:rPr>
                          </w:pPr>
                          <w:r w:rsidRPr="00087A8F">
                            <w:rPr>
                              <w:rFonts w:ascii="Calibri" w:eastAsia="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C42B5F3" id="_x0000_t202" coordsize="21600,21600" o:spt="202" path="m,l,21600r21600,l21600,xe">
              <v:stroke joinstyle="miter"/>
              <v:path gradientshapeok="t" o:connecttype="rect"/>
            </v:shapetype>
            <v:shape id="Text Box 7" o:spid="_x0000_s1087" type="#_x0000_t202" style="position:absolute;margin-left:0;margin-top:0;width:449.6pt;height:269.75pt;rotation:-45;z-index:-25166694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" o:allowincell="f" filled="f" stroked="f">
              <v:stroke joinstyle="round"/>
              <o:lock v:ext="edit" shapetype="t"/>
              <v:textbox style="mso-fit-shape-to-text:t">
                <w:txbxContent>
                  <w:p w14:paraId="4D368F8C" w14:textId="77777777" w:rsidR="009A1C68" w:rsidRPr="00087A8F" w:rsidRDefault="009A1C68" w:rsidP="009A1C68">
                    <w:pPr>
                      <w:jc w:val="center"/>
                      <w:rPr>
                        <w:rFonts w:ascii="Calibri" w:eastAsia="Calibri" w:hAnsi="Calibri" w:cs="Calibri"/>
                        <w:color w:val="C0C0C0"/>
                        <w:sz w:val="2"/>
                        <w:szCs w:val="2"/>
                        <w14:textFill>
                          <w14:solidFill>
                            <w14:srgbClr w14:val="C0C0C0">
                              <w14:alpha w14:val="50000"/>
                            </w14:srgbClr>
                          </w14:solidFill>
                        </w14:textFill>
                      </w:rPr>
                    </w:pPr>
                    <w:r w:rsidRPr="00087A8F">
                      <w:rPr>
                        <w:rFonts w:ascii="Calibri" w:eastAsia="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sidR="003E1065" w:rsidRPr="00087A8F">
      <w:rPr>
        <w:noProof/>
      </w:rPr>
      <w:drawing>
        <wp:anchor distT="0" distB="0" distL="114300" distR="114300" simplePos="0" relativeHeight="251651584" behindDoc="1" locked="0" layoutInCell="1" allowOverlap="1" wp14:anchorId="664B11DA" wp14:editId="68F8CB95">
          <wp:simplePos x="0" y="0"/>
          <wp:positionH relativeFrom="page">
            <wp:posOffset>6827653</wp:posOffset>
          </wp:positionH>
          <wp:positionV relativeFrom="page">
            <wp:posOffset>0</wp:posOffset>
          </wp:positionV>
          <wp:extent cx="720000" cy="720000"/>
          <wp:effectExtent l="0" t="0" r="4445" b="4445"/>
          <wp:wrapNone/>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E8769AE" w14:textId="77777777" w:rsidR="003E1065" w:rsidRPr="00087A8F" w:rsidRDefault="003E1065">
    <w:pPr>
      <w:pStyle w:val="Header"/>
    </w:pPr>
  </w:p>
  <w:p w14:paraId="1BEDFCEC" w14:textId="77777777" w:rsidR="003E1065" w:rsidRPr="00087A8F" w:rsidRDefault="003E10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E952E" w14:textId="77777777" w:rsidR="00326BB4" w:rsidRPr="00087A8F" w:rsidRDefault="00000000" w:rsidP="00A87080">
    <w:pPr>
      <w:pStyle w:val="Header"/>
    </w:pPr>
    <w:r>
      <w:pict w14:anchorId="614A5E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3" o:spid="_x0000_s1076" type="#_x0000_t136" style="position:absolute;margin-left:0;margin-top:0;width:412.1pt;height:247.25pt;rotation:315;z-index:-2516515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087A8F">
      <w:rPr>
        <w:noProof/>
      </w:rPr>
      <w:drawing>
        <wp:anchor distT="0" distB="0" distL="114300" distR="114300" simplePos="0" relativeHeight="251644416" behindDoc="1" locked="0" layoutInCell="1" allowOverlap="1" wp14:anchorId="7D1FD137" wp14:editId="48AA232A">
          <wp:simplePos x="0" y="0"/>
          <wp:positionH relativeFrom="page">
            <wp:posOffset>2880360</wp:posOffset>
          </wp:positionH>
          <wp:positionV relativeFrom="page">
            <wp:posOffset>180340</wp:posOffset>
          </wp:positionV>
          <wp:extent cx="1803600" cy="1440000"/>
          <wp:effectExtent l="0" t="0" r="6350" b="8255"/>
          <wp:wrapNone/>
          <wp:docPr id="5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5F3DB5BD" w14:textId="77777777" w:rsidR="00326BB4" w:rsidRPr="00087A8F" w:rsidRDefault="00326BB4" w:rsidP="00A87080">
    <w:pPr>
      <w:pStyle w:val="Header"/>
    </w:pPr>
  </w:p>
  <w:p w14:paraId="5D71FE0F" w14:textId="77777777" w:rsidR="00326BB4" w:rsidRPr="00087A8F" w:rsidRDefault="00326BB4" w:rsidP="00A87080">
    <w:pPr>
      <w:pStyle w:val="Header"/>
    </w:pPr>
  </w:p>
  <w:p w14:paraId="792C5C96" w14:textId="77777777" w:rsidR="00326BB4" w:rsidRPr="00087A8F" w:rsidRDefault="00326BB4" w:rsidP="008747E0">
    <w:pPr>
      <w:pStyle w:val="Header"/>
    </w:pPr>
  </w:p>
  <w:p w14:paraId="35E8F036" w14:textId="77777777" w:rsidR="00326BB4" w:rsidRPr="00087A8F" w:rsidRDefault="00326BB4" w:rsidP="008747E0">
    <w:pPr>
      <w:pStyle w:val="Header"/>
    </w:pPr>
  </w:p>
  <w:p w14:paraId="44541C10" w14:textId="77777777" w:rsidR="00326BB4" w:rsidRPr="00087A8F" w:rsidRDefault="00326BB4" w:rsidP="008747E0">
    <w:pPr>
      <w:pStyle w:val="Header"/>
    </w:pPr>
    <w:r w:rsidRPr="00087A8F">
      <w:rPr>
        <w:noProof/>
      </w:rPr>
      <w:drawing>
        <wp:anchor distT="0" distB="0" distL="114300" distR="114300" simplePos="0" relativeHeight="251643392" behindDoc="1" locked="0" layoutInCell="1" allowOverlap="1" wp14:anchorId="4213E996" wp14:editId="10F4E57A">
          <wp:simplePos x="0" y="0"/>
          <wp:positionH relativeFrom="page">
            <wp:posOffset>-9525</wp:posOffset>
          </wp:positionH>
          <wp:positionV relativeFrom="page">
            <wp:posOffset>1386205</wp:posOffset>
          </wp:positionV>
          <wp:extent cx="7555865" cy="2339975"/>
          <wp:effectExtent l="0" t="0" r="6985" b="3175"/>
          <wp:wrapNone/>
          <wp:docPr id="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69C5607C" w14:textId="77777777" w:rsidR="00326BB4" w:rsidRPr="00087A8F" w:rsidRDefault="00326BB4" w:rsidP="008747E0">
    <w:pPr>
      <w:pStyle w:val="Header"/>
    </w:pPr>
  </w:p>
  <w:p w14:paraId="54136A9C" w14:textId="77777777" w:rsidR="00326BB4" w:rsidRPr="00087A8F" w:rsidRDefault="00326BB4" w:rsidP="00A87080">
    <w:pPr>
      <w:pStyle w:val="Header"/>
    </w:pPr>
  </w:p>
  <w:p w14:paraId="07EDBC4A" w14:textId="77777777" w:rsidR="00326BB4" w:rsidRPr="00087A8F" w:rsidRDefault="00326BB4"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08B4B" w14:textId="77777777" w:rsidR="00326BB4" w:rsidRPr="00087A8F" w:rsidRDefault="00000000">
    <w:pPr>
      <w:pStyle w:val="Header"/>
    </w:pPr>
    <w:r>
      <w:pict w14:anchorId="122BF2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1" o:spid="_x0000_s1074" type="#_x0000_t136" style="position:absolute;margin-left:0;margin-top:0;width:412.1pt;height:247.25pt;rotation:315;z-index:-2516536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087A8F">
      <w:rPr>
        <w:noProof/>
      </w:rPr>
      <w:drawing>
        <wp:anchor distT="0" distB="0" distL="114300" distR="114300" simplePos="0" relativeHeight="251655680" behindDoc="1" locked="0" layoutInCell="1" allowOverlap="1" wp14:anchorId="3B0288B1" wp14:editId="6B42BBA0">
          <wp:simplePos x="0" y="0"/>
          <wp:positionH relativeFrom="page">
            <wp:posOffset>6827653</wp:posOffset>
          </wp:positionH>
          <wp:positionV relativeFrom="page">
            <wp:posOffset>0</wp:posOffset>
          </wp:positionV>
          <wp:extent cx="720000" cy="720000"/>
          <wp:effectExtent l="0" t="0" r="4445" b="4445"/>
          <wp:wrapNone/>
          <wp:docPr id="5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DCB4CD" w14:textId="77777777" w:rsidR="00326BB4" w:rsidRPr="00087A8F" w:rsidRDefault="00326BB4">
    <w:pPr>
      <w:pStyle w:val="Header"/>
    </w:pPr>
  </w:p>
  <w:p w14:paraId="001126A5" w14:textId="77777777" w:rsidR="00326BB4" w:rsidRPr="00087A8F" w:rsidRDefault="00326B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53E97" w14:textId="77777777" w:rsidR="00326BB4" w:rsidRPr="00087A8F" w:rsidRDefault="00000000">
    <w:pPr>
      <w:pStyle w:val="Header"/>
    </w:pPr>
    <w:r>
      <w:pict w14:anchorId="19BDD2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5" o:spid="_x0000_s1078" type="#_x0000_t136" style="position:absolute;margin-left:0;margin-top:0;width:412.1pt;height:247.25pt;rotation:315;z-index:-2516495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223CFB4E">
        <v:shape id="_x0000_s1029" type="#_x0000_t136" style="position:absolute;margin-left:0;margin-top:0;width:449.6pt;height:269.75pt;rotation:315;z-index:-25165670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BB94E" w14:textId="77777777" w:rsidR="00326BB4" w:rsidRPr="00087A8F" w:rsidRDefault="00000000" w:rsidP="0010529E">
    <w:pPr>
      <w:pStyle w:val="Header"/>
      <w:tabs>
        <w:tab w:val="right" w:pos="10205"/>
      </w:tabs>
    </w:pPr>
    <w:r>
      <w:pict w14:anchorId="1881A2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6" o:spid="_x0000_s1079" type="#_x0000_t136" style="position:absolute;margin-left:0;margin-top:0;width:412.1pt;height:247.25pt;rotation:315;z-index:-2516485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087A8F">
      <w:rPr>
        <w:noProof/>
      </w:rPr>
      <w:drawing>
        <wp:anchor distT="0" distB="0" distL="114300" distR="114300" simplePos="0" relativeHeight="251646464" behindDoc="1" locked="0" layoutInCell="1" allowOverlap="1" wp14:anchorId="40540B6E" wp14:editId="734750AD">
          <wp:simplePos x="0" y="0"/>
          <wp:positionH relativeFrom="page">
            <wp:posOffset>6840855</wp:posOffset>
          </wp:positionH>
          <wp:positionV relativeFrom="page">
            <wp:posOffset>0</wp:posOffset>
          </wp:positionV>
          <wp:extent cx="720000" cy="720000"/>
          <wp:effectExtent l="0" t="0" r="4445" b="4445"/>
          <wp:wrapNone/>
          <wp:docPr id="177200435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326BB4" w:rsidRPr="00087A8F">
      <w:tab/>
    </w:r>
  </w:p>
  <w:p w14:paraId="43A0E47D" w14:textId="77777777" w:rsidR="00326BB4" w:rsidRPr="00087A8F" w:rsidRDefault="00326BB4" w:rsidP="008747E0">
    <w:pPr>
      <w:pStyle w:val="Header"/>
    </w:pPr>
  </w:p>
  <w:p w14:paraId="0E6A72B2" w14:textId="77777777" w:rsidR="00326BB4" w:rsidRPr="00087A8F" w:rsidRDefault="00326BB4" w:rsidP="008747E0">
    <w:pPr>
      <w:pStyle w:val="Header"/>
    </w:pPr>
  </w:p>
  <w:p w14:paraId="24BEBDA1" w14:textId="77777777" w:rsidR="00326BB4" w:rsidRPr="00087A8F" w:rsidRDefault="00326BB4" w:rsidP="008747E0">
    <w:pPr>
      <w:pStyle w:val="Header"/>
    </w:pPr>
  </w:p>
  <w:p w14:paraId="447D8E59" w14:textId="77777777" w:rsidR="00326BB4" w:rsidRPr="00087A8F" w:rsidRDefault="00326BB4" w:rsidP="008747E0">
    <w:pPr>
      <w:pStyle w:val="Header"/>
    </w:pPr>
  </w:p>
  <w:p w14:paraId="1FCAC367" w14:textId="77777777" w:rsidR="00326BB4" w:rsidRPr="00087A8F" w:rsidRDefault="00326BB4" w:rsidP="00441393">
    <w:pPr>
      <w:pStyle w:val="Contents"/>
    </w:pPr>
    <w:r w:rsidRPr="00087A8F">
      <w:t>DOCUMENT REVISION</w:t>
    </w:r>
  </w:p>
  <w:p w14:paraId="40B6FC71" w14:textId="77777777" w:rsidR="00326BB4" w:rsidRPr="00087A8F" w:rsidRDefault="00326BB4" w:rsidP="008747E0">
    <w:pPr>
      <w:pStyle w:val="Header"/>
    </w:pPr>
  </w:p>
  <w:p w14:paraId="46FF5377" w14:textId="77777777" w:rsidR="00326BB4" w:rsidRPr="00087A8F" w:rsidRDefault="00326BB4"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54F94" w14:textId="77777777" w:rsidR="00326BB4" w:rsidRPr="00087A8F" w:rsidRDefault="00000000">
    <w:pPr>
      <w:pStyle w:val="Header"/>
    </w:pPr>
    <w:r>
      <w:pict w14:anchorId="11EEF5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4" o:spid="_x0000_s1077" type="#_x0000_t136" style="position:absolute;margin-left:0;margin-top:0;width:412.1pt;height:247.25pt;rotation:315;z-index:-25165056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1743BAEC">
        <v:shape id="_x0000_s1028" type="#_x0000_t136" style="position:absolute;margin-left:0;margin-top:0;width:449.6pt;height:269.75pt;rotation:315;z-index:-2516577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E79A8" w14:textId="77777777" w:rsidR="00326BB4" w:rsidRPr="00087A8F" w:rsidRDefault="00000000">
    <w:pPr>
      <w:pStyle w:val="Header"/>
    </w:pPr>
    <w:r>
      <w:pict w14:anchorId="1C66B0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8" o:spid="_x0000_s1081" type="#_x0000_t136" style="position:absolute;margin-left:0;margin-top:0;width:412.1pt;height:247.25pt;rotation:315;z-index:-25164646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pict w14:anchorId="2A8729A9">
        <v:shape id="_x0000_s1032" type="#_x0000_t136" style="position:absolute;margin-left:0;margin-top:0;width:449.6pt;height:269.75pt;rotation:315;z-index:-2516556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ED3C" w14:textId="77777777" w:rsidR="00326BB4" w:rsidRPr="00087A8F" w:rsidRDefault="00000000" w:rsidP="008747E0">
    <w:pPr>
      <w:pStyle w:val="Header"/>
    </w:pPr>
    <w:r>
      <w:pict w14:anchorId="1E55F3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style="position:absolute;margin-left:0;margin-top:0;width:449.6pt;height:269.75pt;rotation:315;z-index:-25165465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087A8F">
      <w:rPr>
        <w:noProof/>
      </w:rPr>
      <w:drawing>
        <wp:anchor distT="0" distB="0" distL="114300" distR="114300" simplePos="0" relativeHeight="251648000" behindDoc="1" locked="0" layoutInCell="1" allowOverlap="1" wp14:anchorId="625D6F23" wp14:editId="357D815C">
          <wp:simplePos x="0" y="0"/>
          <wp:positionH relativeFrom="page">
            <wp:posOffset>6840855</wp:posOffset>
          </wp:positionH>
          <wp:positionV relativeFrom="page">
            <wp:posOffset>0</wp:posOffset>
          </wp:positionV>
          <wp:extent cx="720000" cy="720000"/>
          <wp:effectExtent l="0" t="0" r="4445" b="4445"/>
          <wp:wrapNone/>
          <wp:docPr id="118177398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A76FB47" w14:textId="77777777" w:rsidR="00326BB4" w:rsidRPr="00087A8F" w:rsidRDefault="00326BB4" w:rsidP="008747E0">
    <w:pPr>
      <w:pStyle w:val="Header"/>
    </w:pPr>
  </w:p>
  <w:p w14:paraId="01929C87" w14:textId="77777777" w:rsidR="00326BB4" w:rsidRPr="00087A8F" w:rsidRDefault="00326BB4" w:rsidP="008747E0">
    <w:pPr>
      <w:pStyle w:val="Header"/>
    </w:pPr>
  </w:p>
  <w:p w14:paraId="708B9053" w14:textId="77777777" w:rsidR="00326BB4" w:rsidRPr="00087A8F" w:rsidRDefault="00326BB4" w:rsidP="008747E0">
    <w:pPr>
      <w:pStyle w:val="Header"/>
    </w:pPr>
  </w:p>
  <w:p w14:paraId="352CC394" w14:textId="77777777" w:rsidR="00326BB4" w:rsidRPr="00087A8F" w:rsidRDefault="00326BB4" w:rsidP="008747E0">
    <w:pPr>
      <w:pStyle w:val="Header"/>
    </w:pPr>
  </w:p>
  <w:p w14:paraId="1157DAB6" w14:textId="77777777" w:rsidR="00326BB4" w:rsidRPr="00087A8F" w:rsidRDefault="00326BB4" w:rsidP="00441393">
    <w:pPr>
      <w:pStyle w:val="Contents"/>
    </w:pPr>
    <w:r w:rsidRPr="00087A8F">
      <w:t>CONTENTS</w:t>
    </w:r>
  </w:p>
  <w:p w14:paraId="726E38B4" w14:textId="77777777" w:rsidR="00326BB4" w:rsidRPr="00087A8F" w:rsidRDefault="00326BB4" w:rsidP="0078486B">
    <w:pPr>
      <w:pStyle w:val="Header"/>
      <w:spacing w:line="140" w:lineRule="exact"/>
    </w:pPr>
  </w:p>
  <w:p w14:paraId="09824143" w14:textId="77777777" w:rsidR="00326BB4" w:rsidRPr="00087A8F" w:rsidRDefault="00326BB4"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888EC" w14:textId="77777777" w:rsidR="00326BB4" w:rsidRPr="00087A8F" w:rsidRDefault="00000000" w:rsidP="00C716E5">
    <w:pPr>
      <w:pStyle w:val="Header"/>
    </w:pPr>
    <w:r>
      <w:pict w14:anchorId="2AD872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3111787" o:spid="_x0000_s1080" type="#_x0000_t136" style="position:absolute;margin-left:0;margin-top:0;width:412.1pt;height:247.25pt;rotation:315;z-index:-2516474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26BB4" w:rsidRPr="00087A8F">
      <w:rPr>
        <w:noProof/>
      </w:rPr>
      <w:drawing>
        <wp:anchor distT="0" distB="0" distL="114300" distR="114300" simplePos="0" relativeHeight="251684864" behindDoc="1" locked="0" layoutInCell="1" allowOverlap="1" wp14:anchorId="4CB2338C" wp14:editId="6B707060">
          <wp:simplePos x="0" y="0"/>
          <wp:positionH relativeFrom="page">
            <wp:posOffset>6840855</wp:posOffset>
          </wp:positionH>
          <wp:positionV relativeFrom="page">
            <wp:posOffset>0</wp:posOffset>
          </wp:positionV>
          <wp:extent cx="720000" cy="720000"/>
          <wp:effectExtent l="0" t="0" r="4445" b="4445"/>
          <wp:wrapNone/>
          <wp:docPr id="12539550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09B141" w14:textId="77777777" w:rsidR="00326BB4" w:rsidRPr="00087A8F" w:rsidRDefault="00326BB4" w:rsidP="00C716E5">
    <w:pPr>
      <w:pStyle w:val="Header"/>
    </w:pPr>
  </w:p>
  <w:p w14:paraId="6FE1FDA0" w14:textId="77777777" w:rsidR="00326BB4" w:rsidRPr="00087A8F" w:rsidRDefault="00326BB4" w:rsidP="00C716E5">
    <w:pPr>
      <w:pStyle w:val="Header"/>
    </w:pPr>
  </w:p>
  <w:p w14:paraId="4BCBDC5C" w14:textId="77777777" w:rsidR="00326BB4" w:rsidRPr="00087A8F" w:rsidRDefault="00326BB4" w:rsidP="00C716E5">
    <w:pPr>
      <w:pStyle w:val="Header"/>
    </w:pPr>
  </w:p>
  <w:p w14:paraId="66D18B5D" w14:textId="77777777" w:rsidR="00326BB4" w:rsidRPr="00087A8F" w:rsidRDefault="00326BB4" w:rsidP="00C716E5">
    <w:pPr>
      <w:pStyle w:val="Header"/>
    </w:pPr>
  </w:p>
  <w:p w14:paraId="0FDC55BD" w14:textId="77777777" w:rsidR="00326BB4" w:rsidRPr="00087A8F" w:rsidRDefault="00326BB4" w:rsidP="00C716E5">
    <w:pPr>
      <w:pStyle w:val="Contents"/>
    </w:pPr>
    <w:r w:rsidRPr="00087A8F">
      <w:t>CONTENTS</w:t>
    </w:r>
  </w:p>
  <w:p w14:paraId="12D1FD2B" w14:textId="77777777" w:rsidR="00326BB4" w:rsidRPr="00087A8F" w:rsidRDefault="00326BB4" w:rsidP="00C716E5">
    <w:pPr>
      <w:pStyle w:val="Header"/>
    </w:pPr>
  </w:p>
  <w:p w14:paraId="1CEA155E" w14:textId="77777777" w:rsidR="00326BB4" w:rsidRPr="00087A8F" w:rsidRDefault="00326BB4" w:rsidP="00C716E5">
    <w:pPr>
      <w:pStyle w:val="Header"/>
      <w:spacing w:line="140" w:lineRule="exact"/>
    </w:pPr>
  </w:p>
  <w:p w14:paraId="5B427A35" w14:textId="77777777" w:rsidR="00326BB4" w:rsidRPr="00087A8F" w:rsidRDefault="00326BB4">
    <w:pPr>
      <w:pStyle w:val="Header"/>
    </w:pPr>
    <w:r w:rsidRPr="00087A8F">
      <w:rPr>
        <w:noProof/>
      </w:rPr>
      <w:drawing>
        <wp:anchor distT="0" distB="0" distL="114300" distR="114300" simplePos="0" relativeHeight="251666432" behindDoc="1" locked="0" layoutInCell="1" allowOverlap="1" wp14:anchorId="53941001" wp14:editId="7236DD63">
          <wp:simplePos x="0" y="0"/>
          <wp:positionH relativeFrom="page">
            <wp:posOffset>6827653</wp:posOffset>
          </wp:positionH>
          <wp:positionV relativeFrom="page">
            <wp:posOffset>0</wp:posOffset>
          </wp:positionV>
          <wp:extent cx="720000" cy="720000"/>
          <wp:effectExtent l="0" t="0" r="4445" b="4445"/>
          <wp:wrapNone/>
          <wp:docPr id="151015477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65AC18A"/>
    <w:lvl w:ilvl="0">
      <w:start w:val="1"/>
      <w:numFmt w:val="decimal"/>
      <w:lvlText w:val="%1."/>
      <w:lvlJc w:val="left"/>
      <w:pPr>
        <w:tabs>
          <w:tab w:val="num" w:pos="4611"/>
        </w:tabs>
        <w:ind w:left="4611" w:hanging="360"/>
      </w:pPr>
    </w:lvl>
  </w:abstractNum>
  <w:abstractNum w:abstractNumId="1" w15:restartNumberingAfterBreak="0">
    <w:nsid w:val="FFFFFF7D"/>
    <w:multiLevelType w:val="singleLevel"/>
    <w:tmpl w:val="D5748132"/>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C8C6CBAC"/>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BD40DCC4"/>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4CE139C"/>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A780446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14FED07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5FA31FA"/>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15C63F7"/>
    <w:multiLevelType w:val="hybridMultilevel"/>
    <w:tmpl w:val="96A4AAA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077E2E08"/>
    <w:multiLevelType w:val="multilevel"/>
    <w:tmpl w:val="B9C8A6CA"/>
    <w:lvl w:ilvl="0">
      <w:start w:val="1"/>
      <w:numFmt w:val="bullet"/>
      <w:lvlText w:val=""/>
      <w:lvlJc w:val="left"/>
      <w:pPr>
        <w:tabs>
          <w:tab w:val="num" w:pos="1069"/>
        </w:tabs>
        <w:ind w:left="1069" w:hanging="360"/>
      </w:pPr>
      <w:rPr>
        <w:rFonts w:ascii="Symbol" w:hAnsi="Symbol" w:hint="default"/>
        <w:sz w:val="20"/>
      </w:rPr>
    </w:lvl>
    <w:lvl w:ilvl="1">
      <w:start w:val="1"/>
      <w:numFmt w:val="bullet"/>
      <w:lvlText w:val="-"/>
      <w:lvlJc w:val="left"/>
      <w:pPr>
        <w:ind w:left="1789" w:hanging="360"/>
      </w:pPr>
      <w:rPr>
        <w:rFonts w:ascii="Calibri" w:hAnsi="Calibri" w:hint="default"/>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11" w15:restartNumberingAfterBreak="0">
    <w:nsid w:val="081D7DFC"/>
    <w:multiLevelType w:val="hybridMultilevel"/>
    <w:tmpl w:val="91D4E75C"/>
    <w:lvl w:ilvl="0" w:tplc="708065E6">
      <w:start w:val="2"/>
      <w:numFmt w:val="bullet"/>
      <w:lvlText w:val="•"/>
      <w:lvlJc w:val="left"/>
      <w:pPr>
        <w:ind w:left="360" w:hanging="360"/>
      </w:pPr>
      <w:rPr>
        <w:rFonts w:ascii="Malgun Gothic" w:hAnsi="Malgun Gothic" w:hint="default"/>
      </w:rPr>
    </w:lvl>
    <w:lvl w:ilvl="1" w:tplc="C79AD204">
      <w:start w:val="1"/>
      <w:numFmt w:val="upperLetter"/>
      <w:lvlText w:val="%2."/>
      <w:lvlJc w:val="left"/>
      <w:pPr>
        <w:ind w:left="880" w:hanging="440"/>
      </w:pPr>
    </w:lvl>
    <w:lvl w:ilvl="2" w:tplc="588E9E34" w:tentative="1">
      <w:start w:val="1"/>
      <w:numFmt w:val="lowerRoman"/>
      <w:lvlText w:val="%3."/>
      <w:lvlJc w:val="right"/>
      <w:pPr>
        <w:ind w:left="1320" w:hanging="440"/>
      </w:pPr>
    </w:lvl>
    <w:lvl w:ilvl="3" w:tplc="AC0CBBA6" w:tentative="1">
      <w:start w:val="1"/>
      <w:numFmt w:val="decimal"/>
      <w:lvlText w:val="%4."/>
      <w:lvlJc w:val="left"/>
      <w:pPr>
        <w:ind w:left="1760" w:hanging="440"/>
      </w:pPr>
    </w:lvl>
    <w:lvl w:ilvl="4" w:tplc="7B726AAE" w:tentative="1">
      <w:start w:val="1"/>
      <w:numFmt w:val="upperLetter"/>
      <w:lvlText w:val="%5."/>
      <w:lvlJc w:val="left"/>
      <w:pPr>
        <w:ind w:left="2200" w:hanging="440"/>
      </w:pPr>
    </w:lvl>
    <w:lvl w:ilvl="5" w:tplc="23A4BB10" w:tentative="1">
      <w:start w:val="1"/>
      <w:numFmt w:val="lowerRoman"/>
      <w:lvlText w:val="%6."/>
      <w:lvlJc w:val="right"/>
      <w:pPr>
        <w:ind w:left="2640" w:hanging="440"/>
      </w:pPr>
    </w:lvl>
    <w:lvl w:ilvl="6" w:tplc="DD1AD004" w:tentative="1">
      <w:start w:val="1"/>
      <w:numFmt w:val="decimal"/>
      <w:lvlText w:val="%7."/>
      <w:lvlJc w:val="left"/>
      <w:pPr>
        <w:ind w:left="3080" w:hanging="440"/>
      </w:pPr>
    </w:lvl>
    <w:lvl w:ilvl="7" w:tplc="C714DFB2" w:tentative="1">
      <w:start w:val="1"/>
      <w:numFmt w:val="upperLetter"/>
      <w:lvlText w:val="%8."/>
      <w:lvlJc w:val="left"/>
      <w:pPr>
        <w:ind w:left="3520" w:hanging="440"/>
      </w:pPr>
    </w:lvl>
    <w:lvl w:ilvl="8" w:tplc="5D02A8B0" w:tentative="1">
      <w:start w:val="1"/>
      <w:numFmt w:val="lowerRoman"/>
      <w:lvlText w:val="%9."/>
      <w:lvlJc w:val="right"/>
      <w:pPr>
        <w:ind w:left="3960" w:hanging="440"/>
      </w:pPr>
    </w:lvl>
  </w:abstractNum>
  <w:abstractNum w:abstractNumId="12" w15:restartNumberingAfterBreak="0">
    <w:nsid w:val="0AA54A54"/>
    <w:multiLevelType w:val="hybridMultilevel"/>
    <w:tmpl w:val="70A01BC8"/>
    <w:lvl w:ilvl="0" w:tplc="2CAC1D22">
      <w:start w:val="1"/>
      <w:numFmt w:val="bullet"/>
      <w:lvlText w:val=""/>
      <w:lvlJc w:val="left"/>
      <w:pPr>
        <w:ind w:left="800" w:hanging="400"/>
      </w:pPr>
      <w:rPr>
        <w:rFonts w:ascii="Symbol" w:hAnsi="Symbol" w:hint="default"/>
      </w:rPr>
    </w:lvl>
    <w:lvl w:ilvl="1" w:tplc="F91C523C">
      <w:start w:val="1"/>
      <w:numFmt w:val="bullet"/>
      <w:lvlText w:val="o"/>
      <w:lvlJc w:val="left"/>
      <w:pPr>
        <w:ind w:left="1200" w:hanging="400"/>
      </w:pPr>
      <w:rPr>
        <w:rFonts w:ascii="Courier New" w:hAnsi="Courier New" w:hint="default"/>
      </w:rPr>
    </w:lvl>
    <w:lvl w:ilvl="2" w:tplc="1C1E1560">
      <w:start w:val="1"/>
      <w:numFmt w:val="bullet"/>
      <w:lvlText w:val=""/>
      <w:lvlJc w:val="left"/>
      <w:pPr>
        <w:ind w:left="1600" w:hanging="400"/>
      </w:pPr>
      <w:rPr>
        <w:rFonts w:ascii="Wingdings" w:hAnsi="Wingdings" w:hint="default"/>
      </w:rPr>
    </w:lvl>
    <w:lvl w:ilvl="3" w:tplc="762C10AA">
      <w:start w:val="1"/>
      <w:numFmt w:val="bullet"/>
      <w:lvlText w:val=""/>
      <w:lvlJc w:val="left"/>
      <w:pPr>
        <w:ind w:left="2000" w:hanging="400"/>
      </w:pPr>
      <w:rPr>
        <w:rFonts w:ascii="Symbol" w:hAnsi="Symbol" w:hint="default"/>
      </w:rPr>
    </w:lvl>
    <w:lvl w:ilvl="4" w:tplc="BDB6A278">
      <w:start w:val="1"/>
      <w:numFmt w:val="bullet"/>
      <w:lvlText w:val="o"/>
      <w:lvlJc w:val="left"/>
      <w:pPr>
        <w:ind w:left="2400" w:hanging="400"/>
      </w:pPr>
      <w:rPr>
        <w:rFonts w:ascii="Courier New" w:hAnsi="Courier New" w:hint="default"/>
      </w:rPr>
    </w:lvl>
    <w:lvl w:ilvl="5" w:tplc="5F56F858">
      <w:start w:val="1"/>
      <w:numFmt w:val="bullet"/>
      <w:lvlText w:val=""/>
      <w:lvlJc w:val="left"/>
      <w:pPr>
        <w:ind w:left="2800" w:hanging="400"/>
      </w:pPr>
      <w:rPr>
        <w:rFonts w:ascii="Wingdings" w:hAnsi="Wingdings" w:hint="default"/>
      </w:rPr>
    </w:lvl>
    <w:lvl w:ilvl="6" w:tplc="07301F3A">
      <w:start w:val="1"/>
      <w:numFmt w:val="bullet"/>
      <w:lvlText w:val=""/>
      <w:lvlJc w:val="left"/>
      <w:pPr>
        <w:ind w:left="3200" w:hanging="400"/>
      </w:pPr>
      <w:rPr>
        <w:rFonts w:ascii="Symbol" w:hAnsi="Symbol" w:hint="default"/>
      </w:rPr>
    </w:lvl>
    <w:lvl w:ilvl="7" w:tplc="36C21768">
      <w:start w:val="1"/>
      <w:numFmt w:val="bullet"/>
      <w:lvlText w:val="o"/>
      <w:lvlJc w:val="left"/>
      <w:pPr>
        <w:ind w:left="3600" w:hanging="400"/>
      </w:pPr>
      <w:rPr>
        <w:rFonts w:ascii="Courier New" w:hAnsi="Courier New" w:hint="default"/>
      </w:rPr>
    </w:lvl>
    <w:lvl w:ilvl="8" w:tplc="51EAFAFE">
      <w:start w:val="1"/>
      <w:numFmt w:val="bullet"/>
      <w:lvlText w:val=""/>
      <w:lvlJc w:val="left"/>
      <w:pPr>
        <w:ind w:left="4000" w:hanging="400"/>
      </w:pPr>
      <w:rPr>
        <w:rFonts w:ascii="Wingdings" w:hAnsi="Wingdings" w:hint="default"/>
      </w:rPr>
    </w:lvl>
  </w:abstractNum>
  <w:abstractNum w:abstractNumId="13" w15:restartNumberingAfterBreak="0">
    <w:nsid w:val="0AABBE97"/>
    <w:multiLevelType w:val="hybridMultilevel"/>
    <w:tmpl w:val="6366C0E8"/>
    <w:lvl w:ilvl="0" w:tplc="FEF2294A">
      <w:start w:val="1"/>
      <w:numFmt w:val="bullet"/>
      <w:lvlText w:val=""/>
      <w:lvlJc w:val="left"/>
      <w:pPr>
        <w:ind w:left="800" w:hanging="400"/>
      </w:pPr>
      <w:rPr>
        <w:rFonts w:ascii="Symbol" w:hAnsi="Symbol" w:hint="default"/>
      </w:rPr>
    </w:lvl>
    <w:lvl w:ilvl="1" w:tplc="6498A2D2">
      <w:start w:val="1"/>
      <w:numFmt w:val="bullet"/>
      <w:lvlText w:val="o"/>
      <w:lvlJc w:val="left"/>
      <w:pPr>
        <w:ind w:left="1200" w:hanging="400"/>
      </w:pPr>
      <w:rPr>
        <w:rFonts w:ascii="Courier New" w:hAnsi="Courier New" w:hint="default"/>
      </w:rPr>
    </w:lvl>
    <w:lvl w:ilvl="2" w:tplc="EAB81344">
      <w:start w:val="1"/>
      <w:numFmt w:val="bullet"/>
      <w:lvlText w:val=""/>
      <w:lvlJc w:val="left"/>
      <w:pPr>
        <w:ind w:left="1600" w:hanging="400"/>
      </w:pPr>
      <w:rPr>
        <w:rFonts w:ascii="Wingdings" w:hAnsi="Wingdings" w:hint="default"/>
      </w:rPr>
    </w:lvl>
    <w:lvl w:ilvl="3" w:tplc="8FB0F994">
      <w:start w:val="1"/>
      <w:numFmt w:val="bullet"/>
      <w:lvlText w:val=""/>
      <w:lvlJc w:val="left"/>
      <w:pPr>
        <w:ind w:left="2000" w:hanging="400"/>
      </w:pPr>
      <w:rPr>
        <w:rFonts w:ascii="Symbol" w:hAnsi="Symbol" w:hint="default"/>
      </w:rPr>
    </w:lvl>
    <w:lvl w:ilvl="4" w:tplc="6016C0B6">
      <w:start w:val="1"/>
      <w:numFmt w:val="bullet"/>
      <w:lvlText w:val="o"/>
      <w:lvlJc w:val="left"/>
      <w:pPr>
        <w:ind w:left="2400" w:hanging="400"/>
      </w:pPr>
      <w:rPr>
        <w:rFonts w:ascii="Courier New" w:hAnsi="Courier New" w:hint="default"/>
      </w:rPr>
    </w:lvl>
    <w:lvl w:ilvl="5" w:tplc="BF3867D2">
      <w:start w:val="1"/>
      <w:numFmt w:val="bullet"/>
      <w:lvlText w:val=""/>
      <w:lvlJc w:val="left"/>
      <w:pPr>
        <w:ind w:left="2800" w:hanging="400"/>
      </w:pPr>
      <w:rPr>
        <w:rFonts w:ascii="Wingdings" w:hAnsi="Wingdings" w:hint="default"/>
      </w:rPr>
    </w:lvl>
    <w:lvl w:ilvl="6" w:tplc="47D632BE">
      <w:start w:val="1"/>
      <w:numFmt w:val="bullet"/>
      <w:lvlText w:val=""/>
      <w:lvlJc w:val="left"/>
      <w:pPr>
        <w:ind w:left="3200" w:hanging="400"/>
      </w:pPr>
      <w:rPr>
        <w:rFonts w:ascii="Symbol" w:hAnsi="Symbol" w:hint="default"/>
      </w:rPr>
    </w:lvl>
    <w:lvl w:ilvl="7" w:tplc="FDCC14DC">
      <w:start w:val="1"/>
      <w:numFmt w:val="bullet"/>
      <w:lvlText w:val="o"/>
      <w:lvlJc w:val="left"/>
      <w:pPr>
        <w:ind w:left="3600" w:hanging="400"/>
      </w:pPr>
      <w:rPr>
        <w:rFonts w:ascii="Courier New" w:hAnsi="Courier New" w:hint="default"/>
      </w:rPr>
    </w:lvl>
    <w:lvl w:ilvl="8" w:tplc="B8EA8E32">
      <w:start w:val="1"/>
      <w:numFmt w:val="bullet"/>
      <w:lvlText w:val=""/>
      <w:lvlJc w:val="left"/>
      <w:pPr>
        <w:ind w:left="4000" w:hanging="400"/>
      </w:pPr>
      <w:rPr>
        <w:rFonts w:ascii="Wingdings" w:hAnsi="Wingdings" w:hint="default"/>
      </w:rPr>
    </w:lvl>
  </w:abstractNum>
  <w:abstractNum w:abstractNumId="14" w15:restartNumberingAfterBreak="0">
    <w:nsid w:val="0B44626D"/>
    <w:multiLevelType w:val="hybridMultilevel"/>
    <w:tmpl w:val="F89E7F4A"/>
    <w:lvl w:ilvl="0" w:tplc="C8980710">
      <w:start w:val="1"/>
      <w:numFmt w:val="bullet"/>
      <w:lvlText w:val="·"/>
      <w:lvlJc w:val="left"/>
      <w:pPr>
        <w:ind w:left="880" w:hanging="440"/>
      </w:pPr>
      <w:rPr>
        <w:rFonts w:ascii="Malgun Gothic" w:hAnsi="Malgun Gothic" w:hint="default"/>
      </w:rPr>
    </w:lvl>
    <w:lvl w:ilvl="1" w:tplc="3CE821BA">
      <w:start w:val="2"/>
      <w:numFmt w:val="bullet"/>
      <w:lvlText w:val="•"/>
      <w:lvlJc w:val="left"/>
      <w:pPr>
        <w:ind w:left="440" w:hanging="440"/>
      </w:pPr>
      <w:rPr>
        <w:rFonts w:ascii="Malgun Gothic" w:hAnsi="Malgun Gothic" w:hint="default"/>
      </w:rPr>
    </w:lvl>
    <w:lvl w:ilvl="2" w:tplc="398071FC" w:tentative="1">
      <w:start w:val="1"/>
      <w:numFmt w:val="bullet"/>
      <w:lvlText w:val=""/>
      <w:lvlJc w:val="left"/>
      <w:pPr>
        <w:ind w:left="1760" w:hanging="440"/>
      </w:pPr>
      <w:rPr>
        <w:rFonts w:ascii="Wingdings" w:hAnsi="Wingdings" w:hint="default"/>
      </w:rPr>
    </w:lvl>
    <w:lvl w:ilvl="3" w:tplc="443E5E38" w:tentative="1">
      <w:start w:val="1"/>
      <w:numFmt w:val="bullet"/>
      <w:lvlText w:val=""/>
      <w:lvlJc w:val="left"/>
      <w:pPr>
        <w:ind w:left="2200" w:hanging="440"/>
      </w:pPr>
      <w:rPr>
        <w:rFonts w:ascii="Wingdings" w:hAnsi="Wingdings" w:hint="default"/>
      </w:rPr>
    </w:lvl>
    <w:lvl w:ilvl="4" w:tplc="11625360" w:tentative="1">
      <w:start w:val="1"/>
      <w:numFmt w:val="bullet"/>
      <w:lvlText w:val=""/>
      <w:lvlJc w:val="left"/>
      <w:pPr>
        <w:ind w:left="2640" w:hanging="440"/>
      </w:pPr>
      <w:rPr>
        <w:rFonts w:ascii="Wingdings" w:hAnsi="Wingdings" w:hint="default"/>
      </w:rPr>
    </w:lvl>
    <w:lvl w:ilvl="5" w:tplc="F752B3FC" w:tentative="1">
      <w:start w:val="1"/>
      <w:numFmt w:val="bullet"/>
      <w:lvlText w:val=""/>
      <w:lvlJc w:val="left"/>
      <w:pPr>
        <w:ind w:left="3080" w:hanging="440"/>
      </w:pPr>
      <w:rPr>
        <w:rFonts w:ascii="Wingdings" w:hAnsi="Wingdings" w:hint="default"/>
      </w:rPr>
    </w:lvl>
    <w:lvl w:ilvl="6" w:tplc="788C019E" w:tentative="1">
      <w:start w:val="1"/>
      <w:numFmt w:val="bullet"/>
      <w:lvlText w:val=""/>
      <w:lvlJc w:val="left"/>
      <w:pPr>
        <w:ind w:left="3520" w:hanging="440"/>
      </w:pPr>
      <w:rPr>
        <w:rFonts w:ascii="Wingdings" w:hAnsi="Wingdings" w:hint="default"/>
      </w:rPr>
    </w:lvl>
    <w:lvl w:ilvl="7" w:tplc="79205A26" w:tentative="1">
      <w:start w:val="1"/>
      <w:numFmt w:val="bullet"/>
      <w:lvlText w:val=""/>
      <w:lvlJc w:val="left"/>
      <w:pPr>
        <w:ind w:left="3960" w:hanging="440"/>
      </w:pPr>
      <w:rPr>
        <w:rFonts w:ascii="Wingdings" w:hAnsi="Wingdings" w:hint="default"/>
      </w:rPr>
    </w:lvl>
    <w:lvl w:ilvl="8" w:tplc="B5B0D4F0" w:tentative="1">
      <w:start w:val="1"/>
      <w:numFmt w:val="bullet"/>
      <w:lvlText w:val=""/>
      <w:lvlJc w:val="left"/>
      <w:pPr>
        <w:ind w:left="4400" w:hanging="440"/>
      </w:pPr>
      <w:rPr>
        <w:rFonts w:ascii="Wingdings" w:hAnsi="Wingdings" w:hint="default"/>
      </w:rPr>
    </w:lvl>
  </w:abstractNum>
  <w:abstractNum w:abstractNumId="15" w15:restartNumberingAfterBreak="0">
    <w:nsid w:val="0C5B28F4"/>
    <w:multiLevelType w:val="hybridMultilevel"/>
    <w:tmpl w:val="619CFA54"/>
    <w:lvl w:ilvl="0" w:tplc="5BF8980A">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8" w15:restartNumberingAfterBreak="0">
    <w:nsid w:val="135E1E92"/>
    <w:multiLevelType w:val="hybridMultilevel"/>
    <w:tmpl w:val="F23ECE08"/>
    <w:lvl w:ilvl="0" w:tplc="FFFFFFFF">
      <w:start w:val="1"/>
      <w:numFmt w:val="decimal"/>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19" w15:restartNumberingAfterBreak="0">
    <w:nsid w:val="154A7E44"/>
    <w:multiLevelType w:val="multilevel"/>
    <w:tmpl w:val="B55C0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21"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B4D12CF"/>
    <w:multiLevelType w:val="hybridMultilevel"/>
    <w:tmpl w:val="F5BCB67A"/>
    <w:lvl w:ilvl="0" w:tplc="5CF23D82">
      <w:start w:val="2"/>
      <w:numFmt w:val="bullet"/>
      <w:lvlText w:val="•"/>
      <w:lvlJc w:val="left"/>
      <w:pPr>
        <w:ind w:left="360" w:hanging="360"/>
      </w:pPr>
      <w:rPr>
        <w:rFonts w:ascii="Malgun Gothic" w:hAnsi="Malgun Gothic" w:hint="default"/>
      </w:rPr>
    </w:lvl>
    <w:lvl w:ilvl="1" w:tplc="02A4BFDA">
      <w:start w:val="1"/>
      <w:numFmt w:val="lowerLetter"/>
      <w:lvlText w:val="%2)"/>
      <w:lvlJc w:val="left"/>
      <w:pPr>
        <w:ind w:left="865" w:hanging="440"/>
      </w:pPr>
    </w:lvl>
    <w:lvl w:ilvl="2" w:tplc="A41083BA" w:tentative="1">
      <w:start w:val="1"/>
      <w:numFmt w:val="lowerRoman"/>
      <w:lvlText w:val="%3."/>
      <w:lvlJc w:val="right"/>
      <w:pPr>
        <w:ind w:left="1320" w:hanging="440"/>
      </w:pPr>
    </w:lvl>
    <w:lvl w:ilvl="3" w:tplc="17D0EAAE" w:tentative="1">
      <w:start w:val="1"/>
      <w:numFmt w:val="decimal"/>
      <w:lvlText w:val="%4."/>
      <w:lvlJc w:val="left"/>
      <w:pPr>
        <w:ind w:left="1760" w:hanging="440"/>
      </w:pPr>
    </w:lvl>
    <w:lvl w:ilvl="4" w:tplc="AD5885A8" w:tentative="1">
      <w:start w:val="1"/>
      <w:numFmt w:val="upperLetter"/>
      <w:lvlText w:val="%5."/>
      <w:lvlJc w:val="left"/>
      <w:pPr>
        <w:ind w:left="2200" w:hanging="440"/>
      </w:pPr>
    </w:lvl>
    <w:lvl w:ilvl="5" w:tplc="FFC4C1E8" w:tentative="1">
      <w:start w:val="1"/>
      <w:numFmt w:val="lowerRoman"/>
      <w:lvlText w:val="%6."/>
      <w:lvlJc w:val="right"/>
      <w:pPr>
        <w:ind w:left="2640" w:hanging="440"/>
      </w:pPr>
    </w:lvl>
    <w:lvl w:ilvl="6" w:tplc="6688E8CA" w:tentative="1">
      <w:start w:val="1"/>
      <w:numFmt w:val="decimal"/>
      <w:lvlText w:val="%7."/>
      <w:lvlJc w:val="left"/>
      <w:pPr>
        <w:ind w:left="3080" w:hanging="440"/>
      </w:pPr>
    </w:lvl>
    <w:lvl w:ilvl="7" w:tplc="39AE3C3E" w:tentative="1">
      <w:start w:val="1"/>
      <w:numFmt w:val="upperLetter"/>
      <w:lvlText w:val="%8."/>
      <w:lvlJc w:val="left"/>
      <w:pPr>
        <w:ind w:left="3520" w:hanging="440"/>
      </w:pPr>
    </w:lvl>
    <w:lvl w:ilvl="8" w:tplc="90A8F5AE" w:tentative="1">
      <w:start w:val="1"/>
      <w:numFmt w:val="lowerRoman"/>
      <w:lvlText w:val="%9."/>
      <w:lvlJc w:val="right"/>
      <w:pPr>
        <w:ind w:left="3960" w:hanging="440"/>
      </w:pPr>
    </w:lvl>
  </w:abstractNum>
  <w:abstractNum w:abstractNumId="23"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1FD726DD"/>
    <w:multiLevelType w:val="hybridMultilevel"/>
    <w:tmpl w:val="5D4460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26112254"/>
    <w:multiLevelType w:val="hybridMultilevel"/>
    <w:tmpl w:val="33164D88"/>
    <w:lvl w:ilvl="0" w:tplc="D4CAF136">
      <w:start w:val="1"/>
      <w:numFmt w:val="lowerLetter"/>
      <w:lvlText w:val="%1)"/>
      <w:lvlJc w:val="left"/>
      <w:pPr>
        <w:ind w:left="865" w:hanging="440"/>
      </w:pPr>
    </w:lvl>
    <w:lvl w:ilvl="1" w:tplc="04090019" w:tentative="1">
      <w:start w:val="1"/>
      <w:numFmt w:val="upperLetter"/>
      <w:lvlText w:val="%2."/>
      <w:lvlJc w:val="left"/>
      <w:pPr>
        <w:ind w:left="1305" w:hanging="440"/>
      </w:pPr>
    </w:lvl>
    <w:lvl w:ilvl="2" w:tplc="0409001B" w:tentative="1">
      <w:start w:val="1"/>
      <w:numFmt w:val="lowerRoman"/>
      <w:lvlText w:val="%3."/>
      <w:lvlJc w:val="right"/>
      <w:pPr>
        <w:ind w:left="1745" w:hanging="440"/>
      </w:pPr>
    </w:lvl>
    <w:lvl w:ilvl="3" w:tplc="0409000F" w:tentative="1">
      <w:start w:val="1"/>
      <w:numFmt w:val="decimal"/>
      <w:lvlText w:val="%4."/>
      <w:lvlJc w:val="left"/>
      <w:pPr>
        <w:ind w:left="2185" w:hanging="440"/>
      </w:pPr>
    </w:lvl>
    <w:lvl w:ilvl="4" w:tplc="04090019" w:tentative="1">
      <w:start w:val="1"/>
      <w:numFmt w:val="upperLetter"/>
      <w:lvlText w:val="%5."/>
      <w:lvlJc w:val="left"/>
      <w:pPr>
        <w:ind w:left="2625" w:hanging="440"/>
      </w:pPr>
    </w:lvl>
    <w:lvl w:ilvl="5" w:tplc="0409001B" w:tentative="1">
      <w:start w:val="1"/>
      <w:numFmt w:val="lowerRoman"/>
      <w:lvlText w:val="%6."/>
      <w:lvlJc w:val="right"/>
      <w:pPr>
        <w:ind w:left="3065" w:hanging="440"/>
      </w:pPr>
    </w:lvl>
    <w:lvl w:ilvl="6" w:tplc="0409000F" w:tentative="1">
      <w:start w:val="1"/>
      <w:numFmt w:val="decimal"/>
      <w:lvlText w:val="%7."/>
      <w:lvlJc w:val="left"/>
      <w:pPr>
        <w:ind w:left="3505" w:hanging="440"/>
      </w:pPr>
    </w:lvl>
    <w:lvl w:ilvl="7" w:tplc="04090019" w:tentative="1">
      <w:start w:val="1"/>
      <w:numFmt w:val="upperLetter"/>
      <w:lvlText w:val="%8."/>
      <w:lvlJc w:val="left"/>
      <w:pPr>
        <w:ind w:left="3945" w:hanging="440"/>
      </w:pPr>
    </w:lvl>
    <w:lvl w:ilvl="8" w:tplc="0409001B" w:tentative="1">
      <w:start w:val="1"/>
      <w:numFmt w:val="lowerRoman"/>
      <w:lvlText w:val="%9."/>
      <w:lvlJc w:val="right"/>
      <w:pPr>
        <w:ind w:left="4385" w:hanging="440"/>
      </w:pPr>
    </w:lvl>
  </w:abstractNum>
  <w:abstractNum w:abstractNumId="28" w15:restartNumberingAfterBreak="0">
    <w:nsid w:val="272D242C"/>
    <w:multiLevelType w:val="hybridMultilevel"/>
    <w:tmpl w:val="C994DDE2"/>
    <w:lvl w:ilvl="0" w:tplc="D27A3CC8">
      <w:start w:val="1"/>
      <w:numFmt w:val="bullet"/>
      <w:lvlText w:val=""/>
      <w:lvlJc w:val="left"/>
      <w:pPr>
        <w:ind w:left="800" w:hanging="400"/>
      </w:pPr>
      <w:rPr>
        <w:rFonts w:ascii="Symbol" w:hAnsi="Symbol" w:hint="default"/>
      </w:rPr>
    </w:lvl>
    <w:lvl w:ilvl="1" w:tplc="57361396">
      <w:start w:val="1"/>
      <w:numFmt w:val="bullet"/>
      <w:lvlText w:val="o"/>
      <w:lvlJc w:val="left"/>
      <w:pPr>
        <w:ind w:left="1200" w:hanging="400"/>
      </w:pPr>
      <w:rPr>
        <w:rFonts w:ascii="Courier New" w:hAnsi="Courier New" w:hint="default"/>
      </w:rPr>
    </w:lvl>
    <w:lvl w:ilvl="2" w:tplc="D868ACDE">
      <w:start w:val="1"/>
      <w:numFmt w:val="bullet"/>
      <w:lvlText w:val=""/>
      <w:lvlJc w:val="left"/>
      <w:pPr>
        <w:ind w:left="1600" w:hanging="400"/>
      </w:pPr>
      <w:rPr>
        <w:rFonts w:ascii="Wingdings" w:hAnsi="Wingdings" w:hint="default"/>
      </w:rPr>
    </w:lvl>
    <w:lvl w:ilvl="3" w:tplc="31BEBE2C">
      <w:start w:val="1"/>
      <w:numFmt w:val="bullet"/>
      <w:lvlText w:val=""/>
      <w:lvlJc w:val="left"/>
      <w:pPr>
        <w:ind w:left="2000" w:hanging="400"/>
      </w:pPr>
      <w:rPr>
        <w:rFonts w:ascii="Symbol" w:hAnsi="Symbol" w:hint="default"/>
      </w:rPr>
    </w:lvl>
    <w:lvl w:ilvl="4" w:tplc="2B443C72">
      <w:start w:val="1"/>
      <w:numFmt w:val="bullet"/>
      <w:lvlText w:val="o"/>
      <w:lvlJc w:val="left"/>
      <w:pPr>
        <w:ind w:left="2400" w:hanging="400"/>
      </w:pPr>
      <w:rPr>
        <w:rFonts w:ascii="Courier New" w:hAnsi="Courier New" w:hint="default"/>
      </w:rPr>
    </w:lvl>
    <w:lvl w:ilvl="5" w:tplc="5132740A">
      <w:start w:val="1"/>
      <w:numFmt w:val="bullet"/>
      <w:lvlText w:val=""/>
      <w:lvlJc w:val="left"/>
      <w:pPr>
        <w:ind w:left="2800" w:hanging="400"/>
      </w:pPr>
      <w:rPr>
        <w:rFonts w:ascii="Wingdings" w:hAnsi="Wingdings" w:hint="default"/>
      </w:rPr>
    </w:lvl>
    <w:lvl w:ilvl="6" w:tplc="37E49194">
      <w:start w:val="1"/>
      <w:numFmt w:val="bullet"/>
      <w:lvlText w:val=""/>
      <w:lvlJc w:val="left"/>
      <w:pPr>
        <w:ind w:left="3200" w:hanging="400"/>
      </w:pPr>
      <w:rPr>
        <w:rFonts w:ascii="Symbol" w:hAnsi="Symbol" w:hint="default"/>
      </w:rPr>
    </w:lvl>
    <w:lvl w:ilvl="7" w:tplc="5A8C033A">
      <w:start w:val="1"/>
      <w:numFmt w:val="bullet"/>
      <w:lvlText w:val="o"/>
      <w:lvlJc w:val="left"/>
      <w:pPr>
        <w:ind w:left="3600" w:hanging="400"/>
      </w:pPr>
      <w:rPr>
        <w:rFonts w:ascii="Courier New" w:hAnsi="Courier New" w:hint="default"/>
      </w:rPr>
    </w:lvl>
    <w:lvl w:ilvl="8" w:tplc="001A5B82">
      <w:start w:val="1"/>
      <w:numFmt w:val="bullet"/>
      <w:lvlText w:val=""/>
      <w:lvlJc w:val="left"/>
      <w:pPr>
        <w:ind w:left="4000" w:hanging="400"/>
      </w:pPr>
      <w:rPr>
        <w:rFonts w:ascii="Wingdings" w:hAnsi="Wingdings" w:hint="default"/>
      </w:rPr>
    </w:lvl>
  </w:abstractNum>
  <w:abstractNum w:abstractNumId="2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2CEA51DF"/>
    <w:multiLevelType w:val="hybridMultilevel"/>
    <w:tmpl w:val="42AE5E4E"/>
    <w:lvl w:ilvl="0" w:tplc="63D2EEE6">
      <w:start w:val="1"/>
      <w:numFmt w:val="bullet"/>
      <w:lvlText w:val=""/>
      <w:lvlJc w:val="left"/>
      <w:pPr>
        <w:ind w:left="1020" w:hanging="360"/>
      </w:pPr>
      <w:rPr>
        <w:rFonts w:ascii="Symbol" w:hAnsi="Symbol"/>
      </w:rPr>
    </w:lvl>
    <w:lvl w:ilvl="1" w:tplc="93046408">
      <w:start w:val="1"/>
      <w:numFmt w:val="bullet"/>
      <w:lvlText w:val=""/>
      <w:lvlJc w:val="left"/>
      <w:pPr>
        <w:ind w:left="1020" w:hanging="360"/>
      </w:pPr>
      <w:rPr>
        <w:rFonts w:ascii="Symbol" w:hAnsi="Symbol"/>
      </w:rPr>
    </w:lvl>
    <w:lvl w:ilvl="2" w:tplc="F6C209EC">
      <w:start w:val="1"/>
      <w:numFmt w:val="bullet"/>
      <w:lvlText w:val=""/>
      <w:lvlJc w:val="left"/>
      <w:pPr>
        <w:ind w:left="1020" w:hanging="360"/>
      </w:pPr>
      <w:rPr>
        <w:rFonts w:ascii="Symbol" w:hAnsi="Symbol"/>
      </w:rPr>
    </w:lvl>
    <w:lvl w:ilvl="3" w:tplc="FB048B88">
      <w:start w:val="1"/>
      <w:numFmt w:val="bullet"/>
      <w:lvlText w:val=""/>
      <w:lvlJc w:val="left"/>
      <w:pPr>
        <w:ind w:left="1020" w:hanging="360"/>
      </w:pPr>
      <w:rPr>
        <w:rFonts w:ascii="Symbol" w:hAnsi="Symbol"/>
      </w:rPr>
    </w:lvl>
    <w:lvl w:ilvl="4" w:tplc="86A87AF6">
      <w:start w:val="1"/>
      <w:numFmt w:val="bullet"/>
      <w:lvlText w:val=""/>
      <w:lvlJc w:val="left"/>
      <w:pPr>
        <w:ind w:left="1020" w:hanging="360"/>
      </w:pPr>
      <w:rPr>
        <w:rFonts w:ascii="Symbol" w:hAnsi="Symbol"/>
      </w:rPr>
    </w:lvl>
    <w:lvl w:ilvl="5" w:tplc="9126DBAE">
      <w:start w:val="1"/>
      <w:numFmt w:val="bullet"/>
      <w:lvlText w:val=""/>
      <w:lvlJc w:val="left"/>
      <w:pPr>
        <w:ind w:left="1020" w:hanging="360"/>
      </w:pPr>
      <w:rPr>
        <w:rFonts w:ascii="Symbol" w:hAnsi="Symbol"/>
      </w:rPr>
    </w:lvl>
    <w:lvl w:ilvl="6" w:tplc="5D18F496">
      <w:start w:val="1"/>
      <w:numFmt w:val="bullet"/>
      <w:lvlText w:val=""/>
      <w:lvlJc w:val="left"/>
      <w:pPr>
        <w:ind w:left="1020" w:hanging="360"/>
      </w:pPr>
      <w:rPr>
        <w:rFonts w:ascii="Symbol" w:hAnsi="Symbol"/>
      </w:rPr>
    </w:lvl>
    <w:lvl w:ilvl="7" w:tplc="A210E170">
      <w:start w:val="1"/>
      <w:numFmt w:val="bullet"/>
      <w:lvlText w:val=""/>
      <w:lvlJc w:val="left"/>
      <w:pPr>
        <w:ind w:left="1020" w:hanging="360"/>
      </w:pPr>
      <w:rPr>
        <w:rFonts w:ascii="Symbol" w:hAnsi="Symbol"/>
      </w:rPr>
    </w:lvl>
    <w:lvl w:ilvl="8" w:tplc="49B65184">
      <w:start w:val="1"/>
      <w:numFmt w:val="bullet"/>
      <w:lvlText w:val=""/>
      <w:lvlJc w:val="left"/>
      <w:pPr>
        <w:ind w:left="1020" w:hanging="360"/>
      </w:pPr>
      <w:rPr>
        <w:rFonts w:ascii="Symbol" w:hAnsi="Symbol"/>
      </w:rPr>
    </w:lvl>
  </w:abstractNum>
  <w:abstractNum w:abstractNumId="33" w15:restartNumberingAfterBreak="0">
    <w:nsid w:val="2DFF25DF"/>
    <w:multiLevelType w:val="multilevel"/>
    <w:tmpl w:val="4FA85C9E"/>
    <w:lvl w:ilvl="0">
      <w:numFmt w:val="none"/>
      <w:lvlText w:val=""/>
      <w:lvlJc w:val="left"/>
      <w:pPr>
        <w:tabs>
          <w:tab w:val="num" w:pos="360"/>
        </w:tabs>
      </w:pPr>
    </w:lvl>
    <w:lvl w:ilvl="1">
      <w:start w:val="1"/>
      <w:numFmt w:val="low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low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lowerLetter"/>
      <w:lvlText w:val="%8."/>
      <w:lvlJc w:val="left"/>
      <w:pPr>
        <w:ind w:left="3600" w:hanging="400"/>
      </w:pPr>
    </w:lvl>
    <w:lvl w:ilvl="8">
      <w:start w:val="1"/>
      <w:numFmt w:val="lowerRoman"/>
      <w:lvlText w:val="%9."/>
      <w:lvlJc w:val="right"/>
      <w:pPr>
        <w:ind w:left="4000" w:hanging="400"/>
      </w:pPr>
    </w:lvl>
  </w:abstractNum>
  <w:abstractNum w:abstractNumId="34" w15:restartNumberingAfterBreak="0">
    <w:nsid w:val="2F31337E"/>
    <w:multiLevelType w:val="multilevel"/>
    <w:tmpl w:val="2CFE8500"/>
    <w:lvl w:ilvl="0">
      <w:start w:val="7"/>
      <w:numFmt w:val="decimal"/>
      <w:lvlText w:val="%1"/>
      <w:lvlJc w:val="left"/>
      <w:pPr>
        <w:ind w:left="600" w:hanging="600"/>
      </w:pPr>
    </w:lvl>
    <w:lvl w:ilvl="1">
      <w:start w:val="2"/>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332F4347"/>
    <w:multiLevelType w:val="hybridMultilevel"/>
    <w:tmpl w:val="70B89A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39692820"/>
    <w:multiLevelType w:val="hybridMultilevel"/>
    <w:tmpl w:val="58201824"/>
    <w:lvl w:ilvl="0" w:tplc="815E6852">
      <w:start w:val="1"/>
      <w:numFmt w:val="lowerLetter"/>
      <w:lvlText w:val="%1)"/>
      <w:lvlJc w:val="left"/>
      <w:pPr>
        <w:ind w:left="800" w:hanging="360"/>
      </w:pPr>
    </w:lvl>
    <w:lvl w:ilvl="1" w:tplc="6EEA8BB8" w:tentative="1">
      <w:start w:val="1"/>
      <w:numFmt w:val="upperLetter"/>
      <w:lvlText w:val="%2."/>
      <w:lvlJc w:val="left"/>
      <w:pPr>
        <w:ind w:left="1320" w:hanging="440"/>
      </w:pPr>
    </w:lvl>
    <w:lvl w:ilvl="2" w:tplc="B142C92E" w:tentative="1">
      <w:start w:val="1"/>
      <w:numFmt w:val="lowerRoman"/>
      <w:lvlText w:val="%3."/>
      <w:lvlJc w:val="right"/>
      <w:pPr>
        <w:ind w:left="1760" w:hanging="440"/>
      </w:pPr>
    </w:lvl>
    <w:lvl w:ilvl="3" w:tplc="9BA22C2C" w:tentative="1">
      <w:start w:val="1"/>
      <w:numFmt w:val="decimal"/>
      <w:lvlText w:val="%4."/>
      <w:lvlJc w:val="left"/>
      <w:pPr>
        <w:ind w:left="2200" w:hanging="440"/>
      </w:pPr>
    </w:lvl>
    <w:lvl w:ilvl="4" w:tplc="F23EF8A0" w:tentative="1">
      <w:start w:val="1"/>
      <w:numFmt w:val="upperLetter"/>
      <w:lvlText w:val="%5."/>
      <w:lvlJc w:val="left"/>
      <w:pPr>
        <w:ind w:left="2640" w:hanging="440"/>
      </w:pPr>
    </w:lvl>
    <w:lvl w:ilvl="5" w:tplc="DC16FBB6" w:tentative="1">
      <w:start w:val="1"/>
      <w:numFmt w:val="lowerRoman"/>
      <w:lvlText w:val="%6."/>
      <w:lvlJc w:val="right"/>
      <w:pPr>
        <w:ind w:left="3080" w:hanging="440"/>
      </w:pPr>
    </w:lvl>
    <w:lvl w:ilvl="6" w:tplc="F72A8BF4" w:tentative="1">
      <w:start w:val="1"/>
      <w:numFmt w:val="decimal"/>
      <w:lvlText w:val="%7."/>
      <w:lvlJc w:val="left"/>
      <w:pPr>
        <w:ind w:left="3520" w:hanging="440"/>
      </w:pPr>
    </w:lvl>
    <w:lvl w:ilvl="7" w:tplc="9FA8918A" w:tentative="1">
      <w:start w:val="1"/>
      <w:numFmt w:val="upperLetter"/>
      <w:lvlText w:val="%8."/>
      <w:lvlJc w:val="left"/>
      <w:pPr>
        <w:ind w:left="3960" w:hanging="440"/>
      </w:pPr>
    </w:lvl>
    <w:lvl w:ilvl="8" w:tplc="01BE3070" w:tentative="1">
      <w:start w:val="1"/>
      <w:numFmt w:val="lowerRoman"/>
      <w:lvlText w:val="%9."/>
      <w:lvlJc w:val="right"/>
      <w:pPr>
        <w:ind w:left="4400" w:hanging="440"/>
      </w:pPr>
    </w:lvl>
  </w:abstractNum>
  <w:abstractNum w:abstractNumId="38" w15:restartNumberingAfterBreak="0">
    <w:nsid w:val="3C18214B"/>
    <w:multiLevelType w:val="hybridMultilevel"/>
    <w:tmpl w:val="33164D88"/>
    <w:lvl w:ilvl="0" w:tplc="FFFFFFFF">
      <w:start w:val="1"/>
      <w:numFmt w:val="lowerLetter"/>
      <w:lvlText w:val="%1)"/>
      <w:lvlJc w:val="left"/>
      <w:pPr>
        <w:ind w:left="865" w:hanging="440"/>
      </w:pPr>
    </w:lvl>
    <w:lvl w:ilvl="1" w:tplc="FFFFFFFF" w:tentative="1">
      <w:start w:val="1"/>
      <w:numFmt w:val="upperLetter"/>
      <w:lvlText w:val="%2."/>
      <w:lvlJc w:val="left"/>
      <w:pPr>
        <w:ind w:left="1305" w:hanging="440"/>
      </w:pPr>
    </w:lvl>
    <w:lvl w:ilvl="2" w:tplc="FFFFFFFF" w:tentative="1">
      <w:start w:val="1"/>
      <w:numFmt w:val="lowerRoman"/>
      <w:lvlText w:val="%3."/>
      <w:lvlJc w:val="right"/>
      <w:pPr>
        <w:ind w:left="1745" w:hanging="440"/>
      </w:pPr>
    </w:lvl>
    <w:lvl w:ilvl="3" w:tplc="FFFFFFFF" w:tentative="1">
      <w:start w:val="1"/>
      <w:numFmt w:val="decimal"/>
      <w:lvlText w:val="%4."/>
      <w:lvlJc w:val="left"/>
      <w:pPr>
        <w:ind w:left="2185" w:hanging="440"/>
      </w:pPr>
    </w:lvl>
    <w:lvl w:ilvl="4" w:tplc="FFFFFFFF" w:tentative="1">
      <w:start w:val="1"/>
      <w:numFmt w:val="upperLetter"/>
      <w:lvlText w:val="%5."/>
      <w:lvlJc w:val="left"/>
      <w:pPr>
        <w:ind w:left="2625" w:hanging="440"/>
      </w:pPr>
    </w:lvl>
    <w:lvl w:ilvl="5" w:tplc="FFFFFFFF" w:tentative="1">
      <w:start w:val="1"/>
      <w:numFmt w:val="lowerRoman"/>
      <w:lvlText w:val="%6."/>
      <w:lvlJc w:val="right"/>
      <w:pPr>
        <w:ind w:left="3065" w:hanging="440"/>
      </w:pPr>
    </w:lvl>
    <w:lvl w:ilvl="6" w:tplc="FFFFFFFF" w:tentative="1">
      <w:start w:val="1"/>
      <w:numFmt w:val="decimal"/>
      <w:lvlText w:val="%7."/>
      <w:lvlJc w:val="left"/>
      <w:pPr>
        <w:ind w:left="3505" w:hanging="440"/>
      </w:pPr>
    </w:lvl>
    <w:lvl w:ilvl="7" w:tplc="FFFFFFFF" w:tentative="1">
      <w:start w:val="1"/>
      <w:numFmt w:val="upperLetter"/>
      <w:lvlText w:val="%8."/>
      <w:lvlJc w:val="left"/>
      <w:pPr>
        <w:ind w:left="3945" w:hanging="440"/>
      </w:pPr>
    </w:lvl>
    <w:lvl w:ilvl="8" w:tplc="FFFFFFFF" w:tentative="1">
      <w:start w:val="1"/>
      <w:numFmt w:val="lowerRoman"/>
      <w:lvlText w:val="%9."/>
      <w:lvlJc w:val="right"/>
      <w:pPr>
        <w:ind w:left="4385" w:hanging="440"/>
      </w:pPr>
    </w:lvl>
  </w:abstractNum>
  <w:abstractNum w:abstractNumId="39" w15:restartNumberingAfterBreak="0">
    <w:nsid w:val="3E0B5B03"/>
    <w:multiLevelType w:val="multilevel"/>
    <w:tmpl w:val="721632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3F0A2DF0"/>
    <w:multiLevelType w:val="hybridMultilevel"/>
    <w:tmpl w:val="10A036AA"/>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3473C0E"/>
    <w:multiLevelType w:val="hybridMultilevel"/>
    <w:tmpl w:val="965E0584"/>
    <w:lvl w:ilvl="0" w:tplc="4E522A3C">
      <w:start w:val="1"/>
      <w:numFmt w:val="lowerLetter"/>
      <w:lvlText w:val="%1)"/>
      <w:lvlJc w:val="left"/>
      <w:pPr>
        <w:ind w:left="720" w:hanging="360"/>
      </w:pPr>
    </w:lvl>
    <w:lvl w:ilvl="1" w:tplc="AFCA754A" w:tentative="1">
      <w:start w:val="1"/>
      <w:numFmt w:val="upperLetter"/>
      <w:lvlText w:val="%2."/>
      <w:lvlJc w:val="left"/>
      <w:pPr>
        <w:ind w:left="1240" w:hanging="440"/>
      </w:pPr>
    </w:lvl>
    <w:lvl w:ilvl="2" w:tplc="01C2DB56" w:tentative="1">
      <w:start w:val="1"/>
      <w:numFmt w:val="lowerRoman"/>
      <w:lvlText w:val="%3."/>
      <w:lvlJc w:val="right"/>
      <w:pPr>
        <w:ind w:left="1680" w:hanging="440"/>
      </w:pPr>
    </w:lvl>
    <w:lvl w:ilvl="3" w:tplc="F3B64710" w:tentative="1">
      <w:start w:val="1"/>
      <w:numFmt w:val="decimal"/>
      <w:lvlText w:val="%4."/>
      <w:lvlJc w:val="left"/>
      <w:pPr>
        <w:ind w:left="2120" w:hanging="440"/>
      </w:pPr>
    </w:lvl>
    <w:lvl w:ilvl="4" w:tplc="8E76A732" w:tentative="1">
      <w:start w:val="1"/>
      <w:numFmt w:val="upperLetter"/>
      <w:lvlText w:val="%5."/>
      <w:lvlJc w:val="left"/>
      <w:pPr>
        <w:ind w:left="2560" w:hanging="440"/>
      </w:pPr>
    </w:lvl>
    <w:lvl w:ilvl="5" w:tplc="A2BEDE4E" w:tentative="1">
      <w:start w:val="1"/>
      <w:numFmt w:val="lowerRoman"/>
      <w:lvlText w:val="%6."/>
      <w:lvlJc w:val="right"/>
      <w:pPr>
        <w:ind w:left="3000" w:hanging="440"/>
      </w:pPr>
    </w:lvl>
    <w:lvl w:ilvl="6" w:tplc="EE40B73A" w:tentative="1">
      <w:start w:val="1"/>
      <w:numFmt w:val="decimal"/>
      <w:lvlText w:val="%7."/>
      <w:lvlJc w:val="left"/>
      <w:pPr>
        <w:ind w:left="3440" w:hanging="440"/>
      </w:pPr>
    </w:lvl>
    <w:lvl w:ilvl="7" w:tplc="C5840ED8" w:tentative="1">
      <w:start w:val="1"/>
      <w:numFmt w:val="upperLetter"/>
      <w:lvlText w:val="%8."/>
      <w:lvlJc w:val="left"/>
      <w:pPr>
        <w:ind w:left="3880" w:hanging="440"/>
      </w:pPr>
    </w:lvl>
    <w:lvl w:ilvl="8" w:tplc="E2B27908" w:tentative="1">
      <w:start w:val="1"/>
      <w:numFmt w:val="lowerRoman"/>
      <w:lvlText w:val="%9."/>
      <w:lvlJc w:val="right"/>
      <w:pPr>
        <w:ind w:left="4320" w:hanging="440"/>
      </w:pPr>
    </w:lvl>
  </w:abstractNum>
  <w:abstractNum w:abstractNumId="43" w15:restartNumberingAfterBreak="0">
    <w:nsid w:val="466D12DC"/>
    <w:multiLevelType w:val="hybridMultilevel"/>
    <w:tmpl w:val="00BECF46"/>
    <w:lvl w:ilvl="0" w:tplc="2000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9062249"/>
    <w:multiLevelType w:val="multilevel"/>
    <w:tmpl w:val="30EE6CDC"/>
    <w:lvl w:ilvl="0">
      <w:start w:val="1"/>
      <w:numFmt w:val="decimal"/>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46" w15:restartNumberingAfterBreak="0">
    <w:nsid w:val="4DD23EAB"/>
    <w:multiLevelType w:val="hybridMultilevel"/>
    <w:tmpl w:val="CF7EA360"/>
    <w:lvl w:ilvl="0" w:tplc="2002483A">
      <w:start w:val="1"/>
      <w:numFmt w:val="decimal"/>
      <w:lvlText w:val="%1)"/>
      <w:lvlJc w:val="left"/>
      <w:pPr>
        <w:ind w:left="1020" w:hanging="360"/>
      </w:pPr>
    </w:lvl>
    <w:lvl w:ilvl="1" w:tplc="5FC21542">
      <w:start w:val="1"/>
      <w:numFmt w:val="decimal"/>
      <w:lvlText w:val="%2)"/>
      <w:lvlJc w:val="left"/>
      <w:pPr>
        <w:ind w:left="1020" w:hanging="360"/>
      </w:pPr>
    </w:lvl>
    <w:lvl w:ilvl="2" w:tplc="DCBA611C">
      <w:start w:val="1"/>
      <w:numFmt w:val="decimal"/>
      <w:lvlText w:val="%3)"/>
      <w:lvlJc w:val="left"/>
      <w:pPr>
        <w:ind w:left="1020" w:hanging="360"/>
      </w:pPr>
    </w:lvl>
    <w:lvl w:ilvl="3" w:tplc="CA06CD1C">
      <w:start w:val="1"/>
      <w:numFmt w:val="decimal"/>
      <w:lvlText w:val="%4)"/>
      <w:lvlJc w:val="left"/>
      <w:pPr>
        <w:ind w:left="1020" w:hanging="360"/>
      </w:pPr>
    </w:lvl>
    <w:lvl w:ilvl="4" w:tplc="41C0ADEE">
      <w:start w:val="1"/>
      <w:numFmt w:val="decimal"/>
      <w:lvlText w:val="%5)"/>
      <w:lvlJc w:val="left"/>
      <w:pPr>
        <w:ind w:left="1020" w:hanging="360"/>
      </w:pPr>
    </w:lvl>
    <w:lvl w:ilvl="5" w:tplc="0BD68C04">
      <w:start w:val="1"/>
      <w:numFmt w:val="decimal"/>
      <w:lvlText w:val="%6)"/>
      <w:lvlJc w:val="left"/>
      <w:pPr>
        <w:ind w:left="1020" w:hanging="360"/>
      </w:pPr>
    </w:lvl>
    <w:lvl w:ilvl="6" w:tplc="D996E4B2">
      <w:start w:val="1"/>
      <w:numFmt w:val="decimal"/>
      <w:lvlText w:val="%7)"/>
      <w:lvlJc w:val="left"/>
      <w:pPr>
        <w:ind w:left="1020" w:hanging="360"/>
      </w:pPr>
    </w:lvl>
    <w:lvl w:ilvl="7" w:tplc="360A8084">
      <w:start w:val="1"/>
      <w:numFmt w:val="decimal"/>
      <w:lvlText w:val="%8)"/>
      <w:lvlJc w:val="left"/>
      <w:pPr>
        <w:ind w:left="1020" w:hanging="360"/>
      </w:pPr>
    </w:lvl>
    <w:lvl w:ilvl="8" w:tplc="C45230B4">
      <w:start w:val="1"/>
      <w:numFmt w:val="decimal"/>
      <w:lvlText w:val="%9)"/>
      <w:lvlJc w:val="left"/>
      <w:pPr>
        <w:ind w:left="1020" w:hanging="360"/>
      </w:pPr>
    </w:lvl>
  </w:abstractNum>
  <w:abstractNum w:abstractNumId="47"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51A55B06"/>
    <w:multiLevelType w:val="hybridMultilevel"/>
    <w:tmpl w:val="896219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9" w15:restartNumberingAfterBreak="0">
    <w:nsid w:val="57494AE5"/>
    <w:multiLevelType w:val="hybridMultilevel"/>
    <w:tmpl w:val="10CE2F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 w15:restartNumberingAfterBreak="0">
    <w:nsid w:val="65FD6646"/>
    <w:multiLevelType w:val="hybridMultilevel"/>
    <w:tmpl w:val="33164D88"/>
    <w:lvl w:ilvl="0" w:tplc="FFFFFFFF">
      <w:start w:val="1"/>
      <w:numFmt w:val="lowerLetter"/>
      <w:lvlText w:val="%1)"/>
      <w:lvlJc w:val="left"/>
      <w:pPr>
        <w:ind w:left="865" w:hanging="440"/>
      </w:pPr>
    </w:lvl>
    <w:lvl w:ilvl="1" w:tplc="FFFFFFFF" w:tentative="1">
      <w:start w:val="1"/>
      <w:numFmt w:val="upperLetter"/>
      <w:lvlText w:val="%2."/>
      <w:lvlJc w:val="left"/>
      <w:pPr>
        <w:ind w:left="1305" w:hanging="440"/>
      </w:pPr>
    </w:lvl>
    <w:lvl w:ilvl="2" w:tplc="FFFFFFFF" w:tentative="1">
      <w:start w:val="1"/>
      <w:numFmt w:val="lowerRoman"/>
      <w:lvlText w:val="%3."/>
      <w:lvlJc w:val="right"/>
      <w:pPr>
        <w:ind w:left="1745" w:hanging="440"/>
      </w:pPr>
    </w:lvl>
    <w:lvl w:ilvl="3" w:tplc="FFFFFFFF" w:tentative="1">
      <w:start w:val="1"/>
      <w:numFmt w:val="decimal"/>
      <w:lvlText w:val="%4."/>
      <w:lvlJc w:val="left"/>
      <w:pPr>
        <w:ind w:left="2185" w:hanging="440"/>
      </w:pPr>
    </w:lvl>
    <w:lvl w:ilvl="4" w:tplc="FFFFFFFF" w:tentative="1">
      <w:start w:val="1"/>
      <w:numFmt w:val="upperLetter"/>
      <w:lvlText w:val="%5."/>
      <w:lvlJc w:val="left"/>
      <w:pPr>
        <w:ind w:left="2625" w:hanging="440"/>
      </w:pPr>
    </w:lvl>
    <w:lvl w:ilvl="5" w:tplc="FFFFFFFF" w:tentative="1">
      <w:start w:val="1"/>
      <w:numFmt w:val="lowerRoman"/>
      <w:lvlText w:val="%6."/>
      <w:lvlJc w:val="right"/>
      <w:pPr>
        <w:ind w:left="3065" w:hanging="440"/>
      </w:pPr>
    </w:lvl>
    <w:lvl w:ilvl="6" w:tplc="FFFFFFFF" w:tentative="1">
      <w:start w:val="1"/>
      <w:numFmt w:val="decimal"/>
      <w:lvlText w:val="%7."/>
      <w:lvlJc w:val="left"/>
      <w:pPr>
        <w:ind w:left="3505" w:hanging="440"/>
      </w:pPr>
    </w:lvl>
    <w:lvl w:ilvl="7" w:tplc="FFFFFFFF" w:tentative="1">
      <w:start w:val="1"/>
      <w:numFmt w:val="upperLetter"/>
      <w:lvlText w:val="%8."/>
      <w:lvlJc w:val="left"/>
      <w:pPr>
        <w:ind w:left="3945" w:hanging="440"/>
      </w:pPr>
    </w:lvl>
    <w:lvl w:ilvl="8" w:tplc="FFFFFFFF" w:tentative="1">
      <w:start w:val="1"/>
      <w:numFmt w:val="lowerRoman"/>
      <w:lvlText w:val="%9."/>
      <w:lvlJc w:val="right"/>
      <w:pPr>
        <w:ind w:left="4385" w:hanging="440"/>
      </w:pPr>
    </w:lvl>
  </w:abstractNum>
  <w:abstractNum w:abstractNumId="52" w15:restartNumberingAfterBreak="0">
    <w:nsid w:val="6779669B"/>
    <w:multiLevelType w:val="hybridMultilevel"/>
    <w:tmpl w:val="F23ECE08"/>
    <w:lvl w:ilvl="0" w:tplc="FFFFFFFF">
      <w:start w:val="1"/>
      <w:numFmt w:val="decimal"/>
      <w:lvlText w:val="%1)"/>
      <w:lvlJc w:val="left"/>
      <w:pPr>
        <w:ind w:left="800" w:hanging="360"/>
      </w:pPr>
      <w:rPr>
        <w:rFonts w:hint="default"/>
      </w:rPr>
    </w:lvl>
    <w:lvl w:ilvl="1" w:tplc="FFFFFFFF" w:tentative="1">
      <w:start w:val="1"/>
      <w:numFmt w:val="upperLetter"/>
      <w:lvlText w:val="%2."/>
      <w:lvlJc w:val="left"/>
      <w:pPr>
        <w:ind w:left="1320" w:hanging="440"/>
      </w:pPr>
    </w:lvl>
    <w:lvl w:ilvl="2" w:tplc="FFFFFFFF" w:tentative="1">
      <w:start w:val="1"/>
      <w:numFmt w:val="lowerRoman"/>
      <w:lvlText w:val="%3."/>
      <w:lvlJc w:val="right"/>
      <w:pPr>
        <w:ind w:left="1760" w:hanging="440"/>
      </w:pPr>
    </w:lvl>
    <w:lvl w:ilvl="3" w:tplc="FFFFFFFF" w:tentative="1">
      <w:start w:val="1"/>
      <w:numFmt w:val="decimal"/>
      <w:lvlText w:val="%4."/>
      <w:lvlJc w:val="left"/>
      <w:pPr>
        <w:ind w:left="2200" w:hanging="440"/>
      </w:pPr>
    </w:lvl>
    <w:lvl w:ilvl="4" w:tplc="FFFFFFFF" w:tentative="1">
      <w:start w:val="1"/>
      <w:numFmt w:val="upperLetter"/>
      <w:lvlText w:val="%5."/>
      <w:lvlJc w:val="left"/>
      <w:pPr>
        <w:ind w:left="2640" w:hanging="440"/>
      </w:pPr>
    </w:lvl>
    <w:lvl w:ilvl="5" w:tplc="FFFFFFFF" w:tentative="1">
      <w:start w:val="1"/>
      <w:numFmt w:val="lowerRoman"/>
      <w:lvlText w:val="%6."/>
      <w:lvlJc w:val="right"/>
      <w:pPr>
        <w:ind w:left="3080" w:hanging="440"/>
      </w:pPr>
    </w:lvl>
    <w:lvl w:ilvl="6" w:tplc="FFFFFFFF" w:tentative="1">
      <w:start w:val="1"/>
      <w:numFmt w:val="decimal"/>
      <w:lvlText w:val="%7."/>
      <w:lvlJc w:val="left"/>
      <w:pPr>
        <w:ind w:left="3520" w:hanging="440"/>
      </w:pPr>
    </w:lvl>
    <w:lvl w:ilvl="7" w:tplc="FFFFFFFF" w:tentative="1">
      <w:start w:val="1"/>
      <w:numFmt w:val="upperLetter"/>
      <w:lvlText w:val="%8."/>
      <w:lvlJc w:val="left"/>
      <w:pPr>
        <w:ind w:left="3960" w:hanging="440"/>
      </w:pPr>
    </w:lvl>
    <w:lvl w:ilvl="8" w:tplc="FFFFFFFF" w:tentative="1">
      <w:start w:val="1"/>
      <w:numFmt w:val="lowerRoman"/>
      <w:lvlText w:val="%9."/>
      <w:lvlJc w:val="right"/>
      <w:pPr>
        <w:ind w:left="4400" w:hanging="440"/>
      </w:pPr>
    </w:lvl>
  </w:abstractNum>
  <w:abstractNum w:abstractNumId="53"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4"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55" w15:restartNumberingAfterBreak="0">
    <w:nsid w:val="707B006C"/>
    <w:multiLevelType w:val="hybridMultilevel"/>
    <w:tmpl w:val="D0C846C0"/>
    <w:lvl w:ilvl="0" w:tplc="708065E6">
      <w:start w:val="2"/>
      <w:numFmt w:val="bullet"/>
      <w:lvlText w:val="•"/>
      <w:lvlJc w:val="left"/>
      <w:pPr>
        <w:ind w:left="360" w:hanging="360"/>
      </w:pPr>
      <w:rPr>
        <w:rFonts w:ascii="Malgun Gothic" w:hAnsi="Malgun Gothic"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75BC7B81"/>
    <w:multiLevelType w:val="hybridMultilevel"/>
    <w:tmpl w:val="973672F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52374115">
    <w:abstractNumId w:val="44"/>
  </w:num>
  <w:num w:numId="2" w16cid:durableId="2095006669">
    <w:abstractNumId w:val="59"/>
  </w:num>
  <w:num w:numId="3" w16cid:durableId="608858807">
    <w:abstractNumId w:val="17"/>
  </w:num>
  <w:num w:numId="4" w16cid:durableId="680664206">
    <w:abstractNumId w:val="29"/>
  </w:num>
  <w:num w:numId="5" w16cid:durableId="1674213182">
    <w:abstractNumId w:val="20"/>
  </w:num>
  <w:num w:numId="6" w16cid:durableId="797721420">
    <w:abstractNumId w:val="26"/>
  </w:num>
  <w:num w:numId="7" w16cid:durableId="1192576499">
    <w:abstractNumId w:val="40"/>
  </w:num>
  <w:num w:numId="8" w16cid:durableId="514349597">
    <w:abstractNumId w:val="16"/>
  </w:num>
  <w:num w:numId="9" w16cid:durableId="776406562">
    <w:abstractNumId w:val="25"/>
  </w:num>
  <w:num w:numId="10" w16cid:durableId="1302035319">
    <w:abstractNumId w:val="7"/>
  </w:num>
  <w:num w:numId="11" w16cid:durableId="761686953">
    <w:abstractNumId w:val="53"/>
  </w:num>
  <w:num w:numId="12" w16cid:durableId="1512722975">
    <w:abstractNumId w:val="57"/>
  </w:num>
  <w:num w:numId="13" w16cid:durableId="1078482545">
    <w:abstractNumId w:val="21"/>
  </w:num>
  <w:num w:numId="14" w16cid:durableId="1553275188">
    <w:abstractNumId w:val="58"/>
  </w:num>
  <w:num w:numId="15" w16cid:durableId="1062363758">
    <w:abstractNumId w:val="23"/>
  </w:num>
  <w:num w:numId="16" w16cid:durableId="2115590086">
    <w:abstractNumId w:val="50"/>
  </w:num>
  <w:num w:numId="17" w16cid:durableId="181093720">
    <w:abstractNumId w:val="35"/>
  </w:num>
  <w:num w:numId="18" w16cid:durableId="1217081286">
    <w:abstractNumId w:val="8"/>
  </w:num>
  <w:num w:numId="19" w16cid:durableId="1055616324">
    <w:abstractNumId w:val="2"/>
  </w:num>
  <w:num w:numId="20" w16cid:durableId="460852542">
    <w:abstractNumId w:val="6"/>
  </w:num>
  <w:num w:numId="21" w16cid:durableId="846553901">
    <w:abstractNumId w:val="5"/>
  </w:num>
  <w:num w:numId="22" w16cid:durableId="1701971609">
    <w:abstractNumId w:val="4"/>
  </w:num>
  <w:num w:numId="23" w16cid:durableId="642583655">
    <w:abstractNumId w:val="3"/>
  </w:num>
  <w:num w:numId="24" w16cid:durableId="1248224115">
    <w:abstractNumId w:val="1"/>
  </w:num>
  <w:num w:numId="25" w16cid:durableId="1754550457">
    <w:abstractNumId w:val="0"/>
  </w:num>
  <w:num w:numId="26" w16cid:durableId="678117593">
    <w:abstractNumId w:val="53"/>
  </w:num>
  <w:num w:numId="27" w16cid:durableId="338966715">
    <w:abstractNumId w:val="47"/>
  </w:num>
  <w:num w:numId="28" w16cid:durableId="167913285">
    <w:abstractNumId w:val="44"/>
  </w:num>
  <w:num w:numId="29" w16cid:durableId="450637160">
    <w:abstractNumId w:val="59"/>
  </w:num>
  <w:num w:numId="30" w16cid:durableId="1826049043">
    <w:abstractNumId w:val="57"/>
  </w:num>
  <w:num w:numId="31" w16cid:durableId="1043675450">
    <w:abstractNumId w:val="58"/>
  </w:num>
  <w:num w:numId="32" w16cid:durableId="1919318413">
    <w:abstractNumId w:val="54"/>
  </w:num>
  <w:num w:numId="33" w16cid:durableId="698552165">
    <w:abstractNumId w:val="54"/>
  </w:num>
  <w:num w:numId="34" w16cid:durableId="1430157144">
    <w:abstractNumId w:val="53"/>
  </w:num>
  <w:num w:numId="35" w16cid:durableId="1933852311">
    <w:abstractNumId w:val="53"/>
  </w:num>
  <w:num w:numId="36" w16cid:durableId="1507132253">
    <w:abstractNumId w:val="53"/>
  </w:num>
  <w:num w:numId="37" w16cid:durableId="2024894878">
    <w:abstractNumId w:val="53"/>
  </w:num>
  <w:num w:numId="38" w16cid:durableId="474223557">
    <w:abstractNumId w:val="53"/>
  </w:num>
  <w:num w:numId="39" w16cid:durableId="1319188204">
    <w:abstractNumId w:val="31"/>
  </w:num>
  <w:num w:numId="40" w16cid:durableId="169846078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999625207">
    <w:abstractNumId w:val="30"/>
  </w:num>
  <w:num w:numId="42" w16cid:durableId="12159727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31549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504933594">
    <w:abstractNumId w:val="45"/>
  </w:num>
  <w:num w:numId="45" w16cid:durableId="1394309882">
    <w:abstractNumId w:val="15"/>
  </w:num>
  <w:num w:numId="46" w16cid:durableId="1061639470">
    <w:abstractNumId w:val="14"/>
  </w:num>
  <w:num w:numId="47" w16cid:durableId="245261637">
    <w:abstractNumId w:val="11"/>
  </w:num>
  <w:num w:numId="48" w16cid:durableId="524945074">
    <w:abstractNumId w:val="19"/>
  </w:num>
  <w:num w:numId="49" w16cid:durableId="1088382972">
    <w:abstractNumId w:val="56"/>
  </w:num>
  <w:num w:numId="50" w16cid:durableId="243997745">
    <w:abstractNumId w:val="53"/>
  </w:num>
  <w:num w:numId="51" w16cid:durableId="1251965838">
    <w:abstractNumId w:val="37"/>
  </w:num>
  <w:num w:numId="52" w16cid:durableId="907836507">
    <w:abstractNumId w:val="42"/>
  </w:num>
  <w:num w:numId="53" w16cid:durableId="1870874262">
    <w:abstractNumId w:val="46"/>
  </w:num>
  <w:num w:numId="54" w16cid:durableId="1186754393">
    <w:abstractNumId w:val="22"/>
  </w:num>
  <w:num w:numId="55" w16cid:durableId="536282843">
    <w:abstractNumId w:val="27"/>
  </w:num>
  <w:num w:numId="56" w16cid:durableId="1426879696">
    <w:abstractNumId w:val="51"/>
  </w:num>
  <w:num w:numId="57" w16cid:durableId="1714385389">
    <w:abstractNumId w:val="38"/>
  </w:num>
  <w:num w:numId="58" w16cid:durableId="748387363">
    <w:abstractNumId w:val="10"/>
  </w:num>
  <w:num w:numId="59" w16cid:durableId="127207894">
    <w:abstractNumId w:val="52"/>
  </w:num>
  <w:num w:numId="60" w16cid:durableId="1817524109">
    <w:abstractNumId w:val="18"/>
  </w:num>
  <w:num w:numId="61" w16cid:durableId="1449273298">
    <w:abstractNumId w:val="48"/>
  </w:num>
  <w:num w:numId="62" w16cid:durableId="585578272">
    <w:abstractNumId w:val="43"/>
  </w:num>
  <w:num w:numId="63" w16cid:durableId="2138449064">
    <w:abstractNumId w:val="55"/>
  </w:num>
  <w:num w:numId="64" w16cid:durableId="70086320">
    <w:abstractNumId w:val="36"/>
  </w:num>
  <w:num w:numId="65" w16cid:durableId="1891842678">
    <w:abstractNumId w:val="9"/>
  </w:num>
  <w:num w:numId="66" w16cid:durableId="1065955300">
    <w:abstractNumId w:val="39"/>
  </w:num>
  <w:num w:numId="67" w16cid:durableId="1131754671">
    <w:abstractNumId w:val="49"/>
  </w:num>
  <w:num w:numId="68" w16cid:durableId="2024478508">
    <w:abstractNumId w:val="24"/>
  </w:num>
  <w:num w:numId="69" w16cid:durableId="1750693806">
    <w:abstractNumId w:val="13"/>
  </w:num>
  <w:num w:numId="70" w16cid:durableId="950431352">
    <w:abstractNumId w:val="12"/>
  </w:num>
  <w:num w:numId="71" w16cid:durableId="1359433073">
    <w:abstractNumId w:val="28"/>
  </w:num>
  <w:num w:numId="72" w16cid:durableId="657460336">
    <w:abstractNumId w:val="33"/>
  </w:num>
  <w:num w:numId="73" w16cid:durableId="1523519915">
    <w:abstractNumId w:val="34"/>
  </w:num>
  <w:num w:numId="74" w16cid:durableId="1117335392">
    <w:abstractNumId w:val="41"/>
  </w:num>
  <w:num w:numId="75" w16cid:durableId="1220554223">
    <w:abstractNumId w:val="3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김우석">
    <w15:presenceInfo w15:providerId="AD" w15:userId="S::lukaskimatwork@all4land.onmicrosoft.com::f3fefeb2-48d7-4fdb-9c4c-0c7985173bab"/>
  </w15:person>
  <w15:person w15:author="Utilisateur invité">
    <w15:presenceInfo w15:providerId="AD" w15:userId="S::urn:spo:tenantanon#70018c34-3d4f-44e5-8aaa-2bed49028088::"/>
  </w15:person>
  <w15:person w15:author="4504">
    <w15:presenceInfo w15:providerId="AD" w15:userId="S::A4504@aaclouds.xyz::9da10288-bd51-4fc7-8af3-4cbc584e38bd"/>
  </w15:person>
  <w15:person w15:author="Johan Lindborg">
    <w15:presenceInfo w15:providerId="Windows Live" w15:userId="f7cefaf0f8c3e2ad"/>
  </w15:person>
  <w15:person w15:author="Shuaiheng Huai">
    <w15:presenceInfo w15:providerId="Windows Live" w15:userId="84c1495f21b8660a"/>
  </w15:person>
  <w15:person w15:author="Coutu, Jean-François (he / il) (DFO/MPO)">
    <w15:presenceInfo w15:providerId="AD" w15:userId="S::Jean-francois.Coutu@dfo-mpo.gc.ca::46498173-6bbf-4e65-9102-dffcf0769c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AU"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fr-CA" w:vendorID="64" w:dllVersion="0" w:nlCheck="1" w:checkStyle="0"/>
  <w:activeWritingStyle w:appName="MSWord" w:lang="en-GB" w:vendorID="2" w:dllVersion="6" w:checkStyle="0"/>
  <w:attachedTemplate r:id="rId1"/>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70E9"/>
    <w:rsid w:val="00000C29"/>
    <w:rsid w:val="00001616"/>
    <w:rsid w:val="000035C4"/>
    <w:rsid w:val="0000454B"/>
    <w:rsid w:val="00004C36"/>
    <w:rsid w:val="00004E59"/>
    <w:rsid w:val="00005290"/>
    <w:rsid w:val="00006873"/>
    <w:rsid w:val="00007DB7"/>
    <w:rsid w:val="00012F36"/>
    <w:rsid w:val="000131DE"/>
    <w:rsid w:val="0001616D"/>
    <w:rsid w:val="00016839"/>
    <w:rsid w:val="000174F9"/>
    <w:rsid w:val="000249C2"/>
    <w:rsid w:val="000258F6"/>
    <w:rsid w:val="00027B36"/>
    <w:rsid w:val="0003449E"/>
    <w:rsid w:val="00034BA7"/>
    <w:rsid w:val="000354D3"/>
    <w:rsid w:val="00035E1F"/>
    <w:rsid w:val="000379A7"/>
    <w:rsid w:val="00040EB8"/>
    <w:rsid w:val="000418CA"/>
    <w:rsid w:val="0004255E"/>
    <w:rsid w:val="00050F02"/>
    <w:rsid w:val="0005129B"/>
    <w:rsid w:val="00051724"/>
    <w:rsid w:val="00053538"/>
    <w:rsid w:val="0005449E"/>
    <w:rsid w:val="00054C7D"/>
    <w:rsid w:val="00055938"/>
    <w:rsid w:val="00057B6D"/>
    <w:rsid w:val="00061A7B"/>
    <w:rsid w:val="00062874"/>
    <w:rsid w:val="00062FB0"/>
    <w:rsid w:val="0006340D"/>
    <w:rsid w:val="00071587"/>
    <w:rsid w:val="000813AF"/>
    <w:rsid w:val="00082C85"/>
    <w:rsid w:val="0008371C"/>
    <w:rsid w:val="000853D4"/>
    <w:rsid w:val="0008654C"/>
    <w:rsid w:val="000870E9"/>
    <w:rsid w:val="00087A8F"/>
    <w:rsid w:val="000904ED"/>
    <w:rsid w:val="00091545"/>
    <w:rsid w:val="0009165E"/>
    <w:rsid w:val="00094334"/>
    <w:rsid w:val="000A17D8"/>
    <w:rsid w:val="000A22C0"/>
    <w:rsid w:val="000A27A8"/>
    <w:rsid w:val="000A49B9"/>
    <w:rsid w:val="000A59C0"/>
    <w:rsid w:val="000A78A9"/>
    <w:rsid w:val="000B1A90"/>
    <w:rsid w:val="000B2356"/>
    <w:rsid w:val="000B577B"/>
    <w:rsid w:val="000C2133"/>
    <w:rsid w:val="000C2857"/>
    <w:rsid w:val="000C711B"/>
    <w:rsid w:val="000C75CA"/>
    <w:rsid w:val="000D1024"/>
    <w:rsid w:val="000D14CE"/>
    <w:rsid w:val="000D1D15"/>
    <w:rsid w:val="000D2431"/>
    <w:rsid w:val="000D51B1"/>
    <w:rsid w:val="000D76B7"/>
    <w:rsid w:val="000E0E0B"/>
    <w:rsid w:val="000E0EC6"/>
    <w:rsid w:val="000E12D2"/>
    <w:rsid w:val="000E34D3"/>
    <w:rsid w:val="000E3954"/>
    <w:rsid w:val="000E3E52"/>
    <w:rsid w:val="000E4E4B"/>
    <w:rsid w:val="000F0F9F"/>
    <w:rsid w:val="000F16B1"/>
    <w:rsid w:val="000F22C4"/>
    <w:rsid w:val="000F3B49"/>
    <w:rsid w:val="000F3F43"/>
    <w:rsid w:val="000F4FA4"/>
    <w:rsid w:val="000F5893"/>
    <w:rsid w:val="000F58ED"/>
    <w:rsid w:val="0010061F"/>
    <w:rsid w:val="0010529E"/>
    <w:rsid w:val="00113D5B"/>
    <w:rsid w:val="00113F8F"/>
    <w:rsid w:val="00116886"/>
    <w:rsid w:val="00121616"/>
    <w:rsid w:val="00121F1B"/>
    <w:rsid w:val="001236B5"/>
    <w:rsid w:val="00124B91"/>
    <w:rsid w:val="001349DB"/>
    <w:rsid w:val="00134B86"/>
    <w:rsid w:val="00135AEB"/>
    <w:rsid w:val="00136E58"/>
    <w:rsid w:val="0014060A"/>
    <w:rsid w:val="00141870"/>
    <w:rsid w:val="00144EEA"/>
    <w:rsid w:val="0014597C"/>
    <w:rsid w:val="00147755"/>
    <w:rsid w:val="00151BFE"/>
    <w:rsid w:val="001535C6"/>
    <w:rsid w:val="001547F9"/>
    <w:rsid w:val="001607D8"/>
    <w:rsid w:val="00161325"/>
    <w:rsid w:val="00161401"/>
    <w:rsid w:val="001623A2"/>
    <w:rsid w:val="00162612"/>
    <w:rsid w:val="001629A1"/>
    <w:rsid w:val="001635F3"/>
    <w:rsid w:val="00173602"/>
    <w:rsid w:val="00176BB8"/>
    <w:rsid w:val="0017713D"/>
    <w:rsid w:val="001814E4"/>
    <w:rsid w:val="00182B9C"/>
    <w:rsid w:val="00183E33"/>
    <w:rsid w:val="00184427"/>
    <w:rsid w:val="00185658"/>
    <w:rsid w:val="00186FED"/>
    <w:rsid w:val="001875B1"/>
    <w:rsid w:val="00191120"/>
    <w:rsid w:val="0019173E"/>
    <w:rsid w:val="001A2307"/>
    <w:rsid w:val="001A2DCA"/>
    <w:rsid w:val="001A73B9"/>
    <w:rsid w:val="001B1EF6"/>
    <w:rsid w:val="001B278B"/>
    <w:rsid w:val="001B2A35"/>
    <w:rsid w:val="001B339A"/>
    <w:rsid w:val="001B5861"/>
    <w:rsid w:val="001B5FB6"/>
    <w:rsid w:val="001B60A6"/>
    <w:rsid w:val="001B60D9"/>
    <w:rsid w:val="001C2971"/>
    <w:rsid w:val="001C5281"/>
    <w:rsid w:val="001C650B"/>
    <w:rsid w:val="001C72B5"/>
    <w:rsid w:val="001C77FB"/>
    <w:rsid w:val="001D11AC"/>
    <w:rsid w:val="001D1845"/>
    <w:rsid w:val="001D2E7A"/>
    <w:rsid w:val="001D3992"/>
    <w:rsid w:val="001D4A3E"/>
    <w:rsid w:val="001D7FDD"/>
    <w:rsid w:val="001E32E5"/>
    <w:rsid w:val="001E3AEE"/>
    <w:rsid w:val="001E416D"/>
    <w:rsid w:val="001F4EF8"/>
    <w:rsid w:val="001F574E"/>
    <w:rsid w:val="001F5AB1"/>
    <w:rsid w:val="00200246"/>
    <w:rsid w:val="00200579"/>
    <w:rsid w:val="00201337"/>
    <w:rsid w:val="00201579"/>
    <w:rsid w:val="002022EA"/>
    <w:rsid w:val="00202CB2"/>
    <w:rsid w:val="002044E9"/>
    <w:rsid w:val="00205B17"/>
    <w:rsid w:val="00205D9B"/>
    <w:rsid w:val="00206884"/>
    <w:rsid w:val="00206F53"/>
    <w:rsid w:val="002100B2"/>
    <w:rsid w:val="002115A6"/>
    <w:rsid w:val="00213436"/>
    <w:rsid w:val="00213BB3"/>
    <w:rsid w:val="00214033"/>
    <w:rsid w:val="002176C4"/>
    <w:rsid w:val="002204DA"/>
    <w:rsid w:val="0022371A"/>
    <w:rsid w:val="00224DAB"/>
    <w:rsid w:val="0022582A"/>
    <w:rsid w:val="00226339"/>
    <w:rsid w:val="0023144D"/>
    <w:rsid w:val="00237785"/>
    <w:rsid w:val="00237A2B"/>
    <w:rsid w:val="002406D3"/>
    <w:rsid w:val="00246546"/>
    <w:rsid w:val="002505E9"/>
    <w:rsid w:val="00251FB9"/>
    <w:rsid w:val="002520AD"/>
    <w:rsid w:val="00255FD9"/>
    <w:rsid w:val="002565C3"/>
    <w:rsid w:val="0025660A"/>
    <w:rsid w:val="00257DF8"/>
    <w:rsid w:val="00257E4A"/>
    <w:rsid w:val="0026038D"/>
    <w:rsid w:val="002617BA"/>
    <w:rsid w:val="00262D22"/>
    <w:rsid w:val="00262E69"/>
    <w:rsid w:val="00263D78"/>
    <w:rsid w:val="0027175D"/>
    <w:rsid w:val="002719D4"/>
    <w:rsid w:val="00271A7A"/>
    <w:rsid w:val="002735DD"/>
    <w:rsid w:val="00274B97"/>
    <w:rsid w:val="00276E13"/>
    <w:rsid w:val="002800AE"/>
    <w:rsid w:val="00281F12"/>
    <w:rsid w:val="002827A1"/>
    <w:rsid w:val="00282BDF"/>
    <w:rsid w:val="00286250"/>
    <w:rsid w:val="00287BF2"/>
    <w:rsid w:val="00290909"/>
    <w:rsid w:val="00290EC3"/>
    <w:rsid w:val="002940B0"/>
    <w:rsid w:val="0029464A"/>
    <w:rsid w:val="00296AE1"/>
    <w:rsid w:val="002975A7"/>
    <w:rsid w:val="0029793F"/>
    <w:rsid w:val="002A1C42"/>
    <w:rsid w:val="002A24EC"/>
    <w:rsid w:val="002A617C"/>
    <w:rsid w:val="002A71CF"/>
    <w:rsid w:val="002B3E9D"/>
    <w:rsid w:val="002B4D15"/>
    <w:rsid w:val="002B574E"/>
    <w:rsid w:val="002B73C5"/>
    <w:rsid w:val="002C1E38"/>
    <w:rsid w:val="002C2484"/>
    <w:rsid w:val="002C605E"/>
    <w:rsid w:val="002C77F4"/>
    <w:rsid w:val="002D0869"/>
    <w:rsid w:val="002D78FE"/>
    <w:rsid w:val="002E1ACA"/>
    <w:rsid w:val="002E4993"/>
    <w:rsid w:val="002E560E"/>
    <w:rsid w:val="002E5BAC"/>
    <w:rsid w:val="002E6010"/>
    <w:rsid w:val="002E61C4"/>
    <w:rsid w:val="002E7635"/>
    <w:rsid w:val="002F2576"/>
    <w:rsid w:val="002F265A"/>
    <w:rsid w:val="002F3B40"/>
    <w:rsid w:val="00301E29"/>
    <w:rsid w:val="003032C4"/>
    <w:rsid w:val="0030413F"/>
    <w:rsid w:val="00305113"/>
    <w:rsid w:val="00305EFE"/>
    <w:rsid w:val="00306704"/>
    <w:rsid w:val="00313B4B"/>
    <w:rsid w:val="00313D13"/>
    <w:rsid w:val="00313D85"/>
    <w:rsid w:val="00315CE3"/>
    <w:rsid w:val="0031629B"/>
    <w:rsid w:val="00317D9C"/>
    <w:rsid w:val="00317F49"/>
    <w:rsid w:val="00320F4E"/>
    <w:rsid w:val="00323499"/>
    <w:rsid w:val="00324D88"/>
    <w:rsid w:val="003251FE"/>
    <w:rsid w:val="003253D2"/>
    <w:rsid w:val="00325D9A"/>
    <w:rsid w:val="00326BB4"/>
    <w:rsid w:val="003274DB"/>
    <w:rsid w:val="003276DE"/>
    <w:rsid w:val="00327FBF"/>
    <w:rsid w:val="003327BE"/>
    <w:rsid w:val="00332A7B"/>
    <w:rsid w:val="003343E0"/>
    <w:rsid w:val="00335E40"/>
    <w:rsid w:val="00344408"/>
    <w:rsid w:val="00345E37"/>
    <w:rsid w:val="00345FDA"/>
    <w:rsid w:val="00346A15"/>
    <w:rsid w:val="00346AEC"/>
    <w:rsid w:val="00347F3E"/>
    <w:rsid w:val="00350A92"/>
    <w:rsid w:val="00350C18"/>
    <w:rsid w:val="003529D0"/>
    <w:rsid w:val="00356472"/>
    <w:rsid w:val="003606FC"/>
    <w:rsid w:val="003621C3"/>
    <w:rsid w:val="00362816"/>
    <w:rsid w:val="0036382D"/>
    <w:rsid w:val="00374E44"/>
    <w:rsid w:val="00380350"/>
    <w:rsid w:val="00380B4E"/>
    <w:rsid w:val="00380F88"/>
    <w:rsid w:val="003816E4"/>
    <w:rsid w:val="00381F7A"/>
    <w:rsid w:val="00382C28"/>
    <w:rsid w:val="003857FD"/>
    <w:rsid w:val="0038597C"/>
    <w:rsid w:val="0039131E"/>
    <w:rsid w:val="003A04A6"/>
    <w:rsid w:val="003A4020"/>
    <w:rsid w:val="003A6A32"/>
    <w:rsid w:val="003A7759"/>
    <w:rsid w:val="003A7F6E"/>
    <w:rsid w:val="003B007A"/>
    <w:rsid w:val="003B03EA"/>
    <w:rsid w:val="003B2907"/>
    <w:rsid w:val="003B76F0"/>
    <w:rsid w:val="003C138B"/>
    <w:rsid w:val="003C68AA"/>
    <w:rsid w:val="003C7C34"/>
    <w:rsid w:val="003D0F37"/>
    <w:rsid w:val="003D2A7A"/>
    <w:rsid w:val="003D3B40"/>
    <w:rsid w:val="003D5150"/>
    <w:rsid w:val="003D6614"/>
    <w:rsid w:val="003E1065"/>
    <w:rsid w:val="003E116D"/>
    <w:rsid w:val="003E21D6"/>
    <w:rsid w:val="003E44F1"/>
    <w:rsid w:val="003E7CA6"/>
    <w:rsid w:val="003F1C3A"/>
    <w:rsid w:val="003F4DE4"/>
    <w:rsid w:val="003F538C"/>
    <w:rsid w:val="003F70D2"/>
    <w:rsid w:val="00402060"/>
    <w:rsid w:val="00413A35"/>
    <w:rsid w:val="00414698"/>
    <w:rsid w:val="00415649"/>
    <w:rsid w:val="0042565E"/>
    <w:rsid w:val="00431849"/>
    <w:rsid w:val="00432C05"/>
    <w:rsid w:val="00434D5E"/>
    <w:rsid w:val="00440379"/>
    <w:rsid w:val="00441393"/>
    <w:rsid w:val="004441F8"/>
    <w:rsid w:val="0044594A"/>
    <w:rsid w:val="00447CF0"/>
    <w:rsid w:val="00452DDC"/>
    <w:rsid w:val="004541CB"/>
    <w:rsid w:val="00456DE1"/>
    <w:rsid w:val="00456F10"/>
    <w:rsid w:val="00460D62"/>
    <w:rsid w:val="00461DDC"/>
    <w:rsid w:val="00461DF6"/>
    <w:rsid w:val="00462095"/>
    <w:rsid w:val="00463B48"/>
    <w:rsid w:val="0046464D"/>
    <w:rsid w:val="00466BF9"/>
    <w:rsid w:val="00473913"/>
    <w:rsid w:val="00474746"/>
    <w:rsid w:val="00476388"/>
    <w:rsid w:val="00476942"/>
    <w:rsid w:val="004769F6"/>
    <w:rsid w:val="00477D62"/>
    <w:rsid w:val="00481C27"/>
    <w:rsid w:val="0048203D"/>
    <w:rsid w:val="004835A9"/>
    <w:rsid w:val="00483AB2"/>
    <w:rsid w:val="004871A2"/>
    <w:rsid w:val="004908B8"/>
    <w:rsid w:val="004916BA"/>
    <w:rsid w:val="00492A8D"/>
    <w:rsid w:val="0049303A"/>
    <w:rsid w:val="00493B3C"/>
    <w:rsid w:val="004944C8"/>
    <w:rsid w:val="00495482"/>
    <w:rsid w:val="00495C36"/>
    <w:rsid w:val="00495DDA"/>
    <w:rsid w:val="004A0EBF"/>
    <w:rsid w:val="004A3751"/>
    <w:rsid w:val="004A4EC4"/>
    <w:rsid w:val="004B3FDB"/>
    <w:rsid w:val="004B65D9"/>
    <w:rsid w:val="004B744B"/>
    <w:rsid w:val="004B7810"/>
    <w:rsid w:val="004B7B2C"/>
    <w:rsid w:val="004C0C7E"/>
    <w:rsid w:val="004C0E4B"/>
    <w:rsid w:val="004C53B0"/>
    <w:rsid w:val="004C561E"/>
    <w:rsid w:val="004D4109"/>
    <w:rsid w:val="004D501A"/>
    <w:rsid w:val="004D6206"/>
    <w:rsid w:val="004D6C87"/>
    <w:rsid w:val="004D7374"/>
    <w:rsid w:val="004E0BBB"/>
    <w:rsid w:val="004E1D57"/>
    <w:rsid w:val="004E2F16"/>
    <w:rsid w:val="004E3F39"/>
    <w:rsid w:val="004F18BA"/>
    <w:rsid w:val="004F26FF"/>
    <w:rsid w:val="004F2AA4"/>
    <w:rsid w:val="004F4AAE"/>
    <w:rsid w:val="004F5824"/>
    <w:rsid w:val="004F5930"/>
    <w:rsid w:val="004F6196"/>
    <w:rsid w:val="004F694B"/>
    <w:rsid w:val="0050161A"/>
    <w:rsid w:val="00502B85"/>
    <w:rsid w:val="00503044"/>
    <w:rsid w:val="005051B1"/>
    <w:rsid w:val="005152D0"/>
    <w:rsid w:val="005222AF"/>
    <w:rsid w:val="00522DD6"/>
    <w:rsid w:val="00523666"/>
    <w:rsid w:val="00525922"/>
    <w:rsid w:val="00526234"/>
    <w:rsid w:val="00534F34"/>
    <w:rsid w:val="0053692E"/>
    <w:rsid w:val="00536C1B"/>
    <w:rsid w:val="005378A6"/>
    <w:rsid w:val="00540D36"/>
    <w:rsid w:val="00541EBA"/>
    <w:rsid w:val="00541ED1"/>
    <w:rsid w:val="00543F57"/>
    <w:rsid w:val="005458DF"/>
    <w:rsid w:val="005463D0"/>
    <w:rsid w:val="00547837"/>
    <w:rsid w:val="00551C89"/>
    <w:rsid w:val="00553815"/>
    <w:rsid w:val="00553FE0"/>
    <w:rsid w:val="00557434"/>
    <w:rsid w:val="00557692"/>
    <w:rsid w:val="00563D55"/>
    <w:rsid w:val="0056467F"/>
    <w:rsid w:val="005651B8"/>
    <w:rsid w:val="00566FC5"/>
    <w:rsid w:val="00574ADC"/>
    <w:rsid w:val="005805D2"/>
    <w:rsid w:val="00581239"/>
    <w:rsid w:val="00585000"/>
    <w:rsid w:val="00586C48"/>
    <w:rsid w:val="00586C66"/>
    <w:rsid w:val="00593EFC"/>
    <w:rsid w:val="00595415"/>
    <w:rsid w:val="00597652"/>
    <w:rsid w:val="005A0703"/>
    <w:rsid w:val="005A080B"/>
    <w:rsid w:val="005A1C53"/>
    <w:rsid w:val="005A26BC"/>
    <w:rsid w:val="005A3517"/>
    <w:rsid w:val="005B12A5"/>
    <w:rsid w:val="005B1C42"/>
    <w:rsid w:val="005B46CB"/>
    <w:rsid w:val="005B4E66"/>
    <w:rsid w:val="005C161A"/>
    <w:rsid w:val="005C1BCB"/>
    <w:rsid w:val="005C2312"/>
    <w:rsid w:val="005C4735"/>
    <w:rsid w:val="005C5B6F"/>
    <w:rsid w:val="005C5C63"/>
    <w:rsid w:val="005D03E9"/>
    <w:rsid w:val="005D304B"/>
    <w:rsid w:val="005D329D"/>
    <w:rsid w:val="005D3920"/>
    <w:rsid w:val="005D4DC8"/>
    <w:rsid w:val="005D6E5D"/>
    <w:rsid w:val="005E091A"/>
    <w:rsid w:val="005E3989"/>
    <w:rsid w:val="005E4659"/>
    <w:rsid w:val="005E5AB7"/>
    <w:rsid w:val="005E657A"/>
    <w:rsid w:val="005E7063"/>
    <w:rsid w:val="005F1314"/>
    <w:rsid w:val="005F1386"/>
    <w:rsid w:val="005F17C2"/>
    <w:rsid w:val="005F4BA4"/>
    <w:rsid w:val="005F544F"/>
    <w:rsid w:val="005F7025"/>
    <w:rsid w:val="00600C2B"/>
    <w:rsid w:val="00603AFD"/>
    <w:rsid w:val="00604824"/>
    <w:rsid w:val="006062E6"/>
    <w:rsid w:val="00606A1F"/>
    <w:rsid w:val="00611BF0"/>
    <w:rsid w:val="006127AC"/>
    <w:rsid w:val="00615C2B"/>
    <w:rsid w:val="00615F84"/>
    <w:rsid w:val="00622C26"/>
    <w:rsid w:val="00625130"/>
    <w:rsid w:val="0062711F"/>
    <w:rsid w:val="00632C3B"/>
    <w:rsid w:val="00634A78"/>
    <w:rsid w:val="00635884"/>
    <w:rsid w:val="00635B42"/>
    <w:rsid w:val="00641794"/>
    <w:rsid w:val="00642025"/>
    <w:rsid w:val="00642ECC"/>
    <w:rsid w:val="00644B94"/>
    <w:rsid w:val="00646A6F"/>
    <w:rsid w:val="00646AFD"/>
    <w:rsid w:val="00646E87"/>
    <w:rsid w:val="0065107F"/>
    <w:rsid w:val="00652126"/>
    <w:rsid w:val="00654235"/>
    <w:rsid w:val="00657EF3"/>
    <w:rsid w:val="00661946"/>
    <w:rsid w:val="00664D43"/>
    <w:rsid w:val="00666061"/>
    <w:rsid w:val="00666380"/>
    <w:rsid w:val="00667424"/>
    <w:rsid w:val="00667792"/>
    <w:rsid w:val="00667B5D"/>
    <w:rsid w:val="00671204"/>
    <w:rsid w:val="00671677"/>
    <w:rsid w:val="0067229B"/>
    <w:rsid w:val="006744D8"/>
    <w:rsid w:val="006750F2"/>
    <w:rsid w:val="006752D6"/>
    <w:rsid w:val="00675E02"/>
    <w:rsid w:val="006764C0"/>
    <w:rsid w:val="00677A4B"/>
    <w:rsid w:val="00681755"/>
    <w:rsid w:val="0068553C"/>
    <w:rsid w:val="00685F34"/>
    <w:rsid w:val="00692037"/>
    <w:rsid w:val="006921AF"/>
    <w:rsid w:val="00693B1F"/>
    <w:rsid w:val="00695656"/>
    <w:rsid w:val="006975A8"/>
    <w:rsid w:val="00697C8F"/>
    <w:rsid w:val="006A1012"/>
    <w:rsid w:val="006A4EA9"/>
    <w:rsid w:val="006A7DF5"/>
    <w:rsid w:val="006B1AD1"/>
    <w:rsid w:val="006B54CC"/>
    <w:rsid w:val="006B56D0"/>
    <w:rsid w:val="006B72A0"/>
    <w:rsid w:val="006C1376"/>
    <w:rsid w:val="006C36F0"/>
    <w:rsid w:val="006C48F9"/>
    <w:rsid w:val="006E0E7D"/>
    <w:rsid w:val="006E10BF"/>
    <w:rsid w:val="006E4A89"/>
    <w:rsid w:val="006F1C14"/>
    <w:rsid w:val="006F4B80"/>
    <w:rsid w:val="00703A6A"/>
    <w:rsid w:val="0070620B"/>
    <w:rsid w:val="007113CF"/>
    <w:rsid w:val="007121E5"/>
    <w:rsid w:val="00712AAE"/>
    <w:rsid w:val="007135CE"/>
    <w:rsid w:val="00715DEC"/>
    <w:rsid w:val="00715FBA"/>
    <w:rsid w:val="00722236"/>
    <w:rsid w:val="00723824"/>
    <w:rsid w:val="00725CCA"/>
    <w:rsid w:val="0072631F"/>
    <w:rsid w:val="00726AB1"/>
    <w:rsid w:val="0072737A"/>
    <w:rsid w:val="007311E7"/>
    <w:rsid w:val="00731DEE"/>
    <w:rsid w:val="0073204C"/>
    <w:rsid w:val="00734BC6"/>
    <w:rsid w:val="007360F0"/>
    <w:rsid w:val="0073706F"/>
    <w:rsid w:val="0074084C"/>
    <w:rsid w:val="007409DA"/>
    <w:rsid w:val="0074349B"/>
    <w:rsid w:val="00745C3B"/>
    <w:rsid w:val="007541D3"/>
    <w:rsid w:val="007577A2"/>
    <w:rsid w:val="007577D7"/>
    <w:rsid w:val="00760004"/>
    <w:rsid w:val="007610FE"/>
    <w:rsid w:val="00761596"/>
    <w:rsid w:val="00767848"/>
    <w:rsid w:val="00770CB6"/>
    <w:rsid w:val="007715E8"/>
    <w:rsid w:val="00773A35"/>
    <w:rsid w:val="00776004"/>
    <w:rsid w:val="00776777"/>
    <w:rsid w:val="00777956"/>
    <w:rsid w:val="007811C4"/>
    <w:rsid w:val="0078236C"/>
    <w:rsid w:val="00783C3D"/>
    <w:rsid w:val="0078486B"/>
    <w:rsid w:val="00785A39"/>
    <w:rsid w:val="00787D8A"/>
    <w:rsid w:val="00790277"/>
    <w:rsid w:val="00791EBC"/>
    <w:rsid w:val="00793577"/>
    <w:rsid w:val="00793C3A"/>
    <w:rsid w:val="00795637"/>
    <w:rsid w:val="007A0F69"/>
    <w:rsid w:val="007A446A"/>
    <w:rsid w:val="007A4FEF"/>
    <w:rsid w:val="007A53A6"/>
    <w:rsid w:val="007A6159"/>
    <w:rsid w:val="007B27E9"/>
    <w:rsid w:val="007B2C5B"/>
    <w:rsid w:val="007B2D11"/>
    <w:rsid w:val="007B349B"/>
    <w:rsid w:val="007B4994"/>
    <w:rsid w:val="007B6700"/>
    <w:rsid w:val="007B6A93"/>
    <w:rsid w:val="007B7377"/>
    <w:rsid w:val="007B7BEC"/>
    <w:rsid w:val="007C17B2"/>
    <w:rsid w:val="007C25BB"/>
    <w:rsid w:val="007C602D"/>
    <w:rsid w:val="007D1805"/>
    <w:rsid w:val="007D1E9B"/>
    <w:rsid w:val="007D2107"/>
    <w:rsid w:val="007D3A42"/>
    <w:rsid w:val="007D5895"/>
    <w:rsid w:val="007D7018"/>
    <w:rsid w:val="007D77AB"/>
    <w:rsid w:val="007E28D0"/>
    <w:rsid w:val="007E30DF"/>
    <w:rsid w:val="007E4F38"/>
    <w:rsid w:val="007E56F6"/>
    <w:rsid w:val="007E74B5"/>
    <w:rsid w:val="007F2C43"/>
    <w:rsid w:val="007F317F"/>
    <w:rsid w:val="007F7544"/>
    <w:rsid w:val="00800995"/>
    <w:rsid w:val="00804736"/>
    <w:rsid w:val="0080602A"/>
    <w:rsid w:val="008069C5"/>
    <w:rsid w:val="00807C14"/>
    <w:rsid w:val="0081117E"/>
    <w:rsid w:val="00816F79"/>
    <w:rsid w:val="008172F8"/>
    <w:rsid w:val="00820C2C"/>
    <w:rsid w:val="008217E7"/>
    <w:rsid w:val="008228B9"/>
    <w:rsid w:val="00827301"/>
    <w:rsid w:val="008310C9"/>
    <w:rsid w:val="008326B2"/>
    <w:rsid w:val="00832B04"/>
    <w:rsid w:val="00832CE2"/>
    <w:rsid w:val="00833343"/>
    <w:rsid w:val="00834150"/>
    <w:rsid w:val="008357F2"/>
    <w:rsid w:val="00835EA0"/>
    <w:rsid w:val="0084098D"/>
    <w:rsid w:val="008416E0"/>
    <w:rsid w:val="00841E7A"/>
    <w:rsid w:val="00842B85"/>
    <w:rsid w:val="00843CED"/>
    <w:rsid w:val="0084440E"/>
    <w:rsid w:val="00844B35"/>
    <w:rsid w:val="00846831"/>
    <w:rsid w:val="00846D0C"/>
    <w:rsid w:val="00846D7A"/>
    <w:rsid w:val="00847B32"/>
    <w:rsid w:val="008525F9"/>
    <w:rsid w:val="00854BCE"/>
    <w:rsid w:val="00857346"/>
    <w:rsid w:val="008603E0"/>
    <w:rsid w:val="00862CF5"/>
    <w:rsid w:val="00864DEE"/>
    <w:rsid w:val="00865532"/>
    <w:rsid w:val="00867686"/>
    <w:rsid w:val="008737D3"/>
    <w:rsid w:val="00874179"/>
    <w:rsid w:val="008747E0"/>
    <w:rsid w:val="008765C0"/>
    <w:rsid w:val="00876841"/>
    <w:rsid w:val="00877F28"/>
    <w:rsid w:val="00882B3C"/>
    <w:rsid w:val="00884840"/>
    <w:rsid w:val="008860D4"/>
    <w:rsid w:val="0088611C"/>
    <w:rsid w:val="00886C21"/>
    <w:rsid w:val="0088783D"/>
    <w:rsid w:val="008952D6"/>
    <w:rsid w:val="00895A37"/>
    <w:rsid w:val="008972C3"/>
    <w:rsid w:val="008A28D9"/>
    <w:rsid w:val="008A30BA"/>
    <w:rsid w:val="008A52DC"/>
    <w:rsid w:val="008A5435"/>
    <w:rsid w:val="008A5A75"/>
    <w:rsid w:val="008A719B"/>
    <w:rsid w:val="008B374D"/>
    <w:rsid w:val="008B62E0"/>
    <w:rsid w:val="008C25D3"/>
    <w:rsid w:val="008C2A0C"/>
    <w:rsid w:val="008C2C57"/>
    <w:rsid w:val="008C33B5"/>
    <w:rsid w:val="008C3A72"/>
    <w:rsid w:val="008C46F4"/>
    <w:rsid w:val="008C4A94"/>
    <w:rsid w:val="008C6969"/>
    <w:rsid w:val="008D45D2"/>
    <w:rsid w:val="008D5CCD"/>
    <w:rsid w:val="008D7905"/>
    <w:rsid w:val="008E1D70"/>
    <w:rsid w:val="008E1F69"/>
    <w:rsid w:val="008E2EB5"/>
    <w:rsid w:val="008E76B1"/>
    <w:rsid w:val="008F34F4"/>
    <w:rsid w:val="008F38BB"/>
    <w:rsid w:val="008F57D8"/>
    <w:rsid w:val="008F61B8"/>
    <w:rsid w:val="008F7BA8"/>
    <w:rsid w:val="00900EAD"/>
    <w:rsid w:val="00902834"/>
    <w:rsid w:val="009110DD"/>
    <w:rsid w:val="0091243F"/>
    <w:rsid w:val="00913056"/>
    <w:rsid w:val="00913940"/>
    <w:rsid w:val="00914E26"/>
    <w:rsid w:val="0091590F"/>
    <w:rsid w:val="009217F2"/>
    <w:rsid w:val="00923B4D"/>
    <w:rsid w:val="009243A6"/>
    <w:rsid w:val="0092540C"/>
    <w:rsid w:val="00925B39"/>
    <w:rsid w:val="00925E0F"/>
    <w:rsid w:val="00931A57"/>
    <w:rsid w:val="00933EE0"/>
    <w:rsid w:val="0093492E"/>
    <w:rsid w:val="009412EE"/>
    <w:rsid w:val="009414E6"/>
    <w:rsid w:val="0094340E"/>
    <w:rsid w:val="009461CB"/>
    <w:rsid w:val="00946213"/>
    <w:rsid w:val="00947A3F"/>
    <w:rsid w:val="00947FC8"/>
    <w:rsid w:val="00950B15"/>
    <w:rsid w:val="0095450F"/>
    <w:rsid w:val="00956901"/>
    <w:rsid w:val="0096203C"/>
    <w:rsid w:val="00962EC1"/>
    <w:rsid w:val="009630F5"/>
    <w:rsid w:val="00964F26"/>
    <w:rsid w:val="009656B9"/>
    <w:rsid w:val="0096631C"/>
    <w:rsid w:val="00967DD9"/>
    <w:rsid w:val="00971591"/>
    <w:rsid w:val="00971AA0"/>
    <w:rsid w:val="009727CB"/>
    <w:rsid w:val="00974564"/>
    <w:rsid w:val="00974B53"/>
    <w:rsid w:val="00974E99"/>
    <w:rsid w:val="00975A16"/>
    <w:rsid w:val="009764FA"/>
    <w:rsid w:val="00980192"/>
    <w:rsid w:val="00980799"/>
    <w:rsid w:val="009812B5"/>
    <w:rsid w:val="00982A22"/>
    <w:rsid w:val="00982C7F"/>
    <w:rsid w:val="00982F00"/>
    <w:rsid w:val="009830CC"/>
    <w:rsid w:val="00983287"/>
    <w:rsid w:val="0098618B"/>
    <w:rsid w:val="0098690D"/>
    <w:rsid w:val="00994D97"/>
    <w:rsid w:val="00995BCB"/>
    <w:rsid w:val="00996CB7"/>
    <w:rsid w:val="0099752C"/>
    <w:rsid w:val="009A07B7"/>
    <w:rsid w:val="009A1B46"/>
    <w:rsid w:val="009A1C68"/>
    <w:rsid w:val="009A70B9"/>
    <w:rsid w:val="009B0C65"/>
    <w:rsid w:val="009B1545"/>
    <w:rsid w:val="009B372E"/>
    <w:rsid w:val="009B472B"/>
    <w:rsid w:val="009B5023"/>
    <w:rsid w:val="009B6582"/>
    <w:rsid w:val="009B785E"/>
    <w:rsid w:val="009C26F8"/>
    <w:rsid w:val="009C30B1"/>
    <w:rsid w:val="009C387B"/>
    <w:rsid w:val="009C609E"/>
    <w:rsid w:val="009C6984"/>
    <w:rsid w:val="009C6B09"/>
    <w:rsid w:val="009D25B8"/>
    <w:rsid w:val="009D26AB"/>
    <w:rsid w:val="009D6B98"/>
    <w:rsid w:val="009E075B"/>
    <w:rsid w:val="009E16EC"/>
    <w:rsid w:val="009E1F25"/>
    <w:rsid w:val="009E2037"/>
    <w:rsid w:val="009E24E1"/>
    <w:rsid w:val="009E3E63"/>
    <w:rsid w:val="009E433C"/>
    <w:rsid w:val="009E4A4D"/>
    <w:rsid w:val="009E6578"/>
    <w:rsid w:val="009E7B5A"/>
    <w:rsid w:val="009F081F"/>
    <w:rsid w:val="009F1200"/>
    <w:rsid w:val="009F3827"/>
    <w:rsid w:val="009F4A19"/>
    <w:rsid w:val="00A05E65"/>
    <w:rsid w:val="00A06A0E"/>
    <w:rsid w:val="00A06A3D"/>
    <w:rsid w:val="00A07CE4"/>
    <w:rsid w:val="00A10EBA"/>
    <w:rsid w:val="00A11128"/>
    <w:rsid w:val="00A13E56"/>
    <w:rsid w:val="00A15050"/>
    <w:rsid w:val="00A179F2"/>
    <w:rsid w:val="00A227BF"/>
    <w:rsid w:val="00A23CAC"/>
    <w:rsid w:val="00A24838"/>
    <w:rsid w:val="00A2743E"/>
    <w:rsid w:val="00A3074A"/>
    <w:rsid w:val="00A30C33"/>
    <w:rsid w:val="00A37755"/>
    <w:rsid w:val="00A41CF6"/>
    <w:rsid w:val="00A4308C"/>
    <w:rsid w:val="00A43432"/>
    <w:rsid w:val="00A44836"/>
    <w:rsid w:val="00A50E3D"/>
    <w:rsid w:val="00A51013"/>
    <w:rsid w:val="00A515AA"/>
    <w:rsid w:val="00A524B5"/>
    <w:rsid w:val="00A53E1D"/>
    <w:rsid w:val="00A549B3"/>
    <w:rsid w:val="00A56184"/>
    <w:rsid w:val="00A65195"/>
    <w:rsid w:val="00A66081"/>
    <w:rsid w:val="00A666D6"/>
    <w:rsid w:val="00A66A76"/>
    <w:rsid w:val="00A67954"/>
    <w:rsid w:val="00A72049"/>
    <w:rsid w:val="00A72893"/>
    <w:rsid w:val="00A72ED7"/>
    <w:rsid w:val="00A800A9"/>
    <w:rsid w:val="00A805EA"/>
    <w:rsid w:val="00A8083F"/>
    <w:rsid w:val="00A82FAA"/>
    <w:rsid w:val="00A83FF2"/>
    <w:rsid w:val="00A86343"/>
    <w:rsid w:val="00A87080"/>
    <w:rsid w:val="00A90AAC"/>
    <w:rsid w:val="00A90D86"/>
    <w:rsid w:val="00A91DBA"/>
    <w:rsid w:val="00A92CBD"/>
    <w:rsid w:val="00A97900"/>
    <w:rsid w:val="00AA1B91"/>
    <w:rsid w:val="00AA1D7A"/>
    <w:rsid w:val="00AA3E01"/>
    <w:rsid w:val="00AB0BFA"/>
    <w:rsid w:val="00AB2C66"/>
    <w:rsid w:val="00AB403B"/>
    <w:rsid w:val="00AB4518"/>
    <w:rsid w:val="00AB76B7"/>
    <w:rsid w:val="00AC33A2"/>
    <w:rsid w:val="00AC583D"/>
    <w:rsid w:val="00AD12E6"/>
    <w:rsid w:val="00AD38F7"/>
    <w:rsid w:val="00AD3F32"/>
    <w:rsid w:val="00AD7454"/>
    <w:rsid w:val="00AE1A13"/>
    <w:rsid w:val="00AE65F1"/>
    <w:rsid w:val="00AE6BB4"/>
    <w:rsid w:val="00AE74AD"/>
    <w:rsid w:val="00AF159C"/>
    <w:rsid w:val="00AF1CAE"/>
    <w:rsid w:val="00AF1D63"/>
    <w:rsid w:val="00AF7D4F"/>
    <w:rsid w:val="00B007F2"/>
    <w:rsid w:val="00B01873"/>
    <w:rsid w:val="00B02E64"/>
    <w:rsid w:val="00B0572F"/>
    <w:rsid w:val="00B074AB"/>
    <w:rsid w:val="00B07717"/>
    <w:rsid w:val="00B13AC5"/>
    <w:rsid w:val="00B16334"/>
    <w:rsid w:val="00B171F8"/>
    <w:rsid w:val="00B17253"/>
    <w:rsid w:val="00B209C4"/>
    <w:rsid w:val="00B250D6"/>
    <w:rsid w:val="00B2583D"/>
    <w:rsid w:val="00B26A2D"/>
    <w:rsid w:val="00B31A41"/>
    <w:rsid w:val="00B33EAB"/>
    <w:rsid w:val="00B361A7"/>
    <w:rsid w:val="00B40199"/>
    <w:rsid w:val="00B41420"/>
    <w:rsid w:val="00B42B87"/>
    <w:rsid w:val="00B453D3"/>
    <w:rsid w:val="00B45400"/>
    <w:rsid w:val="00B502FF"/>
    <w:rsid w:val="00B50B90"/>
    <w:rsid w:val="00B50E28"/>
    <w:rsid w:val="00B52721"/>
    <w:rsid w:val="00B5516B"/>
    <w:rsid w:val="00B55ACF"/>
    <w:rsid w:val="00B56A75"/>
    <w:rsid w:val="00B6066D"/>
    <w:rsid w:val="00B621CA"/>
    <w:rsid w:val="00B643DF"/>
    <w:rsid w:val="00B6514E"/>
    <w:rsid w:val="00B65300"/>
    <w:rsid w:val="00B658B7"/>
    <w:rsid w:val="00B67340"/>
    <w:rsid w:val="00B67422"/>
    <w:rsid w:val="00B70796"/>
    <w:rsid w:val="00B70BD4"/>
    <w:rsid w:val="00B712CA"/>
    <w:rsid w:val="00B73463"/>
    <w:rsid w:val="00B74CB9"/>
    <w:rsid w:val="00B75110"/>
    <w:rsid w:val="00B7714C"/>
    <w:rsid w:val="00B804FD"/>
    <w:rsid w:val="00B83F9F"/>
    <w:rsid w:val="00B841A3"/>
    <w:rsid w:val="00B877AC"/>
    <w:rsid w:val="00B90123"/>
    <w:rsid w:val="00B9016D"/>
    <w:rsid w:val="00B91966"/>
    <w:rsid w:val="00B92476"/>
    <w:rsid w:val="00B9608B"/>
    <w:rsid w:val="00BA0F98"/>
    <w:rsid w:val="00BA1517"/>
    <w:rsid w:val="00BA1C02"/>
    <w:rsid w:val="00BA4E39"/>
    <w:rsid w:val="00BA67FD"/>
    <w:rsid w:val="00BA7C48"/>
    <w:rsid w:val="00BC251F"/>
    <w:rsid w:val="00BC27F6"/>
    <w:rsid w:val="00BC39F4"/>
    <w:rsid w:val="00BC7FE0"/>
    <w:rsid w:val="00BD150C"/>
    <w:rsid w:val="00BD1587"/>
    <w:rsid w:val="00BD29FB"/>
    <w:rsid w:val="00BD6A20"/>
    <w:rsid w:val="00BD7EE1"/>
    <w:rsid w:val="00BE1F7D"/>
    <w:rsid w:val="00BE5568"/>
    <w:rsid w:val="00BE5764"/>
    <w:rsid w:val="00BF1358"/>
    <w:rsid w:val="00BF13A5"/>
    <w:rsid w:val="00C0106D"/>
    <w:rsid w:val="00C06845"/>
    <w:rsid w:val="00C130C5"/>
    <w:rsid w:val="00C133BE"/>
    <w:rsid w:val="00C1400A"/>
    <w:rsid w:val="00C16F65"/>
    <w:rsid w:val="00C22051"/>
    <w:rsid w:val="00C222B4"/>
    <w:rsid w:val="00C22F42"/>
    <w:rsid w:val="00C262E4"/>
    <w:rsid w:val="00C26FC7"/>
    <w:rsid w:val="00C33E20"/>
    <w:rsid w:val="00C35CF6"/>
    <w:rsid w:val="00C3725B"/>
    <w:rsid w:val="00C401B7"/>
    <w:rsid w:val="00C426DC"/>
    <w:rsid w:val="00C4402D"/>
    <w:rsid w:val="00C45975"/>
    <w:rsid w:val="00C473B5"/>
    <w:rsid w:val="00C51CE7"/>
    <w:rsid w:val="00C522BE"/>
    <w:rsid w:val="00C52413"/>
    <w:rsid w:val="00C533EC"/>
    <w:rsid w:val="00C53AD4"/>
    <w:rsid w:val="00C542DB"/>
    <w:rsid w:val="00C5470E"/>
    <w:rsid w:val="00C55EFB"/>
    <w:rsid w:val="00C56585"/>
    <w:rsid w:val="00C56B3F"/>
    <w:rsid w:val="00C621D6"/>
    <w:rsid w:val="00C62429"/>
    <w:rsid w:val="00C62DF5"/>
    <w:rsid w:val="00C64400"/>
    <w:rsid w:val="00C65492"/>
    <w:rsid w:val="00C65C4C"/>
    <w:rsid w:val="00C65EF5"/>
    <w:rsid w:val="00C67C67"/>
    <w:rsid w:val="00C7022C"/>
    <w:rsid w:val="00C71032"/>
    <w:rsid w:val="00C716E5"/>
    <w:rsid w:val="00C773D9"/>
    <w:rsid w:val="00C80307"/>
    <w:rsid w:val="00C80ACE"/>
    <w:rsid w:val="00C80B0C"/>
    <w:rsid w:val="00C81162"/>
    <w:rsid w:val="00C813A9"/>
    <w:rsid w:val="00C82EC7"/>
    <w:rsid w:val="00C83258"/>
    <w:rsid w:val="00C83666"/>
    <w:rsid w:val="00C843AC"/>
    <w:rsid w:val="00C870B5"/>
    <w:rsid w:val="00C907DF"/>
    <w:rsid w:val="00C91630"/>
    <w:rsid w:val="00C91C4C"/>
    <w:rsid w:val="00C9220B"/>
    <w:rsid w:val="00C9558A"/>
    <w:rsid w:val="00C961E4"/>
    <w:rsid w:val="00C966EB"/>
    <w:rsid w:val="00C97549"/>
    <w:rsid w:val="00CA004F"/>
    <w:rsid w:val="00CA04B1"/>
    <w:rsid w:val="00CA2DFC"/>
    <w:rsid w:val="00CA4EC9"/>
    <w:rsid w:val="00CA55A7"/>
    <w:rsid w:val="00CA6D27"/>
    <w:rsid w:val="00CB03D4"/>
    <w:rsid w:val="00CB0617"/>
    <w:rsid w:val="00CB137B"/>
    <w:rsid w:val="00CB1D11"/>
    <w:rsid w:val="00CB38CA"/>
    <w:rsid w:val="00CB59F3"/>
    <w:rsid w:val="00CB7D0F"/>
    <w:rsid w:val="00CC1F65"/>
    <w:rsid w:val="00CC35EF"/>
    <w:rsid w:val="00CC5048"/>
    <w:rsid w:val="00CC6246"/>
    <w:rsid w:val="00CD0232"/>
    <w:rsid w:val="00CE5E46"/>
    <w:rsid w:val="00CF10E3"/>
    <w:rsid w:val="00CF49CC"/>
    <w:rsid w:val="00D0163F"/>
    <w:rsid w:val="00D03789"/>
    <w:rsid w:val="00D03A27"/>
    <w:rsid w:val="00D04F0B"/>
    <w:rsid w:val="00D120AF"/>
    <w:rsid w:val="00D1463A"/>
    <w:rsid w:val="00D15F11"/>
    <w:rsid w:val="00D17E77"/>
    <w:rsid w:val="00D2103C"/>
    <w:rsid w:val="00D252C9"/>
    <w:rsid w:val="00D25958"/>
    <w:rsid w:val="00D270FA"/>
    <w:rsid w:val="00D32DDF"/>
    <w:rsid w:val="00D36206"/>
    <w:rsid w:val="00D36E93"/>
    <w:rsid w:val="00D3700C"/>
    <w:rsid w:val="00D4176A"/>
    <w:rsid w:val="00D41940"/>
    <w:rsid w:val="00D56527"/>
    <w:rsid w:val="00D603BF"/>
    <w:rsid w:val="00D638E0"/>
    <w:rsid w:val="00D653B1"/>
    <w:rsid w:val="00D656A2"/>
    <w:rsid w:val="00D66D68"/>
    <w:rsid w:val="00D709F5"/>
    <w:rsid w:val="00D73A6B"/>
    <w:rsid w:val="00D740A5"/>
    <w:rsid w:val="00D74AE1"/>
    <w:rsid w:val="00D75D42"/>
    <w:rsid w:val="00D766AE"/>
    <w:rsid w:val="00D7681D"/>
    <w:rsid w:val="00D80A15"/>
    <w:rsid w:val="00D80B20"/>
    <w:rsid w:val="00D83863"/>
    <w:rsid w:val="00D865A8"/>
    <w:rsid w:val="00D9012A"/>
    <w:rsid w:val="00D92C2D"/>
    <w:rsid w:val="00D9361E"/>
    <w:rsid w:val="00D94F38"/>
    <w:rsid w:val="00D95185"/>
    <w:rsid w:val="00D965B6"/>
    <w:rsid w:val="00D96D83"/>
    <w:rsid w:val="00D96F91"/>
    <w:rsid w:val="00DA005A"/>
    <w:rsid w:val="00DA17CD"/>
    <w:rsid w:val="00DB0DA6"/>
    <w:rsid w:val="00DB25B3"/>
    <w:rsid w:val="00DB302E"/>
    <w:rsid w:val="00DB6FB1"/>
    <w:rsid w:val="00DC1C10"/>
    <w:rsid w:val="00DC52D4"/>
    <w:rsid w:val="00DC6F92"/>
    <w:rsid w:val="00DD00E2"/>
    <w:rsid w:val="00DD0A97"/>
    <w:rsid w:val="00DD2785"/>
    <w:rsid w:val="00DD60F2"/>
    <w:rsid w:val="00DD69FB"/>
    <w:rsid w:val="00DE0893"/>
    <w:rsid w:val="00DE2137"/>
    <w:rsid w:val="00DE2603"/>
    <w:rsid w:val="00DE2814"/>
    <w:rsid w:val="00DE6796"/>
    <w:rsid w:val="00DE7189"/>
    <w:rsid w:val="00DF01AD"/>
    <w:rsid w:val="00DF41B2"/>
    <w:rsid w:val="00DF47E2"/>
    <w:rsid w:val="00DF4D3C"/>
    <w:rsid w:val="00DF76E9"/>
    <w:rsid w:val="00E01272"/>
    <w:rsid w:val="00E03067"/>
    <w:rsid w:val="00E03814"/>
    <w:rsid w:val="00E03846"/>
    <w:rsid w:val="00E03A07"/>
    <w:rsid w:val="00E05FEC"/>
    <w:rsid w:val="00E06421"/>
    <w:rsid w:val="00E10BDB"/>
    <w:rsid w:val="00E11810"/>
    <w:rsid w:val="00E13CC9"/>
    <w:rsid w:val="00E16EB4"/>
    <w:rsid w:val="00E206FF"/>
    <w:rsid w:val="00E20A7D"/>
    <w:rsid w:val="00E21A27"/>
    <w:rsid w:val="00E22643"/>
    <w:rsid w:val="00E27A2F"/>
    <w:rsid w:val="00E27FA3"/>
    <w:rsid w:val="00E30A98"/>
    <w:rsid w:val="00E35367"/>
    <w:rsid w:val="00E42A94"/>
    <w:rsid w:val="00E458BF"/>
    <w:rsid w:val="00E47285"/>
    <w:rsid w:val="00E5035D"/>
    <w:rsid w:val="00E51C33"/>
    <w:rsid w:val="00E51CDC"/>
    <w:rsid w:val="00E54676"/>
    <w:rsid w:val="00E54AD5"/>
    <w:rsid w:val="00E54BFB"/>
    <w:rsid w:val="00E54CD7"/>
    <w:rsid w:val="00E56597"/>
    <w:rsid w:val="00E56FB9"/>
    <w:rsid w:val="00E61D65"/>
    <w:rsid w:val="00E64A99"/>
    <w:rsid w:val="00E706E7"/>
    <w:rsid w:val="00E72076"/>
    <w:rsid w:val="00E76B2C"/>
    <w:rsid w:val="00E77587"/>
    <w:rsid w:val="00E818AD"/>
    <w:rsid w:val="00E84229"/>
    <w:rsid w:val="00E843F0"/>
    <w:rsid w:val="00E84965"/>
    <w:rsid w:val="00E86147"/>
    <w:rsid w:val="00E877DC"/>
    <w:rsid w:val="00E90E4E"/>
    <w:rsid w:val="00E9391E"/>
    <w:rsid w:val="00E94C6A"/>
    <w:rsid w:val="00EA0417"/>
    <w:rsid w:val="00EA1052"/>
    <w:rsid w:val="00EA218F"/>
    <w:rsid w:val="00EA4F29"/>
    <w:rsid w:val="00EA5B27"/>
    <w:rsid w:val="00EA5F83"/>
    <w:rsid w:val="00EA6F9D"/>
    <w:rsid w:val="00EB2273"/>
    <w:rsid w:val="00EB2929"/>
    <w:rsid w:val="00EB6C62"/>
    <w:rsid w:val="00EB6F3C"/>
    <w:rsid w:val="00EC0CF9"/>
    <w:rsid w:val="00EC1E2C"/>
    <w:rsid w:val="00EC254E"/>
    <w:rsid w:val="00EC2B9A"/>
    <w:rsid w:val="00EC3723"/>
    <w:rsid w:val="00EC568A"/>
    <w:rsid w:val="00EC5E61"/>
    <w:rsid w:val="00EC6629"/>
    <w:rsid w:val="00EC7C87"/>
    <w:rsid w:val="00ED030E"/>
    <w:rsid w:val="00ED1ACF"/>
    <w:rsid w:val="00ED2672"/>
    <w:rsid w:val="00ED2A8D"/>
    <w:rsid w:val="00ED3784"/>
    <w:rsid w:val="00ED405E"/>
    <w:rsid w:val="00ED4450"/>
    <w:rsid w:val="00ED497B"/>
    <w:rsid w:val="00ED6244"/>
    <w:rsid w:val="00ED7692"/>
    <w:rsid w:val="00ED7CC8"/>
    <w:rsid w:val="00EE2455"/>
    <w:rsid w:val="00EE2F17"/>
    <w:rsid w:val="00EE54CB"/>
    <w:rsid w:val="00EE5E35"/>
    <w:rsid w:val="00EE6424"/>
    <w:rsid w:val="00EE65FD"/>
    <w:rsid w:val="00EF1936"/>
    <w:rsid w:val="00EF1C54"/>
    <w:rsid w:val="00EF27B9"/>
    <w:rsid w:val="00EF2DF1"/>
    <w:rsid w:val="00EF404B"/>
    <w:rsid w:val="00F00376"/>
    <w:rsid w:val="00F01F0C"/>
    <w:rsid w:val="00F02A5A"/>
    <w:rsid w:val="00F06ECB"/>
    <w:rsid w:val="00F1078D"/>
    <w:rsid w:val="00F11368"/>
    <w:rsid w:val="00F11764"/>
    <w:rsid w:val="00F118B2"/>
    <w:rsid w:val="00F157E2"/>
    <w:rsid w:val="00F15A8E"/>
    <w:rsid w:val="00F16A54"/>
    <w:rsid w:val="00F16C7D"/>
    <w:rsid w:val="00F21960"/>
    <w:rsid w:val="00F23723"/>
    <w:rsid w:val="00F24457"/>
    <w:rsid w:val="00F259E2"/>
    <w:rsid w:val="00F30739"/>
    <w:rsid w:val="00F346A3"/>
    <w:rsid w:val="00F3775C"/>
    <w:rsid w:val="00F404B9"/>
    <w:rsid w:val="00F40DC3"/>
    <w:rsid w:val="00F41F0B"/>
    <w:rsid w:val="00F4438A"/>
    <w:rsid w:val="00F50222"/>
    <w:rsid w:val="00F52277"/>
    <w:rsid w:val="00F527AC"/>
    <w:rsid w:val="00F5503F"/>
    <w:rsid w:val="00F55AD7"/>
    <w:rsid w:val="00F61D83"/>
    <w:rsid w:val="00F628DA"/>
    <w:rsid w:val="00F636EF"/>
    <w:rsid w:val="00F64BE0"/>
    <w:rsid w:val="00F65DD1"/>
    <w:rsid w:val="00F707B3"/>
    <w:rsid w:val="00F71135"/>
    <w:rsid w:val="00F730DC"/>
    <w:rsid w:val="00F73605"/>
    <w:rsid w:val="00F741EE"/>
    <w:rsid w:val="00F74309"/>
    <w:rsid w:val="00F75CA2"/>
    <w:rsid w:val="00F77E92"/>
    <w:rsid w:val="00F806D9"/>
    <w:rsid w:val="00F8160C"/>
    <w:rsid w:val="00F828E7"/>
    <w:rsid w:val="00F82C35"/>
    <w:rsid w:val="00F83068"/>
    <w:rsid w:val="00F85647"/>
    <w:rsid w:val="00F90461"/>
    <w:rsid w:val="00F91B03"/>
    <w:rsid w:val="00FA06B2"/>
    <w:rsid w:val="00FA1523"/>
    <w:rsid w:val="00FA370D"/>
    <w:rsid w:val="00FA5F89"/>
    <w:rsid w:val="00FA66F1"/>
    <w:rsid w:val="00FB3954"/>
    <w:rsid w:val="00FB5308"/>
    <w:rsid w:val="00FB5647"/>
    <w:rsid w:val="00FC1556"/>
    <w:rsid w:val="00FC378B"/>
    <w:rsid w:val="00FC3977"/>
    <w:rsid w:val="00FC6EDB"/>
    <w:rsid w:val="00FD2291"/>
    <w:rsid w:val="00FD2566"/>
    <w:rsid w:val="00FD25C7"/>
    <w:rsid w:val="00FD2F16"/>
    <w:rsid w:val="00FD2F54"/>
    <w:rsid w:val="00FD6065"/>
    <w:rsid w:val="00FD6A37"/>
    <w:rsid w:val="00FE1D34"/>
    <w:rsid w:val="00FE244F"/>
    <w:rsid w:val="00FE2A6F"/>
    <w:rsid w:val="00FE77B9"/>
    <w:rsid w:val="00FF2C98"/>
    <w:rsid w:val="00FF418D"/>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14AFCC"/>
  <w15:docId w15:val="{7DA876B7-03C0-4E89-A25D-9EA91674A6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6764C0"/>
    <w:pPr>
      <w:spacing w:after="0" w:line="216" w:lineRule="atLeast"/>
    </w:pPr>
    <w:rPr>
      <w:sz w:val="18"/>
      <w:lang w:val="en-GB"/>
    </w:rPr>
  </w:style>
  <w:style w:type="paragraph" w:styleId="Heading1">
    <w:name w:val="heading 1"/>
    <w:next w:val="Heading1separationline"/>
    <w:link w:val="Heading1Char"/>
    <w:qFormat/>
    <w:rsid w:val="00586C66"/>
    <w:pPr>
      <w:keepNext/>
      <w:keepLines/>
      <w:numPr>
        <w:numId w:val="38"/>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Heading2separationline"/>
    <w:link w:val="Heading2Char"/>
    <w:qFormat/>
    <w:rsid w:val="00586C66"/>
    <w:pPr>
      <w:numPr>
        <w:ilvl w:val="1"/>
      </w:numPr>
      <w:ind w:right="709"/>
      <w:outlineLvl w:val="1"/>
    </w:pPr>
    <w:rPr>
      <w:bCs w:val="0"/>
      <w:sz w:val="24"/>
    </w:rPr>
  </w:style>
  <w:style w:type="paragraph" w:styleId="Heading3">
    <w:name w:val="heading 3"/>
    <w:basedOn w:val="Heading2"/>
    <w:next w:val="BodyText"/>
    <w:link w:val="Heading3Char"/>
    <w:qFormat/>
    <w:rsid w:val="000418CA"/>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0418CA"/>
    <w:pPr>
      <w:numPr>
        <w:ilvl w:val="3"/>
      </w:numPr>
      <w:ind w:right="992"/>
      <w:outlineLvl w:val="3"/>
    </w:pPr>
    <w:rPr>
      <w:bCs w:val="0"/>
      <w:iCs/>
      <w:smallCaps w:val="0"/>
      <w:sz w:val="22"/>
    </w:rPr>
  </w:style>
  <w:style w:type="paragraph" w:styleId="Heading5">
    <w:name w:val="heading 5"/>
    <w:basedOn w:val="Heading4"/>
    <w:next w:val="Normal"/>
    <w:link w:val="Heading5Char"/>
    <w:qFormat/>
    <w:rsid w:val="000418CA"/>
    <w:pPr>
      <w:numPr>
        <w:ilvl w:val="4"/>
      </w:numPr>
      <w:spacing w:before="200"/>
      <w:ind w:left="1701" w:hanging="1701"/>
      <w:outlineLvl w:val="4"/>
    </w:pPr>
    <w:rPr>
      <w:b w:val="0"/>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586C66"/>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sid w:val="00586C66"/>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sid w:val="000418CA"/>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0418CA"/>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sid w:val="000418CA"/>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8310C9"/>
    <w:pPr>
      <w:numPr>
        <w:numId w:val="28"/>
      </w:numPr>
      <w:spacing w:after="120"/>
      <w:ind w:left="992" w:hanging="425"/>
    </w:pPr>
    <w:rPr>
      <w:color w:val="000000" w:themeColor="text1"/>
      <w:sz w:val="22"/>
    </w:rPr>
  </w:style>
  <w:style w:type="paragraph" w:customStyle="1" w:styleId="Bullet2">
    <w:name w:val="Bullet 2"/>
    <w:basedOn w:val="Normal"/>
    <w:link w:val="Bullet2Char"/>
    <w:qFormat/>
    <w:rsid w:val="000B1A90"/>
    <w:pPr>
      <w:numPr>
        <w:numId w:val="29"/>
      </w:numPr>
      <w:spacing w:after="120"/>
      <w:ind w:left="1417" w:hanging="425"/>
    </w:pPr>
    <w:rPr>
      <w:color w:val="000000" w:themeColor="text1"/>
      <w:sz w:val="22"/>
    </w:rPr>
  </w:style>
  <w:style w:type="paragraph" w:customStyle="1" w:styleId="Heading1separationline">
    <w:name w:val="Heading 1 separ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rsid w:val="00A7289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rPr>
      <w:sz w:val="22"/>
    </w:rPr>
  </w:style>
  <w:style w:type="character" w:customStyle="1" w:styleId="Bullet2Char">
    <w:name w:val="Bullet 2 Char"/>
    <w:basedOn w:val="DefaultParagraphFont"/>
    <w:link w:val="Bullet2"/>
    <w:rsid w:val="000B1A90"/>
    <w:rPr>
      <w:color w:val="000000" w:themeColor="text1"/>
      <w:lang w:val="en-GB"/>
    </w:rPr>
  </w:style>
  <w:style w:type="paragraph" w:customStyle="1" w:styleId="AppendixHead2">
    <w:name w:val="Appendix Head 2"/>
    <w:basedOn w:val="Appendix"/>
    <w:next w:val="Heading2separationline"/>
    <w:qFormat/>
    <w:rsid w:val="00586C66"/>
    <w:pPr>
      <w:numPr>
        <w:ilvl w:val="2"/>
      </w:numPr>
      <w:spacing w:after="120"/>
    </w:pPr>
    <w:rPr>
      <w:rFonts w:cs="Arial"/>
      <w:sz w:val="24"/>
      <w:lang w:eastAsia="en-GB"/>
    </w:rPr>
  </w:style>
  <w:style w:type="paragraph" w:customStyle="1" w:styleId="AppendixHead3">
    <w:name w:val="Appendix Head 3"/>
    <w:basedOn w:val="Normal"/>
    <w:next w:val="BodyText"/>
    <w:qFormat/>
    <w:rsid w:val="00E5035D"/>
    <w:pPr>
      <w:numPr>
        <w:ilvl w:val="3"/>
        <w:numId w:val="13"/>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E5035D"/>
    <w:pPr>
      <w:numPr>
        <w:ilvl w:val="4"/>
      </w:numPr>
    </w:pPr>
    <w:rPr>
      <w:smallCaps w:val="0"/>
      <w:sz w:val="22"/>
    </w:rPr>
  </w:style>
  <w:style w:type="paragraph" w:customStyle="1" w:styleId="AppendixHead5">
    <w:name w:val="Appendix Head 5"/>
    <w:basedOn w:val="AppendixHead4"/>
    <w:next w:val="BodyText"/>
    <w:qFormat/>
    <w:rsid w:val="00A90AAC"/>
    <w:pPr>
      <w:ind w:left="1701" w:hanging="1701"/>
    </w:pPr>
    <w:rPr>
      <w:b w:val="0"/>
    </w:rPr>
  </w:style>
  <w:style w:type="paragraph" w:customStyle="1" w:styleId="Annex">
    <w:name w:val="Annex"/>
    <w:next w:val="BodyText"/>
    <w:link w:val="AnnexChar"/>
    <w:qFormat/>
    <w:rsid w:val="00E5035D"/>
    <w:pPr>
      <w:numPr>
        <w:numId w:val="3"/>
      </w:numPr>
      <w:spacing w:after="360"/>
    </w:pPr>
    <w:rPr>
      <w:b/>
      <w:caps/>
      <w:color w:val="00558C"/>
      <w:sz w:val="28"/>
      <w:lang w:val="en-GB"/>
    </w:rPr>
  </w:style>
  <w:style w:type="character" w:customStyle="1" w:styleId="AnnexChar">
    <w:name w:val="Annex Char"/>
    <w:basedOn w:val="DefaultParagraphFont"/>
    <w:link w:val="Annex"/>
    <w:rsid w:val="00E5035D"/>
    <w:rPr>
      <w:b/>
      <w:caps/>
      <w:color w:val="00558C"/>
      <w:sz w:val="28"/>
      <w:lang w:val="en-GB"/>
    </w:rPr>
  </w:style>
  <w:style w:type="paragraph" w:customStyle="1" w:styleId="AnnexHead2">
    <w:name w:val="Annex Head 2"/>
    <w:basedOn w:val="Annex"/>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BodyText">
    <w:name w:val="Body Text"/>
    <w:basedOn w:val="Normal"/>
    <w:link w:val="BodyTextChar"/>
    <w:unhideWhenUsed/>
    <w:qFormat/>
    <w:rsid w:val="00820C2C"/>
    <w:pPr>
      <w:spacing w:after="120"/>
      <w:jc w:val="both"/>
    </w:pPr>
    <w:rPr>
      <w:sz w:val="22"/>
    </w:rPr>
  </w:style>
  <w:style w:type="character" w:customStyle="1" w:styleId="BodyTextChar">
    <w:name w:val="Body Text Char"/>
    <w:basedOn w:val="DefaultParagraphFont"/>
    <w:link w:val="BodyText"/>
    <w:rsid w:val="00820C2C"/>
    <w:rPr>
      <w:lang w:val="en-GB"/>
    </w:rPr>
  </w:style>
  <w:style w:type="paragraph" w:customStyle="1" w:styleId="AnnexHead4">
    <w:name w:val="Annex Head 4"/>
    <w:basedOn w:val="AnnexHead3"/>
    <w:next w:val="BodyText"/>
    <w:qFormat/>
    <w:rsid w:val="000418CA"/>
    <w:pPr>
      <w:numPr>
        <w:ilvl w:val="3"/>
      </w:numPr>
    </w:pPr>
    <w:rPr>
      <w:smallCaps w:val="0"/>
      <w:sz w:val="22"/>
    </w:rPr>
  </w:style>
  <w:style w:type="paragraph" w:customStyle="1" w:styleId="AnnexHead5">
    <w:name w:val="Annex Head 5"/>
    <w:basedOn w:val="Normal"/>
    <w:next w:val="BodyText"/>
    <w:qFormat/>
    <w:rsid w:val="000418CA"/>
    <w:pPr>
      <w:numPr>
        <w:ilvl w:val="4"/>
        <w:numId w:val="3"/>
      </w:numPr>
      <w:spacing w:before="120" w:after="120" w:line="240" w:lineRule="auto"/>
      <w:ind w:left="1701" w:hanging="1701"/>
    </w:pPr>
    <w:rPr>
      <w:rFonts w:eastAsia="Calibri" w:cs="Calibri"/>
      <w:color w:val="00558C"/>
      <w:sz w:val="22"/>
      <w:lang w:eastAsia="en-GB"/>
    </w:rPr>
  </w:style>
  <w:style w:type="character" w:styleId="CommentReference">
    <w:name w:val="annotation reference"/>
    <w:basedOn w:val="DefaultParagraphFont"/>
    <w:uiPriority w:val="99"/>
    <w:unhideWhenUsed/>
    <w:rsid w:val="00380350"/>
    <w:rPr>
      <w:noProof w:val="0"/>
      <w:sz w:val="18"/>
      <w:szCs w:val="18"/>
      <w:lang w:val="en-GB"/>
    </w:rPr>
  </w:style>
  <w:style w:type="paragraph" w:styleId="CommentText">
    <w:name w:val="annotation text"/>
    <w:basedOn w:val="Normal"/>
    <w:link w:val="CommentTextChar"/>
    <w:uiPriority w:val="99"/>
    <w:unhideWhenUsed/>
    <w:rsid w:val="00380350"/>
    <w:pPr>
      <w:spacing w:line="240" w:lineRule="auto"/>
    </w:pPr>
    <w:rPr>
      <w:sz w:val="24"/>
      <w:szCs w:val="24"/>
    </w:rPr>
  </w:style>
  <w:style w:type="character" w:customStyle="1" w:styleId="CommentTextChar">
    <w:name w:val="Comment Text Char"/>
    <w:basedOn w:val="DefaultParagraphFont"/>
    <w:link w:val="CommentText"/>
    <w:uiPriority w:val="99"/>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qFormat/>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Caption"/>
    <w:next w:val="BodyText"/>
    <w:qFormat/>
    <w:rsid w:val="007A4FEF"/>
    <w:pPr>
      <w:numPr>
        <w:numId w:val="5"/>
      </w:numPr>
      <w:tabs>
        <w:tab w:val="left" w:pos="851"/>
      </w:tabs>
      <w:spacing w:before="240" w:after="240"/>
      <w:jc w:val="center"/>
    </w:pPr>
    <w:rPr>
      <w:b w:val="0"/>
      <w:u w:val="none"/>
    </w:rPr>
  </w:style>
  <w:style w:type="paragraph" w:styleId="ListNumber">
    <w:name w:val="List Number"/>
    <w:basedOn w:val="Normal"/>
    <w:semiHidden/>
    <w:rsid w:val="006E10BF"/>
    <w:pPr>
      <w:numPr>
        <w:numId w:val="10"/>
      </w:numPr>
      <w:contextualSpacing/>
    </w:pPr>
  </w:style>
  <w:style w:type="paragraph" w:styleId="TOC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DD69FB"/>
    <w:rPr>
      <w:rFonts w:asciiTheme="minorHAnsi" w:hAnsiTheme="minorHAnsi"/>
      <w:sz w:val="20"/>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33"/>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33"/>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8310C9"/>
    <w:pPr>
      <w:numPr>
        <w:numId w:val="30"/>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31"/>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4D6C87"/>
    <w:pPr>
      <w:numPr>
        <w:numId w:val="4"/>
      </w:numPr>
      <w:spacing w:before="120"/>
      <w:contextualSpacing/>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BodyText"/>
    <w:qFormat/>
    <w:rsid w:val="002176C4"/>
    <w:pPr>
      <w:numPr>
        <w:numId w:val="41"/>
      </w:numPr>
      <w:jc w:val="center"/>
    </w:pPr>
    <w:rPr>
      <w:i/>
      <w:color w:val="00558C"/>
      <w:lang w:eastAsia="en-GB"/>
    </w:rPr>
  </w:style>
  <w:style w:type="paragraph" w:customStyle="1" w:styleId="Figurecaption">
    <w:name w:val="Figure caption"/>
    <w:basedOn w:val="Caption"/>
    <w:next w:val="BodyText"/>
    <w:qFormat/>
    <w:rsid w:val="00DD69FB"/>
    <w:pPr>
      <w:numPr>
        <w:numId w:val="9"/>
      </w:numPr>
      <w:spacing w:before="240" w:after="240"/>
      <w:jc w:val="center"/>
    </w:pPr>
    <w:rPr>
      <w:b w:val="0"/>
      <w:u w:val="none"/>
    </w:rPr>
  </w:style>
  <w:style w:type="paragraph" w:styleId="NoSpacing">
    <w:name w:val="No Spacing"/>
    <w:uiPriority w:val="1"/>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rPr>
      <w:sz w:val="22"/>
    </w:r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
    <w:name w:val="Appendix"/>
    <w:next w:val="BodyText"/>
    <w:qFormat/>
    <w:rsid w:val="00E5035D"/>
    <w:pPr>
      <w:numPr>
        <w:numId w:val="13"/>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DefaultParagraphFon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DefaultParagraphFont"/>
    <w:link w:val="Revokes"/>
    <w:rsid w:val="003F70D2"/>
    <w:rPr>
      <w:b/>
      <w:i/>
      <w:color w:val="00558C"/>
      <w:sz w:val="28"/>
      <w:lang w:val="en-GB"/>
    </w:rPr>
  </w:style>
  <w:style w:type="paragraph" w:customStyle="1" w:styleId="Reference">
    <w:name w:val="Reference"/>
    <w:basedOn w:val="Normal"/>
    <w:qFormat/>
    <w:rsid w:val="00CF10E3"/>
    <w:pPr>
      <w:numPr>
        <w:numId w:val="15"/>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835EA0"/>
    <w:pPr>
      <w:numPr>
        <w:numId w:val="16"/>
      </w:numPr>
      <w:spacing w:before="60"/>
      <w:jc w:val="right"/>
    </w:pPr>
  </w:style>
  <w:style w:type="character" w:customStyle="1" w:styleId="EquationChar">
    <w:name w:val="Equation Char"/>
    <w:basedOn w:val="BodyTextChar"/>
    <w:link w:val="Equation"/>
    <w:rsid w:val="00835EA0"/>
    <w:rPr>
      <w:lang w:val="en-GB"/>
    </w:rPr>
  </w:style>
  <w:style w:type="paragraph" w:customStyle="1" w:styleId="Furtherreading">
    <w:name w:val="Further reading"/>
    <w:basedOn w:val="BodyText"/>
    <w:link w:val="FurtherreadingChar"/>
    <w:qFormat/>
    <w:rsid w:val="0022582A"/>
    <w:pPr>
      <w:numPr>
        <w:numId w:val="17"/>
      </w:numPr>
      <w:spacing w:before="60"/>
    </w:pPr>
  </w:style>
  <w:style w:type="character" w:customStyle="1" w:styleId="FurtherreadingChar">
    <w:name w:val="Further reading Char"/>
    <w:basedOn w:val="BodyTextChar"/>
    <w:link w:val="Furtherreading"/>
    <w:rsid w:val="0022582A"/>
    <w:rPr>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176C4"/>
    <w:pPr>
      <w:numPr>
        <w:numId w:val="39"/>
      </w:numPr>
      <w:jc w:val="center"/>
    </w:pPr>
    <w:rPr>
      <w:i/>
      <w:color w:val="00558C"/>
      <w:lang w:eastAsia="en-GB"/>
    </w:rPr>
  </w:style>
  <w:style w:type="character" w:customStyle="1" w:styleId="AnnexFigureCaptionChar">
    <w:name w:val="Annex Figure Caption Char"/>
    <w:basedOn w:val="BodyTextChar"/>
    <w:link w:val="AnnexFigureCaption"/>
    <w:rsid w:val="002176C4"/>
    <w:rPr>
      <w:i/>
      <w:color w:val="00558C"/>
      <w:lang w:val="en-GB" w:eastAsia="en-GB"/>
    </w:rPr>
  </w:style>
  <w:style w:type="paragraph" w:styleId="Index1">
    <w:name w:val="index 1"/>
    <w:basedOn w:val="Normal"/>
    <w:next w:val="Normal"/>
    <w:autoRedefine/>
    <w:semiHidden/>
    <w:unhideWhenUsed/>
    <w:rsid w:val="00326BB4"/>
    <w:pPr>
      <w:spacing w:line="240" w:lineRule="auto"/>
      <w:ind w:left="180" w:hanging="180"/>
    </w:pPr>
  </w:style>
  <w:style w:type="paragraph" w:customStyle="1" w:styleId="AppendixHead1">
    <w:name w:val="Appendix Head 1"/>
    <w:basedOn w:val="Normal"/>
    <w:next w:val="Heading1separationline"/>
    <w:qFormat/>
    <w:rsid w:val="008603E0"/>
    <w:pPr>
      <w:numPr>
        <w:ilvl w:val="1"/>
        <w:numId w:val="13"/>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02CB2"/>
    <w:pPr>
      <w:ind w:left="425" w:right="709"/>
    </w:pPr>
    <w:rPr>
      <w:i/>
    </w:rPr>
  </w:style>
  <w:style w:type="character" w:customStyle="1" w:styleId="EmphasisParagraphChar">
    <w:name w:val="Emphasis Paragraph Char"/>
    <w:basedOn w:val="BodyTextChar"/>
    <w:link w:val="EmphasisParagraph"/>
    <w:rsid w:val="00202CB2"/>
    <w:rPr>
      <w:i/>
      <w:lang w:val="en-GB"/>
    </w:rPr>
  </w:style>
  <w:style w:type="paragraph" w:customStyle="1" w:styleId="Quotationparagraph">
    <w:name w:val="Quotation paragraph"/>
    <w:basedOn w:val="BodyText"/>
    <w:link w:val="QuotationparagraphChar"/>
    <w:qFormat/>
    <w:rsid w:val="00A800A9"/>
    <w:pPr>
      <w:suppressAutoHyphens/>
      <w:ind w:left="567" w:right="707"/>
    </w:pPr>
  </w:style>
  <w:style w:type="character" w:customStyle="1" w:styleId="QuotationparagraphChar">
    <w:name w:val="Quotation paragraph Char"/>
    <w:basedOn w:val="BodyTextChar"/>
    <w:link w:val="Quotationparagraph"/>
    <w:rsid w:val="00A800A9"/>
    <w:rPr>
      <w:lang w:val="en-GB"/>
    </w:rPr>
  </w:style>
  <w:style w:type="paragraph" w:styleId="ListParagraph">
    <w:name w:val="List Paragraph"/>
    <w:basedOn w:val="Normal"/>
    <w:uiPriority w:val="34"/>
    <w:qFormat/>
    <w:rsid w:val="0078236C"/>
    <w:pPr>
      <w:spacing w:line="240" w:lineRule="auto"/>
      <w:ind w:left="720"/>
      <w:contextualSpacing/>
    </w:pPr>
    <w:rPr>
      <w:rFonts w:ascii="Arial" w:eastAsia="Batang" w:hAnsi="Arial" w:cs="Calibri"/>
      <w:sz w:val="22"/>
      <w:lang w:eastAsia="en-GB"/>
    </w:rPr>
  </w:style>
  <w:style w:type="character" w:styleId="Strong">
    <w:name w:val="Strong"/>
    <w:basedOn w:val="DefaultParagraphFont"/>
    <w:uiPriority w:val="22"/>
    <w:qFormat/>
    <w:rsid w:val="000E12D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comments" Target="comments.xml"/><Relationship Id="rId39" Type="http://schemas.openxmlformats.org/officeDocument/2006/relationships/image" Target="media/image15.png"/><Relationship Id="rId21" Type="http://schemas.openxmlformats.org/officeDocument/2006/relationships/header" Target="header7.xml"/><Relationship Id="rId34" Type="http://schemas.openxmlformats.org/officeDocument/2006/relationships/image" Target="media/image10.png"/><Relationship Id="rId42" Type="http://schemas.openxmlformats.org/officeDocument/2006/relationships/image" Target="media/image18.png"/><Relationship Id="rId47" Type="http://schemas.openxmlformats.org/officeDocument/2006/relationships/diagramLayout" Target="diagrams/layout1.xml"/><Relationship Id="rId50" Type="http://schemas.microsoft.com/office/2007/relationships/diagramDrawing" Target="diagrams/drawing1.xml"/><Relationship Id="rId55" Type="http://schemas.openxmlformats.org/officeDocument/2006/relationships/image" Target="media/image24.png"/><Relationship Id="rId63" Type="http://schemas.openxmlformats.org/officeDocument/2006/relationships/header" Target="header10.xm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2.png"/><Relationship Id="rId58" Type="http://schemas.openxmlformats.org/officeDocument/2006/relationships/image" Target="media/image27.emf"/><Relationship Id="rId66" Type="http://schemas.openxmlformats.org/officeDocument/2006/relationships/header" Target="header12.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microsoft.com/office/2016/09/relationships/commentsIds" Target="commentsIds.xml"/><Relationship Id="rId36" Type="http://schemas.openxmlformats.org/officeDocument/2006/relationships/image" Target="media/image12.png"/><Relationship Id="rId49" Type="http://schemas.openxmlformats.org/officeDocument/2006/relationships/diagramColors" Target="diagrams/colors1.xml"/><Relationship Id="rId57" Type="http://schemas.openxmlformats.org/officeDocument/2006/relationships/image" Target="media/image26.png"/><Relationship Id="rId61" Type="http://schemas.openxmlformats.org/officeDocument/2006/relationships/image" Target="media/image30.png"/><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7.png"/><Relationship Id="rId44" Type="http://schemas.openxmlformats.org/officeDocument/2006/relationships/image" Target="media/image20.png"/><Relationship Id="rId52" Type="http://schemas.openxmlformats.org/officeDocument/2006/relationships/hyperlink" Target="https://maritimeconnectivity.net/testbed-reference-implementation/" TargetMode="External"/><Relationship Id="rId60" Type="http://schemas.openxmlformats.org/officeDocument/2006/relationships/image" Target="media/image29.png"/><Relationship Id="rId65"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microsoft.com/office/2011/relationships/commentsExtended" Target="commentsExtended.xml"/><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image" Target="media/image19.png"/><Relationship Id="rId48" Type="http://schemas.openxmlformats.org/officeDocument/2006/relationships/diagramQuickStyle" Target="diagrams/quickStyle1.xml"/><Relationship Id="rId56" Type="http://schemas.openxmlformats.org/officeDocument/2006/relationships/image" Target="media/image25.png"/><Relationship Id="rId64" Type="http://schemas.openxmlformats.org/officeDocument/2006/relationships/header" Target="header11.xml"/><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hyperlink" Target="https://maritimeconnectivity.net/mcp-documents/" TargetMode="Externa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png"/><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diagramData" Target="diagrams/data1.xml"/><Relationship Id="rId59" Type="http://schemas.openxmlformats.org/officeDocument/2006/relationships/image" Target="media/image28.emf"/><Relationship Id="rId67" Type="http://schemas.openxmlformats.org/officeDocument/2006/relationships/footer" Target="footer7.xml"/><Relationship Id="rId20" Type="http://schemas.openxmlformats.org/officeDocument/2006/relationships/header" Target="header6.xml"/><Relationship Id="rId41" Type="http://schemas.openxmlformats.org/officeDocument/2006/relationships/image" Target="media/image17.png"/><Relationship Id="rId54" Type="http://schemas.openxmlformats.org/officeDocument/2006/relationships/image" Target="media/image23.png"/><Relationship Id="rId62" Type="http://schemas.openxmlformats.org/officeDocument/2006/relationships/hyperlink" Target="http://www.iala-aism.org/wiki/dictionary" TargetMode="External"/><Relationship Id="rId7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ocuments\Download\Gxxxx%20Template%20for%20IALA%20Guidelines%20Ed%202.1%20August%202021.dot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8110C1C-78F2-474C-99A4-80AB605C2B4E}" type="doc">
      <dgm:prSet loTypeId="urn:microsoft.com/office/officeart/2005/8/layout/hierarchy4" loCatId="hierarchy" qsTypeId="urn:microsoft.com/office/officeart/2005/8/quickstyle/simple1" qsCatId="simple" csTypeId="urn:microsoft.com/office/officeart/2005/8/colors/accent1_2" csCatId="accent1" phldr="1"/>
      <dgm:spPr/>
      <dgm:t>
        <a:bodyPr/>
        <a:lstStyle/>
        <a:p>
          <a:endParaRPr lang="sv-SE"/>
        </a:p>
      </dgm:t>
    </dgm:pt>
    <dgm:pt modelId="{A5DE2879-A384-4163-9968-EF97A2F3C1E6}">
      <dgm:prSet phldrT="[Text]"/>
      <dgm:spPr/>
      <dgm:t>
        <a:bodyPr/>
        <a:lstStyle/>
        <a:p>
          <a:r>
            <a:rPr lang="sv-SE"/>
            <a:t>Cross VDES-SCS Coordination (Dynamic or static)</a:t>
          </a:r>
        </a:p>
      </dgm:t>
    </dgm:pt>
    <dgm:pt modelId="{DABE07AC-7336-4F56-97AD-F36D210E519E}" type="parTrans" cxnId="{564D4A25-D405-440C-B85B-2D359ABD27EF}">
      <dgm:prSet/>
      <dgm:spPr/>
      <dgm:t>
        <a:bodyPr/>
        <a:lstStyle/>
        <a:p>
          <a:endParaRPr lang="sv-SE"/>
        </a:p>
      </dgm:t>
    </dgm:pt>
    <dgm:pt modelId="{D173DE01-5836-4EFC-8C50-1F01696D6C3B}" type="sibTrans" cxnId="{564D4A25-D405-440C-B85B-2D359ABD27EF}">
      <dgm:prSet/>
      <dgm:spPr/>
      <dgm:t>
        <a:bodyPr/>
        <a:lstStyle/>
        <a:p>
          <a:endParaRPr lang="sv-SE"/>
        </a:p>
      </dgm:t>
    </dgm:pt>
    <dgm:pt modelId="{BCD4F964-A8E4-4CBC-B04D-0C8DF71F3890}">
      <dgm:prSet phldrT="[Text]"/>
      <dgm:spPr/>
      <dgm:t>
        <a:bodyPr/>
        <a:lstStyle/>
        <a:p>
          <a:r>
            <a:rPr lang="sv-SE"/>
            <a:t>VDES-SCS1</a:t>
          </a:r>
        </a:p>
      </dgm:t>
    </dgm:pt>
    <dgm:pt modelId="{8622AA09-C7F5-4276-BF6C-E918C18B6067}" type="parTrans" cxnId="{993C8AD7-D96A-459E-BF01-368336A26536}">
      <dgm:prSet/>
      <dgm:spPr/>
      <dgm:t>
        <a:bodyPr/>
        <a:lstStyle/>
        <a:p>
          <a:endParaRPr lang="sv-SE"/>
        </a:p>
      </dgm:t>
    </dgm:pt>
    <dgm:pt modelId="{236473FF-F77A-415A-8F00-C991D83F8444}" type="sibTrans" cxnId="{993C8AD7-D96A-459E-BF01-368336A26536}">
      <dgm:prSet/>
      <dgm:spPr/>
      <dgm:t>
        <a:bodyPr/>
        <a:lstStyle/>
        <a:p>
          <a:endParaRPr lang="sv-SE"/>
        </a:p>
      </dgm:t>
    </dgm:pt>
    <dgm:pt modelId="{68CB6066-3D7B-4A95-84E9-CAEBE3D56C8F}">
      <dgm:prSet phldrT="[Text]"/>
      <dgm:spPr/>
      <dgm:t>
        <a:bodyPr/>
        <a:lstStyle/>
        <a:p>
          <a:r>
            <a:rPr lang="sv-SE"/>
            <a:t>VDES-SCS2</a:t>
          </a:r>
        </a:p>
      </dgm:t>
    </dgm:pt>
    <dgm:pt modelId="{2B417AD0-9C55-4D11-B933-95CC9A25025D}" type="parTrans" cxnId="{1EFF3637-A815-4AE1-9B4B-CFEE9779AD8B}">
      <dgm:prSet/>
      <dgm:spPr/>
      <dgm:t>
        <a:bodyPr/>
        <a:lstStyle/>
        <a:p>
          <a:endParaRPr lang="sv-SE"/>
        </a:p>
      </dgm:t>
    </dgm:pt>
    <dgm:pt modelId="{17F9A91F-49C0-4474-8D84-0EB1439993DA}" type="sibTrans" cxnId="{1EFF3637-A815-4AE1-9B4B-CFEE9779AD8B}">
      <dgm:prSet/>
      <dgm:spPr/>
      <dgm:t>
        <a:bodyPr/>
        <a:lstStyle/>
        <a:p>
          <a:endParaRPr lang="sv-SE"/>
        </a:p>
      </dgm:t>
    </dgm:pt>
    <dgm:pt modelId="{F466D501-0971-4D00-A277-9E24031B4085}">
      <dgm:prSet phldrT="[Text]"/>
      <dgm:spPr/>
      <dgm:t>
        <a:bodyPr/>
        <a:lstStyle/>
        <a:p>
          <a:r>
            <a:rPr lang="sv-SE"/>
            <a:t>VDES-PSS-3</a:t>
          </a:r>
        </a:p>
      </dgm:t>
    </dgm:pt>
    <dgm:pt modelId="{5C43568D-FCB5-4791-BEE3-41BBD72E735B}" type="parTrans" cxnId="{29024AE7-E266-4DA3-A7D3-297DC8E69C51}">
      <dgm:prSet/>
      <dgm:spPr/>
      <dgm:t>
        <a:bodyPr/>
        <a:lstStyle/>
        <a:p>
          <a:endParaRPr lang="sv-SE"/>
        </a:p>
      </dgm:t>
    </dgm:pt>
    <dgm:pt modelId="{104DA56B-B3AE-4F6C-A01E-B388A95679CC}" type="sibTrans" cxnId="{29024AE7-E266-4DA3-A7D3-297DC8E69C51}">
      <dgm:prSet/>
      <dgm:spPr/>
      <dgm:t>
        <a:bodyPr/>
        <a:lstStyle/>
        <a:p>
          <a:endParaRPr lang="sv-SE"/>
        </a:p>
      </dgm:t>
    </dgm:pt>
    <dgm:pt modelId="{2955AC34-2BF7-48B6-930F-EAAB7E0BB554}">
      <dgm:prSet phldrT="[Text]"/>
      <dgm:spPr/>
      <dgm:t>
        <a:bodyPr/>
        <a:lstStyle/>
        <a:p>
          <a:r>
            <a:rPr lang="sv-SE"/>
            <a:t>VDES-PSS-4</a:t>
          </a:r>
        </a:p>
      </dgm:t>
    </dgm:pt>
    <dgm:pt modelId="{3E26B6F5-91DA-4963-9C23-F36338E07E50}" type="parTrans" cxnId="{64E46692-3642-4097-99CA-A76A3E53929C}">
      <dgm:prSet/>
      <dgm:spPr/>
      <dgm:t>
        <a:bodyPr/>
        <a:lstStyle/>
        <a:p>
          <a:endParaRPr lang="sv-SE"/>
        </a:p>
      </dgm:t>
    </dgm:pt>
    <dgm:pt modelId="{0B404A4A-2BEF-4BE1-9832-3E99FE3993AF}" type="sibTrans" cxnId="{64E46692-3642-4097-99CA-A76A3E53929C}">
      <dgm:prSet/>
      <dgm:spPr/>
      <dgm:t>
        <a:bodyPr/>
        <a:lstStyle/>
        <a:p>
          <a:endParaRPr lang="sv-SE"/>
        </a:p>
      </dgm:t>
    </dgm:pt>
    <dgm:pt modelId="{3F06B479-2B97-4B67-8CB9-EDEF4B385820}">
      <dgm:prSet phldrT="[Text]"/>
      <dgm:spPr/>
      <dgm:t>
        <a:bodyPr/>
        <a:lstStyle/>
        <a:p>
          <a:r>
            <a:rPr lang="sv-SE"/>
            <a:t>VDES-PSS-1</a:t>
          </a:r>
        </a:p>
      </dgm:t>
    </dgm:pt>
    <dgm:pt modelId="{02BB35C1-7D38-427D-9334-4B227CCEF5E2}" type="parTrans" cxnId="{6CA0CBD4-C867-468B-8DB0-8BBEC52EEB62}">
      <dgm:prSet/>
      <dgm:spPr/>
      <dgm:t>
        <a:bodyPr/>
        <a:lstStyle/>
        <a:p>
          <a:endParaRPr lang="sv-SE"/>
        </a:p>
      </dgm:t>
    </dgm:pt>
    <dgm:pt modelId="{1E8EE78E-19A1-47F4-AE0E-8A0B962938F2}" type="sibTrans" cxnId="{6CA0CBD4-C867-468B-8DB0-8BBEC52EEB62}">
      <dgm:prSet/>
      <dgm:spPr/>
      <dgm:t>
        <a:bodyPr/>
        <a:lstStyle/>
        <a:p>
          <a:endParaRPr lang="sv-SE"/>
        </a:p>
      </dgm:t>
    </dgm:pt>
    <dgm:pt modelId="{DA7E5814-E648-4938-9474-CB7E7B643BCE}">
      <dgm:prSet phldrT="[Text]"/>
      <dgm:spPr/>
      <dgm:t>
        <a:bodyPr/>
        <a:lstStyle/>
        <a:p>
          <a:r>
            <a:rPr lang="sv-SE"/>
            <a:t>VDES-PSS-2</a:t>
          </a:r>
        </a:p>
      </dgm:t>
    </dgm:pt>
    <dgm:pt modelId="{F9C29708-4D85-44A7-8309-85B4135123A2}" type="parTrans" cxnId="{789F4154-2C0D-4AA1-BCCD-FCCAC0BEC035}">
      <dgm:prSet/>
      <dgm:spPr/>
      <dgm:t>
        <a:bodyPr/>
        <a:lstStyle/>
        <a:p>
          <a:endParaRPr lang="sv-SE"/>
        </a:p>
      </dgm:t>
    </dgm:pt>
    <dgm:pt modelId="{7A98C089-3AE6-49A6-9DB9-4185C00B503A}" type="sibTrans" cxnId="{789F4154-2C0D-4AA1-BCCD-FCCAC0BEC035}">
      <dgm:prSet/>
      <dgm:spPr/>
      <dgm:t>
        <a:bodyPr/>
        <a:lstStyle/>
        <a:p>
          <a:endParaRPr lang="sv-SE"/>
        </a:p>
      </dgm:t>
    </dgm:pt>
    <dgm:pt modelId="{FA14884F-E14A-4920-9771-A49EDB0EA4D9}" type="pres">
      <dgm:prSet presAssocID="{98110C1C-78F2-474C-99A4-80AB605C2B4E}" presName="Name0" presStyleCnt="0">
        <dgm:presLayoutVars>
          <dgm:chPref val="1"/>
          <dgm:dir/>
          <dgm:animOne val="branch"/>
          <dgm:animLvl val="lvl"/>
          <dgm:resizeHandles/>
        </dgm:presLayoutVars>
      </dgm:prSet>
      <dgm:spPr/>
    </dgm:pt>
    <dgm:pt modelId="{091004C1-BE49-49F5-A90F-F7BADD7528D5}" type="pres">
      <dgm:prSet presAssocID="{A5DE2879-A384-4163-9968-EF97A2F3C1E6}" presName="vertOne" presStyleCnt="0"/>
      <dgm:spPr/>
    </dgm:pt>
    <dgm:pt modelId="{BB2F6039-B545-47C0-A0A1-D2ECAC7FE1F7}" type="pres">
      <dgm:prSet presAssocID="{A5DE2879-A384-4163-9968-EF97A2F3C1E6}" presName="txOne" presStyleLbl="node0" presStyleIdx="0" presStyleCnt="1">
        <dgm:presLayoutVars>
          <dgm:chPref val="3"/>
        </dgm:presLayoutVars>
      </dgm:prSet>
      <dgm:spPr/>
    </dgm:pt>
    <dgm:pt modelId="{F9DACD6C-8948-4C39-9F98-EA3B51B9DF5A}" type="pres">
      <dgm:prSet presAssocID="{A5DE2879-A384-4163-9968-EF97A2F3C1E6}" presName="parTransOne" presStyleCnt="0"/>
      <dgm:spPr/>
    </dgm:pt>
    <dgm:pt modelId="{7054B95A-3A7B-45B7-B966-01AD692CDB1C}" type="pres">
      <dgm:prSet presAssocID="{A5DE2879-A384-4163-9968-EF97A2F3C1E6}" presName="horzOne" presStyleCnt="0"/>
      <dgm:spPr/>
    </dgm:pt>
    <dgm:pt modelId="{DB55AC48-FF3B-4E84-9D83-37F88D1B458B}" type="pres">
      <dgm:prSet presAssocID="{BCD4F964-A8E4-4CBC-B04D-0C8DF71F3890}" presName="vertTwo" presStyleCnt="0"/>
      <dgm:spPr/>
    </dgm:pt>
    <dgm:pt modelId="{686FCEE3-045B-4AAC-91FF-47907CBD532B}" type="pres">
      <dgm:prSet presAssocID="{BCD4F964-A8E4-4CBC-B04D-0C8DF71F3890}" presName="txTwo" presStyleLbl="node2" presStyleIdx="0" presStyleCnt="2">
        <dgm:presLayoutVars>
          <dgm:chPref val="3"/>
        </dgm:presLayoutVars>
      </dgm:prSet>
      <dgm:spPr/>
    </dgm:pt>
    <dgm:pt modelId="{4F78297A-3D1A-4BC1-937F-613FB5ADE10A}" type="pres">
      <dgm:prSet presAssocID="{BCD4F964-A8E4-4CBC-B04D-0C8DF71F3890}" presName="parTransTwo" presStyleCnt="0"/>
      <dgm:spPr/>
    </dgm:pt>
    <dgm:pt modelId="{91216F69-B259-403A-A47A-68DF46FA0092}" type="pres">
      <dgm:prSet presAssocID="{BCD4F964-A8E4-4CBC-B04D-0C8DF71F3890}" presName="horzTwo" presStyleCnt="0"/>
      <dgm:spPr/>
    </dgm:pt>
    <dgm:pt modelId="{36241BBE-949F-46D5-A76B-327D3EAD6FA4}" type="pres">
      <dgm:prSet presAssocID="{3F06B479-2B97-4B67-8CB9-EDEF4B385820}" presName="vertThree" presStyleCnt="0"/>
      <dgm:spPr/>
    </dgm:pt>
    <dgm:pt modelId="{6A8C9183-F4AA-49FE-8AF4-74F908A84D66}" type="pres">
      <dgm:prSet presAssocID="{3F06B479-2B97-4B67-8CB9-EDEF4B385820}" presName="txThree" presStyleLbl="node3" presStyleIdx="0" presStyleCnt="4">
        <dgm:presLayoutVars>
          <dgm:chPref val="3"/>
        </dgm:presLayoutVars>
      </dgm:prSet>
      <dgm:spPr/>
    </dgm:pt>
    <dgm:pt modelId="{AE6AB584-F6AE-4147-9624-3DE7F74CED8D}" type="pres">
      <dgm:prSet presAssocID="{3F06B479-2B97-4B67-8CB9-EDEF4B385820}" presName="horzThree" presStyleCnt="0"/>
      <dgm:spPr/>
    </dgm:pt>
    <dgm:pt modelId="{C21B6FEB-4F61-48BF-A38A-7522CA2BB9A0}" type="pres">
      <dgm:prSet presAssocID="{1E8EE78E-19A1-47F4-AE0E-8A0B962938F2}" presName="sibSpaceThree" presStyleCnt="0"/>
      <dgm:spPr/>
    </dgm:pt>
    <dgm:pt modelId="{11B05924-A431-4528-8B55-BD4FE3EE062D}" type="pres">
      <dgm:prSet presAssocID="{DA7E5814-E648-4938-9474-CB7E7B643BCE}" presName="vertThree" presStyleCnt="0"/>
      <dgm:spPr/>
    </dgm:pt>
    <dgm:pt modelId="{10FCCEEF-4C8C-4DCC-80BD-A655E7BB327F}" type="pres">
      <dgm:prSet presAssocID="{DA7E5814-E648-4938-9474-CB7E7B643BCE}" presName="txThree" presStyleLbl="node3" presStyleIdx="1" presStyleCnt="4">
        <dgm:presLayoutVars>
          <dgm:chPref val="3"/>
        </dgm:presLayoutVars>
      </dgm:prSet>
      <dgm:spPr/>
    </dgm:pt>
    <dgm:pt modelId="{23254B70-D92A-4351-9EA4-D5E5FE47EFF5}" type="pres">
      <dgm:prSet presAssocID="{DA7E5814-E648-4938-9474-CB7E7B643BCE}" presName="horzThree" presStyleCnt="0"/>
      <dgm:spPr/>
    </dgm:pt>
    <dgm:pt modelId="{5DB13B04-BF73-431E-B12B-812068DF93D7}" type="pres">
      <dgm:prSet presAssocID="{236473FF-F77A-415A-8F00-C991D83F8444}" presName="sibSpaceTwo" presStyleCnt="0"/>
      <dgm:spPr/>
    </dgm:pt>
    <dgm:pt modelId="{FE9EC5DD-88BF-4D23-97F4-8BD845825F0D}" type="pres">
      <dgm:prSet presAssocID="{68CB6066-3D7B-4A95-84E9-CAEBE3D56C8F}" presName="vertTwo" presStyleCnt="0"/>
      <dgm:spPr/>
    </dgm:pt>
    <dgm:pt modelId="{58577EAB-804D-4F57-8609-8CB12F69943C}" type="pres">
      <dgm:prSet presAssocID="{68CB6066-3D7B-4A95-84E9-CAEBE3D56C8F}" presName="txTwo" presStyleLbl="node2" presStyleIdx="1" presStyleCnt="2">
        <dgm:presLayoutVars>
          <dgm:chPref val="3"/>
        </dgm:presLayoutVars>
      </dgm:prSet>
      <dgm:spPr/>
    </dgm:pt>
    <dgm:pt modelId="{2D38A49E-E865-48FC-9317-20755821A7C6}" type="pres">
      <dgm:prSet presAssocID="{68CB6066-3D7B-4A95-84E9-CAEBE3D56C8F}" presName="parTransTwo" presStyleCnt="0"/>
      <dgm:spPr/>
    </dgm:pt>
    <dgm:pt modelId="{6120BF3D-18B5-4CF4-BA85-F9620BA8EE76}" type="pres">
      <dgm:prSet presAssocID="{68CB6066-3D7B-4A95-84E9-CAEBE3D56C8F}" presName="horzTwo" presStyleCnt="0"/>
      <dgm:spPr/>
    </dgm:pt>
    <dgm:pt modelId="{6E2AEBF5-0A8D-41C9-9E5E-147436FA6A59}" type="pres">
      <dgm:prSet presAssocID="{F466D501-0971-4D00-A277-9E24031B4085}" presName="vertThree" presStyleCnt="0"/>
      <dgm:spPr/>
    </dgm:pt>
    <dgm:pt modelId="{3F93CC60-560C-4C7B-899C-86F29294397F}" type="pres">
      <dgm:prSet presAssocID="{F466D501-0971-4D00-A277-9E24031B4085}" presName="txThree" presStyleLbl="node3" presStyleIdx="2" presStyleCnt="4">
        <dgm:presLayoutVars>
          <dgm:chPref val="3"/>
        </dgm:presLayoutVars>
      </dgm:prSet>
      <dgm:spPr/>
    </dgm:pt>
    <dgm:pt modelId="{87EE6C04-D1FF-4AC9-96A7-378BB568998C}" type="pres">
      <dgm:prSet presAssocID="{F466D501-0971-4D00-A277-9E24031B4085}" presName="horzThree" presStyleCnt="0"/>
      <dgm:spPr/>
    </dgm:pt>
    <dgm:pt modelId="{0179A9D3-FFA8-4DAE-AC6F-67F08DFF0119}" type="pres">
      <dgm:prSet presAssocID="{104DA56B-B3AE-4F6C-A01E-B388A95679CC}" presName="sibSpaceThree" presStyleCnt="0"/>
      <dgm:spPr/>
    </dgm:pt>
    <dgm:pt modelId="{E7438ECC-AB82-4D30-AD11-B681806E61D5}" type="pres">
      <dgm:prSet presAssocID="{2955AC34-2BF7-48B6-930F-EAAB7E0BB554}" presName="vertThree" presStyleCnt="0"/>
      <dgm:spPr/>
    </dgm:pt>
    <dgm:pt modelId="{316DF240-4348-4905-AC64-A466AC493F2C}" type="pres">
      <dgm:prSet presAssocID="{2955AC34-2BF7-48B6-930F-EAAB7E0BB554}" presName="txThree" presStyleLbl="node3" presStyleIdx="3" presStyleCnt="4">
        <dgm:presLayoutVars>
          <dgm:chPref val="3"/>
        </dgm:presLayoutVars>
      </dgm:prSet>
      <dgm:spPr/>
    </dgm:pt>
    <dgm:pt modelId="{04C6F19F-39DF-4438-A4DC-2DDB69AEF1F2}" type="pres">
      <dgm:prSet presAssocID="{2955AC34-2BF7-48B6-930F-EAAB7E0BB554}" presName="horzThree" presStyleCnt="0"/>
      <dgm:spPr/>
    </dgm:pt>
  </dgm:ptLst>
  <dgm:cxnLst>
    <dgm:cxn modelId="{564D4A25-D405-440C-B85B-2D359ABD27EF}" srcId="{98110C1C-78F2-474C-99A4-80AB605C2B4E}" destId="{A5DE2879-A384-4163-9968-EF97A2F3C1E6}" srcOrd="0" destOrd="0" parTransId="{DABE07AC-7336-4F56-97AD-F36D210E519E}" sibTransId="{D173DE01-5836-4EFC-8C50-1F01696D6C3B}"/>
    <dgm:cxn modelId="{92C61029-98AD-4880-842B-01D005415AE4}" type="presOf" srcId="{A5DE2879-A384-4163-9968-EF97A2F3C1E6}" destId="{BB2F6039-B545-47C0-A0A1-D2ECAC7FE1F7}" srcOrd="0" destOrd="0" presId="urn:microsoft.com/office/officeart/2005/8/layout/hierarchy4"/>
    <dgm:cxn modelId="{1EFF3637-A815-4AE1-9B4B-CFEE9779AD8B}" srcId="{A5DE2879-A384-4163-9968-EF97A2F3C1E6}" destId="{68CB6066-3D7B-4A95-84E9-CAEBE3D56C8F}" srcOrd="1" destOrd="0" parTransId="{2B417AD0-9C55-4D11-B933-95CC9A25025D}" sibTransId="{17F9A91F-49C0-4474-8D84-0EB1439993DA}"/>
    <dgm:cxn modelId="{2D648A39-2759-4776-B000-E70C9517E4B2}" type="presOf" srcId="{3F06B479-2B97-4B67-8CB9-EDEF4B385820}" destId="{6A8C9183-F4AA-49FE-8AF4-74F908A84D66}" srcOrd="0" destOrd="0" presId="urn:microsoft.com/office/officeart/2005/8/layout/hierarchy4"/>
    <dgm:cxn modelId="{2762DB4A-D9A9-48CA-B015-A0A665B1259D}" type="presOf" srcId="{2955AC34-2BF7-48B6-930F-EAAB7E0BB554}" destId="{316DF240-4348-4905-AC64-A466AC493F2C}" srcOrd="0" destOrd="0" presId="urn:microsoft.com/office/officeart/2005/8/layout/hierarchy4"/>
    <dgm:cxn modelId="{789F4154-2C0D-4AA1-BCCD-FCCAC0BEC035}" srcId="{BCD4F964-A8E4-4CBC-B04D-0C8DF71F3890}" destId="{DA7E5814-E648-4938-9474-CB7E7B643BCE}" srcOrd="1" destOrd="0" parTransId="{F9C29708-4D85-44A7-8309-85B4135123A2}" sibTransId="{7A98C089-3AE6-49A6-9DB9-4185C00B503A}"/>
    <dgm:cxn modelId="{66029E80-097E-4B7A-9C89-0EADA19E7683}" type="presOf" srcId="{BCD4F964-A8E4-4CBC-B04D-0C8DF71F3890}" destId="{686FCEE3-045B-4AAC-91FF-47907CBD532B}" srcOrd="0" destOrd="0" presId="urn:microsoft.com/office/officeart/2005/8/layout/hierarchy4"/>
    <dgm:cxn modelId="{4F51EC87-4448-46B1-9D7F-83800004C811}" type="presOf" srcId="{68CB6066-3D7B-4A95-84E9-CAEBE3D56C8F}" destId="{58577EAB-804D-4F57-8609-8CB12F69943C}" srcOrd="0" destOrd="0" presId="urn:microsoft.com/office/officeart/2005/8/layout/hierarchy4"/>
    <dgm:cxn modelId="{E21C1B8E-A31D-4F4E-B0F5-333DBB3A2485}" type="presOf" srcId="{F466D501-0971-4D00-A277-9E24031B4085}" destId="{3F93CC60-560C-4C7B-899C-86F29294397F}" srcOrd="0" destOrd="0" presId="urn:microsoft.com/office/officeart/2005/8/layout/hierarchy4"/>
    <dgm:cxn modelId="{64E46692-3642-4097-99CA-A76A3E53929C}" srcId="{68CB6066-3D7B-4A95-84E9-CAEBE3D56C8F}" destId="{2955AC34-2BF7-48B6-930F-EAAB7E0BB554}" srcOrd="1" destOrd="0" parTransId="{3E26B6F5-91DA-4963-9C23-F36338E07E50}" sibTransId="{0B404A4A-2BEF-4BE1-9832-3E99FE3993AF}"/>
    <dgm:cxn modelId="{E12EB0AE-65EF-4A4F-BF19-7B39F9CEC1A6}" type="presOf" srcId="{DA7E5814-E648-4938-9474-CB7E7B643BCE}" destId="{10FCCEEF-4C8C-4DCC-80BD-A655E7BB327F}" srcOrd="0" destOrd="0" presId="urn:microsoft.com/office/officeart/2005/8/layout/hierarchy4"/>
    <dgm:cxn modelId="{94C185BC-3031-4FD7-B66F-CFBF9C2D9607}" type="presOf" srcId="{98110C1C-78F2-474C-99A4-80AB605C2B4E}" destId="{FA14884F-E14A-4920-9771-A49EDB0EA4D9}" srcOrd="0" destOrd="0" presId="urn:microsoft.com/office/officeart/2005/8/layout/hierarchy4"/>
    <dgm:cxn modelId="{6CA0CBD4-C867-468B-8DB0-8BBEC52EEB62}" srcId="{BCD4F964-A8E4-4CBC-B04D-0C8DF71F3890}" destId="{3F06B479-2B97-4B67-8CB9-EDEF4B385820}" srcOrd="0" destOrd="0" parTransId="{02BB35C1-7D38-427D-9334-4B227CCEF5E2}" sibTransId="{1E8EE78E-19A1-47F4-AE0E-8A0B962938F2}"/>
    <dgm:cxn modelId="{993C8AD7-D96A-459E-BF01-368336A26536}" srcId="{A5DE2879-A384-4163-9968-EF97A2F3C1E6}" destId="{BCD4F964-A8E4-4CBC-B04D-0C8DF71F3890}" srcOrd="0" destOrd="0" parTransId="{8622AA09-C7F5-4276-BF6C-E918C18B6067}" sibTransId="{236473FF-F77A-415A-8F00-C991D83F8444}"/>
    <dgm:cxn modelId="{29024AE7-E266-4DA3-A7D3-297DC8E69C51}" srcId="{68CB6066-3D7B-4A95-84E9-CAEBE3D56C8F}" destId="{F466D501-0971-4D00-A277-9E24031B4085}" srcOrd="0" destOrd="0" parTransId="{5C43568D-FCB5-4791-BEE3-41BBD72E735B}" sibTransId="{104DA56B-B3AE-4F6C-A01E-B388A95679CC}"/>
    <dgm:cxn modelId="{A3438A09-4319-462A-B447-434612151C11}" type="presParOf" srcId="{FA14884F-E14A-4920-9771-A49EDB0EA4D9}" destId="{091004C1-BE49-49F5-A90F-F7BADD7528D5}" srcOrd="0" destOrd="0" presId="urn:microsoft.com/office/officeart/2005/8/layout/hierarchy4"/>
    <dgm:cxn modelId="{2CEFC92B-2E4C-408A-B055-5DA3916014B3}" type="presParOf" srcId="{091004C1-BE49-49F5-A90F-F7BADD7528D5}" destId="{BB2F6039-B545-47C0-A0A1-D2ECAC7FE1F7}" srcOrd="0" destOrd="0" presId="urn:microsoft.com/office/officeart/2005/8/layout/hierarchy4"/>
    <dgm:cxn modelId="{7DDC3A93-1825-4FC7-87BA-B3F4BD0E168A}" type="presParOf" srcId="{091004C1-BE49-49F5-A90F-F7BADD7528D5}" destId="{F9DACD6C-8948-4C39-9F98-EA3B51B9DF5A}" srcOrd="1" destOrd="0" presId="urn:microsoft.com/office/officeart/2005/8/layout/hierarchy4"/>
    <dgm:cxn modelId="{1AAD3D1A-A89D-490F-8657-58BF1CD59CDB}" type="presParOf" srcId="{091004C1-BE49-49F5-A90F-F7BADD7528D5}" destId="{7054B95A-3A7B-45B7-B966-01AD692CDB1C}" srcOrd="2" destOrd="0" presId="urn:microsoft.com/office/officeart/2005/8/layout/hierarchy4"/>
    <dgm:cxn modelId="{5B02EA98-72C8-4638-B352-ED57E9358FDD}" type="presParOf" srcId="{7054B95A-3A7B-45B7-B966-01AD692CDB1C}" destId="{DB55AC48-FF3B-4E84-9D83-37F88D1B458B}" srcOrd="0" destOrd="0" presId="urn:microsoft.com/office/officeart/2005/8/layout/hierarchy4"/>
    <dgm:cxn modelId="{FF0BD52D-74C6-495A-9FD6-C75F89474D0E}" type="presParOf" srcId="{DB55AC48-FF3B-4E84-9D83-37F88D1B458B}" destId="{686FCEE3-045B-4AAC-91FF-47907CBD532B}" srcOrd="0" destOrd="0" presId="urn:microsoft.com/office/officeart/2005/8/layout/hierarchy4"/>
    <dgm:cxn modelId="{71D380E5-7CD9-4130-BF45-0F3458D3B160}" type="presParOf" srcId="{DB55AC48-FF3B-4E84-9D83-37F88D1B458B}" destId="{4F78297A-3D1A-4BC1-937F-613FB5ADE10A}" srcOrd="1" destOrd="0" presId="urn:microsoft.com/office/officeart/2005/8/layout/hierarchy4"/>
    <dgm:cxn modelId="{1D1D1AE1-1CDC-41B9-9D4A-D99D0C3A9F71}" type="presParOf" srcId="{DB55AC48-FF3B-4E84-9D83-37F88D1B458B}" destId="{91216F69-B259-403A-A47A-68DF46FA0092}" srcOrd="2" destOrd="0" presId="urn:microsoft.com/office/officeart/2005/8/layout/hierarchy4"/>
    <dgm:cxn modelId="{9B303442-74F2-491E-8BE5-38349A7E994C}" type="presParOf" srcId="{91216F69-B259-403A-A47A-68DF46FA0092}" destId="{36241BBE-949F-46D5-A76B-327D3EAD6FA4}" srcOrd="0" destOrd="0" presId="urn:microsoft.com/office/officeart/2005/8/layout/hierarchy4"/>
    <dgm:cxn modelId="{0AAB3CD3-E0BD-45F7-A23D-99894B564BDE}" type="presParOf" srcId="{36241BBE-949F-46D5-A76B-327D3EAD6FA4}" destId="{6A8C9183-F4AA-49FE-8AF4-74F908A84D66}" srcOrd="0" destOrd="0" presId="urn:microsoft.com/office/officeart/2005/8/layout/hierarchy4"/>
    <dgm:cxn modelId="{8DAA382E-8178-4A7D-80D9-C48A002C76A7}" type="presParOf" srcId="{36241BBE-949F-46D5-A76B-327D3EAD6FA4}" destId="{AE6AB584-F6AE-4147-9624-3DE7F74CED8D}" srcOrd="1" destOrd="0" presId="urn:microsoft.com/office/officeart/2005/8/layout/hierarchy4"/>
    <dgm:cxn modelId="{FC9B18C9-2259-44E4-AA77-E43E82157F81}" type="presParOf" srcId="{91216F69-B259-403A-A47A-68DF46FA0092}" destId="{C21B6FEB-4F61-48BF-A38A-7522CA2BB9A0}" srcOrd="1" destOrd="0" presId="urn:microsoft.com/office/officeart/2005/8/layout/hierarchy4"/>
    <dgm:cxn modelId="{BC06D89C-9EB7-49C5-9490-8F25C55BBDFB}" type="presParOf" srcId="{91216F69-B259-403A-A47A-68DF46FA0092}" destId="{11B05924-A431-4528-8B55-BD4FE3EE062D}" srcOrd="2" destOrd="0" presId="urn:microsoft.com/office/officeart/2005/8/layout/hierarchy4"/>
    <dgm:cxn modelId="{1C9378EF-8D40-4DF6-8BD6-20ED2E5C8711}" type="presParOf" srcId="{11B05924-A431-4528-8B55-BD4FE3EE062D}" destId="{10FCCEEF-4C8C-4DCC-80BD-A655E7BB327F}" srcOrd="0" destOrd="0" presId="urn:microsoft.com/office/officeart/2005/8/layout/hierarchy4"/>
    <dgm:cxn modelId="{87B4C01D-C4F7-440A-9843-0581668CC0B1}" type="presParOf" srcId="{11B05924-A431-4528-8B55-BD4FE3EE062D}" destId="{23254B70-D92A-4351-9EA4-D5E5FE47EFF5}" srcOrd="1" destOrd="0" presId="urn:microsoft.com/office/officeart/2005/8/layout/hierarchy4"/>
    <dgm:cxn modelId="{5FAB6A16-C306-4762-ACEF-5A2DB794E2C7}" type="presParOf" srcId="{7054B95A-3A7B-45B7-B966-01AD692CDB1C}" destId="{5DB13B04-BF73-431E-B12B-812068DF93D7}" srcOrd="1" destOrd="0" presId="urn:microsoft.com/office/officeart/2005/8/layout/hierarchy4"/>
    <dgm:cxn modelId="{DB43A95D-387F-4BB9-8A00-1495FC95C926}" type="presParOf" srcId="{7054B95A-3A7B-45B7-B966-01AD692CDB1C}" destId="{FE9EC5DD-88BF-4D23-97F4-8BD845825F0D}" srcOrd="2" destOrd="0" presId="urn:microsoft.com/office/officeart/2005/8/layout/hierarchy4"/>
    <dgm:cxn modelId="{B758CDFB-62DA-4C5A-8AF9-DF8343227763}" type="presParOf" srcId="{FE9EC5DD-88BF-4D23-97F4-8BD845825F0D}" destId="{58577EAB-804D-4F57-8609-8CB12F69943C}" srcOrd="0" destOrd="0" presId="urn:microsoft.com/office/officeart/2005/8/layout/hierarchy4"/>
    <dgm:cxn modelId="{233E919E-C2F2-420E-A5D0-5C80F997B34F}" type="presParOf" srcId="{FE9EC5DD-88BF-4D23-97F4-8BD845825F0D}" destId="{2D38A49E-E865-48FC-9317-20755821A7C6}" srcOrd="1" destOrd="0" presId="urn:microsoft.com/office/officeart/2005/8/layout/hierarchy4"/>
    <dgm:cxn modelId="{476641A5-006E-41D0-B750-BF49E989305A}" type="presParOf" srcId="{FE9EC5DD-88BF-4D23-97F4-8BD845825F0D}" destId="{6120BF3D-18B5-4CF4-BA85-F9620BA8EE76}" srcOrd="2" destOrd="0" presId="urn:microsoft.com/office/officeart/2005/8/layout/hierarchy4"/>
    <dgm:cxn modelId="{91892E55-BCEA-4FA5-8A82-4E547C248075}" type="presParOf" srcId="{6120BF3D-18B5-4CF4-BA85-F9620BA8EE76}" destId="{6E2AEBF5-0A8D-41C9-9E5E-147436FA6A59}" srcOrd="0" destOrd="0" presId="urn:microsoft.com/office/officeart/2005/8/layout/hierarchy4"/>
    <dgm:cxn modelId="{A86A0FED-0FE0-434B-9D98-5F63D78C5234}" type="presParOf" srcId="{6E2AEBF5-0A8D-41C9-9E5E-147436FA6A59}" destId="{3F93CC60-560C-4C7B-899C-86F29294397F}" srcOrd="0" destOrd="0" presId="urn:microsoft.com/office/officeart/2005/8/layout/hierarchy4"/>
    <dgm:cxn modelId="{DE67839A-8129-489E-9846-E05F804AC2AB}" type="presParOf" srcId="{6E2AEBF5-0A8D-41C9-9E5E-147436FA6A59}" destId="{87EE6C04-D1FF-4AC9-96A7-378BB568998C}" srcOrd="1" destOrd="0" presId="urn:microsoft.com/office/officeart/2005/8/layout/hierarchy4"/>
    <dgm:cxn modelId="{F9956F1F-50E4-49EF-A68D-B2FF42541719}" type="presParOf" srcId="{6120BF3D-18B5-4CF4-BA85-F9620BA8EE76}" destId="{0179A9D3-FFA8-4DAE-AC6F-67F08DFF0119}" srcOrd="1" destOrd="0" presId="urn:microsoft.com/office/officeart/2005/8/layout/hierarchy4"/>
    <dgm:cxn modelId="{A1CE7B20-61DA-4217-8921-18391C10EA34}" type="presParOf" srcId="{6120BF3D-18B5-4CF4-BA85-F9620BA8EE76}" destId="{E7438ECC-AB82-4D30-AD11-B681806E61D5}" srcOrd="2" destOrd="0" presId="urn:microsoft.com/office/officeart/2005/8/layout/hierarchy4"/>
    <dgm:cxn modelId="{A4BD4055-A059-44D1-B650-31B43C1B56E1}" type="presParOf" srcId="{E7438ECC-AB82-4D30-AD11-B681806E61D5}" destId="{316DF240-4348-4905-AC64-A466AC493F2C}" srcOrd="0" destOrd="0" presId="urn:microsoft.com/office/officeart/2005/8/layout/hierarchy4"/>
    <dgm:cxn modelId="{EE604E34-7CA3-4A49-99BA-4BB817ACD064}" type="presParOf" srcId="{E7438ECC-AB82-4D30-AD11-B681806E61D5}" destId="{04C6F19F-39DF-4438-A4DC-2DDB69AEF1F2}" srcOrd="1" destOrd="0" presId="urn:microsoft.com/office/officeart/2005/8/layout/hierarchy4"/>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B2F6039-B545-47C0-A0A1-D2ECAC7FE1F7}">
      <dsp:nvSpPr>
        <dsp:cNvPr id="0" name=""/>
        <dsp:cNvSpPr/>
      </dsp:nvSpPr>
      <dsp:spPr>
        <a:xfrm>
          <a:off x="1118" y="1201"/>
          <a:ext cx="3028444" cy="75584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v-SE" sz="1800" kern="1200"/>
            <a:t>Cross VDES-SCS Coordination (Dynamic or static)</a:t>
          </a:r>
        </a:p>
      </dsp:txBody>
      <dsp:txXfrm>
        <a:off x="23256" y="23339"/>
        <a:ext cx="2984168" cy="711571"/>
      </dsp:txXfrm>
    </dsp:sp>
    <dsp:sp modelId="{686FCEE3-045B-4AAC-91FF-47907CBD532B}">
      <dsp:nvSpPr>
        <dsp:cNvPr id="0" name=""/>
        <dsp:cNvSpPr/>
      </dsp:nvSpPr>
      <dsp:spPr>
        <a:xfrm>
          <a:off x="1118" y="810998"/>
          <a:ext cx="1483705" cy="75584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v-SE" sz="1800" kern="1200"/>
            <a:t>VDES-SCS1</a:t>
          </a:r>
        </a:p>
      </dsp:txBody>
      <dsp:txXfrm>
        <a:off x="23256" y="833136"/>
        <a:ext cx="1439429" cy="711571"/>
      </dsp:txXfrm>
    </dsp:sp>
    <dsp:sp modelId="{6A8C9183-F4AA-49FE-8AF4-74F908A84D66}">
      <dsp:nvSpPr>
        <dsp:cNvPr id="0" name=""/>
        <dsp:cNvSpPr/>
      </dsp:nvSpPr>
      <dsp:spPr>
        <a:xfrm>
          <a:off x="1118" y="1620794"/>
          <a:ext cx="726594" cy="75584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marL="0" lvl="0" indent="0" algn="ctr" defTabSz="755650">
            <a:lnSpc>
              <a:spcPct val="90000"/>
            </a:lnSpc>
            <a:spcBef>
              <a:spcPct val="0"/>
            </a:spcBef>
            <a:spcAft>
              <a:spcPct val="35000"/>
            </a:spcAft>
            <a:buNone/>
          </a:pPr>
          <a:r>
            <a:rPr lang="sv-SE" sz="1700" kern="1200"/>
            <a:t>VDES-PSS-1</a:t>
          </a:r>
        </a:p>
      </dsp:txBody>
      <dsp:txXfrm>
        <a:off x="22399" y="1642075"/>
        <a:ext cx="684032" cy="713285"/>
      </dsp:txXfrm>
    </dsp:sp>
    <dsp:sp modelId="{10FCCEEF-4C8C-4DCC-80BD-A655E7BB327F}">
      <dsp:nvSpPr>
        <dsp:cNvPr id="0" name=""/>
        <dsp:cNvSpPr/>
      </dsp:nvSpPr>
      <dsp:spPr>
        <a:xfrm>
          <a:off x="758229" y="1620794"/>
          <a:ext cx="726594" cy="75584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marL="0" lvl="0" indent="0" algn="ctr" defTabSz="755650">
            <a:lnSpc>
              <a:spcPct val="90000"/>
            </a:lnSpc>
            <a:spcBef>
              <a:spcPct val="0"/>
            </a:spcBef>
            <a:spcAft>
              <a:spcPct val="35000"/>
            </a:spcAft>
            <a:buNone/>
          </a:pPr>
          <a:r>
            <a:rPr lang="sv-SE" sz="1700" kern="1200"/>
            <a:t>VDES-PSS-2</a:t>
          </a:r>
        </a:p>
      </dsp:txBody>
      <dsp:txXfrm>
        <a:off x="779510" y="1642075"/>
        <a:ext cx="684032" cy="713285"/>
      </dsp:txXfrm>
    </dsp:sp>
    <dsp:sp modelId="{58577EAB-804D-4F57-8609-8CB12F69943C}">
      <dsp:nvSpPr>
        <dsp:cNvPr id="0" name=""/>
        <dsp:cNvSpPr/>
      </dsp:nvSpPr>
      <dsp:spPr>
        <a:xfrm>
          <a:off x="1545857" y="810998"/>
          <a:ext cx="1483705" cy="75584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800100">
            <a:lnSpc>
              <a:spcPct val="90000"/>
            </a:lnSpc>
            <a:spcBef>
              <a:spcPct val="0"/>
            </a:spcBef>
            <a:spcAft>
              <a:spcPct val="35000"/>
            </a:spcAft>
            <a:buNone/>
          </a:pPr>
          <a:r>
            <a:rPr lang="sv-SE" sz="1800" kern="1200"/>
            <a:t>VDES-SCS2</a:t>
          </a:r>
        </a:p>
      </dsp:txBody>
      <dsp:txXfrm>
        <a:off x="1567995" y="833136"/>
        <a:ext cx="1439429" cy="711571"/>
      </dsp:txXfrm>
    </dsp:sp>
    <dsp:sp modelId="{3F93CC60-560C-4C7B-899C-86F29294397F}">
      <dsp:nvSpPr>
        <dsp:cNvPr id="0" name=""/>
        <dsp:cNvSpPr/>
      </dsp:nvSpPr>
      <dsp:spPr>
        <a:xfrm>
          <a:off x="1545857" y="1620794"/>
          <a:ext cx="726594" cy="75584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marL="0" lvl="0" indent="0" algn="ctr" defTabSz="755650">
            <a:lnSpc>
              <a:spcPct val="90000"/>
            </a:lnSpc>
            <a:spcBef>
              <a:spcPct val="0"/>
            </a:spcBef>
            <a:spcAft>
              <a:spcPct val="35000"/>
            </a:spcAft>
            <a:buNone/>
          </a:pPr>
          <a:r>
            <a:rPr lang="sv-SE" sz="1700" kern="1200"/>
            <a:t>VDES-PSS-3</a:t>
          </a:r>
        </a:p>
      </dsp:txBody>
      <dsp:txXfrm>
        <a:off x="1567138" y="1642075"/>
        <a:ext cx="684032" cy="713285"/>
      </dsp:txXfrm>
    </dsp:sp>
    <dsp:sp modelId="{316DF240-4348-4905-AC64-A466AC493F2C}">
      <dsp:nvSpPr>
        <dsp:cNvPr id="0" name=""/>
        <dsp:cNvSpPr/>
      </dsp:nvSpPr>
      <dsp:spPr>
        <a:xfrm>
          <a:off x="2302969" y="1620794"/>
          <a:ext cx="726594" cy="755847"/>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marL="0" lvl="0" indent="0" algn="ctr" defTabSz="755650">
            <a:lnSpc>
              <a:spcPct val="90000"/>
            </a:lnSpc>
            <a:spcBef>
              <a:spcPct val="0"/>
            </a:spcBef>
            <a:spcAft>
              <a:spcPct val="35000"/>
            </a:spcAft>
            <a:buNone/>
          </a:pPr>
          <a:r>
            <a:rPr lang="sv-SE" sz="1700" kern="1200"/>
            <a:t>VDES-PSS-4</a:t>
          </a:r>
        </a:p>
      </dsp:txBody>
      <dsp:txXfrm>
        <a:off x="2324250" y="1642075"/>
        <a:ext cx="684032" cy="71328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916163-7F1B-41B4-99A7-91F526C6C518}">
  <ds:schemaRefs>
    <ds:schemaRef ds:uri="http://schemas.microsoft.com/sharepoint/v3/contenttype/forms"/>
  </ds:schemaRefs>
</ds:datastoreItem>
</file>

<file path=customXml/itemProps2.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091910AE-40F0-4291-815B-79CD7D0990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4708DF-32C4-44BA-9F71-3D94B3ABFD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4</TotalTime>
  <Pages>14</Pages>
  <Words>22206</Words>
  <Characters>126798</Characters>
  <Application>Microsoft Office Word</Application>
  <DocSecurity>0</DocSecurity>
  <Lines>2948</Lines>
  <Paragraphs>1568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Macro Enabled Template</vt:lpstr>
      <vt:lpstr>IALA Guideline 1115</vt:lpstr>
    </vt:vector>
  </TitlesOfParts>
  <Manager>IALA</Manager>
  <Company>IALA</Company>
  <LinksUpToDate>false</LinksUpToDate>
  <CharactersWithSpaces>147436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Macro Enabled Template</dc:title>
  <dc:subject>IALA</dc:subject>
  <dc:creator>Omar Frits Eriksson</dc:creator>
  <cp:keywords/>
  <dc:description/>
  <cp:lastModifiedBy>Alisa Nechyporuk</cp:lastModifiedBy>
  <cp:revision>7</cp:revision>
  <cp:lastPrinted>2020-11-25T08:30:00Z</cp:lastPrinted>
  <dcterms:created xsi:type="dcterms:W3CDTF">2026-02-20T09:59:00Z</dcterms:created>
  <dcterms:modified xsi:type="dcterms:W3CDTF">2026-03-07T12:45:00Z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3135400</vt:r8>
  </property>
  <property fmtid="{D5CDD505-2E9C-101B-9397-08002B2CF9AE}" pid="4" name="GrammarlyDocumentId">
    <vt:lpwstr>45dba8c1-2211-403a-a404-05d87b785e7b</vt:lpwstr>
  </property>
  <property fmtid="{D5CDD505-2E9C-101B-9397-08002B2CF9AE}" pid="5" name="MediaServiceImageTags">
    <vt:lpwstr/>
  </property>
</Properties>
</file>